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38CA" w:rsidRPr="00696F69" w:rsidRDefault="00E138CA" w:rsidP="00672CC5">
      <w:pPr>
        <w:autoSpaceDE w:val="0"/>
        <w:autoSpaceDN w:val="0"/>
        <w:adjustRightInd w:val="0"/>
        <w:ind w:left="400" w:hanging="400"/>
        <w:rPr>
          <w:sz w:val="28"/>
          <w:szCs w:val="28"/>
        </w:rPr>
      </w:pPr>
      <w:r w:rsidRPr="00696F69">
        <w:rPr>
          <w:sz w:val="28"/>
          <w:szCs w:val="28"/>
        </w:rPr>
        <w:t>Субъект правотворческой инициативы, вносящий проект:</w:t>
      </w:r>
    </w:p>
    <w:p w:rsidR="00E138CA" w:rsidRPr="00696F69" w:rsidRDefault="00E138CA" w:rsidP="00DB460E">
      <w:pPr>
        <w:autoSpaceDE w:val="0"/>
        <w:autoSpaceDN w:val="0"/>
        <w:adjustRightInd w:val="0"/>
        <w:ind w:left="400" w:hanging="400"/>
        <w:rPr>
          <w:sz w:val="28"/>
          <w:szCs w:val="28"/>
        </w:rPr>
      </w:pPr>
      <w:r w:rsidRPr="00696F69">
        <w:rPr>
          <w:sz w:val="28"/>
          <w:szCs w:val="28"/>
        </w:rPr>
        <w:t>Глава города Соликамска -</w:t>
      </w:r>
    </w:p>
    <w:p w:rsidR="00E138CA" w:rsidRPr="00696F69" w:rsidRDefault="00E138CA" w:rsidP="00DB460E">
      <w:pPr>
        <w:autoSpaceDE w:val="0"/>
        <w:autoSpaceDN w:val="0"/>
        <w:adjustRightInd w:val="0"/>
        <w:ind w:left="400" w:hanging="400"/>
        <w:rPr>
          <w:sz w:val="28"/>
          <w:szCs w:val="28"/>
        </w:rPr>
      </w:pPr>
      <w:r w:rsidRPr="00696F69">
        <w:rPr>
          <w:sz w:val="28"/>
          <w:szCs w:val="28"/>
        </w:rPr>
        <w:t>глава администрации города Соликамска А.Н.Федотов</w:t>
      </w:r>
    </w:p>
    <w:p w:rsidR="00E138CA" w:rsidRDefault="00E138CA" w:rsidP="00DB460E">
      <w:pPr>
        <w:jc w:val="right"/>
        <w:outlineLvl w:val="0"/>
        <w:rPr>
          <w:b/>
          <w:sz w:val="28"/>
          <w:szCs w:val="28"/>
        </w:rPr>
      </w:pPr>
    </w:p>
    <w:p w:rsidR="00E138CA" w:rsidRDefault="00E138CA" w:rsidP="00DB460E">
      <w:pPr>
        <w:jc w:val="right"/>
        <w:outlineLvl w:val="0"/>
        <w:rPr>
          <w:b/>
          <w:sz w:val="28"/>
          <w:szCs w:val="28"/>
        </w:rPr>
      </w:pPr>
    </w:p>
    <w:p w:rsidR="00E138CA" w:rsidRDefault="00E138CA" w:rsidP="00DB460E">
      <w:pPr>
        <w:jc w:val="right"/>
        <w:outlineLvl w:val="0"/>
        <w:rPr>
          <w:b/>
          <w:sz w:val="28"/>
          <w:szCs w:val="28"/>
        </w:rPr>
      </w:pPr>
    </w:p>
    <w:p w:rsidR="00E138CA" w:rsidRPr="00696F69" w:rsidRDefault="00E138CA" w:rsidP="00DB460E">
      <w:pPr>
        <w:jc w:val="right"/>
        <w:outlineLvl w:val="0"/>
        <w:rPr>
          <w:b/>
          <w:sz w:val="28"/>
          <w:szCs w:val="28"/>
        </w:rPr>
      </w:pPr>
      <w:r w:rsidRPr="00696F69">
        <w:rPr>
          <w:b/>
          <w:sz w:val="28"/>
          <w:szCs w:val="28"/>
        </w:rPr>
        <w:t xml:space="preserve">ПРОЕКТ </w:t>
      </w: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p>
    <w:p w:rsidR="00E138CA" w:rsidRDefault="00E138CA" w:rsidP="00DB460E">
      <w:pPr>
        <w:autoSpaceDE w:val="0"/>
        <w:autoSpaceDN w:val="0"/>
        <w:adjustRightInd w:val="0"/>
        <w:spacing w:line="240" w:lineRule="exact"/>
        <w:ind w:right="340"/>
        <w:rPr>
          <w:b/>
          <w:sz w:val="28"/>
          <w:szCs w:val="28"/>
        </w:rPr>
      </w:pPr>
      <w:r w:rsidRPr="00696F69">
        <w:rPr>
          <w:b/>
          <w:sz w:val="28"/>
          <w:szCs w:val="28"/>
        </w:rPr>
        <w:t xml:space="preserve">Об утверждении Местных нормативов </w:t>
      </w:r>
    </w:p>
    <w:p w:rsidR="00E138CA" w:rsidRDefault="00E138CA" w:rsidP="00DB460E">
      <w:pPr>
        <w:autoSpaceDE w:val="0"/>
        <w:autoSpaceDN w:val="0"/>
        <w:adjustRightInd w:val="0"/>
        <w:spacing w:line="240" w:lineRule="exact"/>
        <w:ind w:right="340"/>
        <w:rPr>
          <w:b/>
          <w:sz w:val="28"/>
          <w:szCs w:val="28"/>
        </w:rPr>
      </w:pPr>
      <w:r w:rsidRPr="00696F69">
        <w:rPr>
          <w:b/>
          <w:sz w:val="28"/>
          <w:szCs w:val="28"/>
        </w:rPr>
        <w:t xml:space="preserve">градостроительного проектирования </w:t>
      </w:r>
    </w:p>
    <w:p w:rsidR="00E138CA" w:rsidRPr="00696F69" w:rsidRDefault="00E138CA" w:rsidP="00DB460E">
      <w:pPr>
        <w:autoSpaceDE w:val="0"/>
        <w:autoSpaceDN w:val="0"/>
        <w:adjustRightInd w:val="0"/>
        <w:spacing w:line="240" w:lineRule="exact"/>
        <w:ind w:right="340"/>
        <w:rPr>
          <w:b/>
          <w:sz w:val="28"/>
          <w:szCs w:val="28"/>
        </w:rPr>
      </w:pPr>
      <w:r w:rsidRPr="00696F69">
        <w:rPr>
          <w:b/>
          <w:sz w:val="28"/>
          <w:szCs w:val="28"/>
        </w:rPr>
        <w:t xml:space="preserve">в Соликамском городском округе </w:t>
      </w:r>
    </w:p>
    <w:p w:rsidR="00E138CA" w:rsidRPr="00696F69" w:rsidRDefault="00E138CA" w:rsidP="00DB460E">
      <w:pPr>
        <w:spacing w:line="360" w:lineRule="exact"/>
        <w:ind w:firstLine="709"/>
        <w:jc w:val="both"/>
        <w:rPr>
          <w:sz w:val="28"/>
          <w:szCs w:val="28"/>
        </w:rPr>
      </w:pPr>
    </w:p>
    <w:p w:rsidR="00E138CA" w:rsidRPr="00696F69" w:rsidRDefault="00E138CA" w:rsidP="00C84B86">
      <w:pPr>
        <w:autoSpaceDE w:val="0"/>
        <w:autoSpaceDN w:val="0"/>
        <w:adjustRightInd w:val="0"/>
        <w:spacing w:line="360" w:lineRule="exact"/>
        <w:ind w:right="-93" w:firstLine="708"/>
        <w:jc w:val="both"/>
        <w:rPr>
          <w:sz w:val="28"/>
          <w:szCs w:val="28"/>
        </w:rPr>
      </w:pPr>
      <w:r w:rsidRPr="00696F69">
        <w:rPr>
          <w:sz w:val="28"/>
          <w:szCs w:val="28"/>
        </w:rPr>
        <w:t>На основании статьи 29.4 Градос</w:t>
      </w:r>
      <w:r>
        <w:rPr>
          <w:sz w:val="28"/>
          <w:szCs w:val="28"/>
        </w:rPr>
        <w:t xml:space="preserve">троительного кодекса Российской </w:t>
      </w:r>
      <w:r w:rsidRPr="00696F69">
        <w:rPr>
          <w:sz w:val="28"/>
          <w:szCs w:val="28"/>
        </w:rPr>
        <w:t>Федерации, статьи 23 Устава Соликамского городского округа,</w:t>
      </w:r>
    </w:p>
    <w:p w:rsidR="00E138CA" w:rsidRPr="00696F69" w:rsidRDefault="00E138CA" w:rsidP="00DB460E">
      <w:pPr>
        <w:autoSpaceDE w:val="0"/>
        <w:autoSpaceDN w:val="0"/>
        <w:adjustRightInd w:val="0"/>
        <w:spacing w:line="360" w:lineRule="exact"/>
        <w:ind w:right="340" w:firstLine="708"/>
        <w:jc w:val="both"/>
        <w:rPr>
          <w:sz w:val="28"/>
          <w:szCs w:val="28"/>
        </w:rPr>
      </w:pPr>
    </w:p>
    <w:p w:rsidR="00E138CA" w:rsidRDefault="00E138CA" w:rsidP="00DB460E">
      <w:pPr>
        <w:autoSpaceDE w:val="0"/>
        <w:autoSpaceDN w:val="0"/>
        <w:adjustRightInd w:val="0"/>
        <w:spacing w:line="360" w:lineRule="exact"/>
        <w:ind w:firstLine="708"/>
        <w:jc w:val="both"/>
        <w:rPr>
          <w:sz w:val="28"/>
          <w:szCs w:val="28"/>
        </w:rPr>
      </w:pPr>
      <w:smartTag w:uri="urn:schemas-microsoft-com:office:smarttags" w:element="PersonName">
        <w:smartTagPr>
          <w:attr w:name="ProductID" w:val="Соликамская городская Дума"/>
        </w:smartTagPr>
        <w:r w:rsidRPr="00696F69">
          <w:rPr>
            <w:sz w:val="28"/>
            <w:szCs w:val="28"/>
          </w:rPr>
          <w:t>Соликамская городская Дума</w:t>
        </w:r>
      </w:smartTag>
      <w:r w:rsidRPr="00696F69">
        <w:rPr>
          <w:sz w:val="28"/>
          <w:szCs w:val="28"/>
        </w:rPr>
        <w:t xml:space="preserve"> РЕШИЛА:</w:t>
      </w:r>
    </w:p>
    <w:p w:rsidR="00E138CA" w:rsidRPr="00696F69" w:rsidRDefault="00E138CA" w:rsidP="00DB460E">
      <w:pPr>
        <w:autoSpaceDE w:val="0"/>
        <w:autoSpaceDN w:val="0"/>
        <w:adjustRightInd w:val="0"/>
        <w:spacing w:line="360" w:lineRule="exact"/>
        <w:ind w:firstLine="708"/>
        <w:jc w:val="both"/>
        <w:rPr>
          <w:sz w:val="28"/>
          <w:szCs w:val="28"/>
        </w:rPr>
      </w:pPr>
    </w:p>
    <w:p w:rsidR="00E138CA" w:rsidRPr="00696F69" w:rsidRDefault="00E138CA" w:rsidP="00DB460E">
      <w:pPr>
        <w:autoSpaceDE w:val="0"/>
        <w:autoSpaceDN w:val="0"/>
        <w:adjustRightInd w:val="0"/>
        <w:spacing w:line="360" w:lineRule="exact"/>
        <w:ind w:right="-2" w:firstLine="709"/>
        <w:jc w:val="both"/>
        <w:rPr>
          <w:sz w:val="28"/>
          <w:szCs w:val="28"/>
        </w:rPr>
      </w:pPr>
      <w:r w:rsidRPr="00696F69">
        <w:rPr>
          <w:sz w:val="28"/>
          <w:szCs w:val="28"/>
        </w:rPr>
        <w:t>1. Утвердить прилагаемые Местные нормативы градостроительного проектирования в Соликамском городском округе.</w:t>
      </w:r>
    </w:p>
    <w:p w:rsidR="00E138CA" w:rsidRDefault="00E138CA" w:rsidP="00DB460E">
      <w:pPr>
        <w:spacing w:after="480" w:line="360" w:lineRule="exact"/>
        <w:ind w:firstLine="709"/>
        <w:jc w:val="both"/>
        <w:rPr>
          <w:sz w:val="28"/>
          <w:szCs w:val="28"/>
        </w:rPr>
      </w:pPr>
      <w:r w:rsidRPr="00696F69">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E138CA" w:rsidRDefault="00E138CA" w:rsidP="00DB460E">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w:t>
      </w:r>
      <w:r>
        <w:rPr>
          <w:sz w:val="28"/>
          <w:szCs w:val="28"/>
        </w:rPr>
        <w:tab/>
        <w:t xml:space="preserve">Глава города Соликамска –  </w:t>
      </w:r>
    </w:p>
    <w:p w:rsidR="00E138CA" w:rsidRDefault="00E138CA" w:rsidP="00DB460E">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w:t>
      </w:r>
      <w:r>
        <w:rPr>
          <w:sz w:val="28"/>
          <w:szCs w:val="28"/>
        </w:rPr>
        <w:tab/>
        <w:t>глава администрации города Соликамска</w:t>
      </w:r>
    </w:p>
    <w:p w:rsidR="00E138CA" w:rsidRDefault="00E138CA" w:rsidP="00DB460E">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E138CA" w:rsidRDefault="00E138CA" w:rsidP="00DB460E">
      <w:pPr>
        <w:autoSpaceDE w:val="0"/>
        <w:autoSpaceDN w:val="0"/>
        <w:adjustRightInd w:val="0"/>
        <w:spacing w:line="240" w:lineRule="exact"/>
        <w:ind w:left="1416"/>
        <w:jc w:val="both"/>
        <w:outlineLvl w:val="0"/>
        <w:rPr>
          <w:sz w:val="28"/>
          <w:szCs w:val="28"/>
        </w:rPr>
      </w:pPr>
    </w:p>
    <w:p w:rsidR="00E138CA" w:rsidRDefault="00E138CA" w:rsidP="00DB460E">
      <w:pPr>
        <w:spacing w:after="480" w:line="240" w:lineRule="exact"/>
        <w:ind w:firstLine="709"/>
        <w:jc w:val="both"/>
        <w:rPr>
          <w:sz w:val="28"/>
          <w:szCs w:val="28"/>
        </w:rPr>
      </w:pPr>
    </w:p>
    <w:p w:rsidR="00E138CA" w:rsidRDefault="00E138CA" w:rsidP="00DB460E">
      <w:pPr>
        <w:spacing w:after="480" w:line="360" w:lineRule="exact"/>
        <w:ind w:firstLine="709"/>
        <w:jc w:val="both"/>
        <w:rPr>
          <w:sz w:val="28"/>
          <w:szCs w:val="28"/>
        </w:rPr>
      </w:pPr>
    </w:p>
    <w:p w:rsidR="00E138CA" w:rsidRDefault="00E138CA" w:rsidP="00DB460E">
      <w:pPr>
        <w:jc w:val="both"/>
      </w:pPr>
    </w:p>
    <w:p w:rsidR="00E138CA" w:rsidRDefault="00E138CA" w:rsidP="00DB460E">
      <w:pPr>
        <w:jc w:val="both"/>
      </w:pPr>
    </w:p>
    <w:p w:rsidR="00E138CA" w:rsidRPr="00DB460E" w:rsidRDefault="00E138CA" w:rsidP="00DB460E">
      <w:pPr>
        <w:spacing w:line="240" w:lineRule="exact"/>
        <w:ind w:left="6372"/>
        <w:rPr>
          <w:sz w:val="28"/>
          <w:szCs w:val="28"/>
        </w:rPr>
      </w:pPr>
      <w:bookmarkStart w:id="0" w:name="_bookmark1"/>
      <w:bookmarkEnd w:id="0"/>
      <w:r w:rsidRPr="00DB460E">
        <w:rPr>
          <w:sz w:val="28"/>
          <w:szCs w:val="28"/>
        </w:rPr>
        <w:t xml:space="preserve">Приложение </w:t>
      </w:r>
    </w:p>
    <w:p w:rsidR="00E138CA" w:rsidRPr="00DB460E" w:rsidRDefault="00E138CA" w:rsidP="00DB460E">
      <w:pPr>
        <w:spacing w:line="240" w:lineRule="exact"/>
        <w:ind w:left="5664" w:firstLine="708"/>
        <w:rPr>
          <w:sz w:val="28"/>
          <w:szCs w:val="28"/>
        </w:rPr>
      </w:pPr>
      <w:r w:rsidRPr="00DB460E">
        <w:rPr>
          <w:sz w:val="28"/>
          <w:szCs w:val="28"/>
        </w:rPr>
        <w:t xml:space="preserve">к решению Соликамской </w:t>
      </w:r>
    </w:p>
    <w:p w:rsidR="00E138CA" w:rsidRDefault="00E138CA" w:rsidP="00DB460E">
      <w:pPr>
        <w:spacing w:line="240" w:lineRule="exact"/>
        <w:ind w:left="5664" w:firstLine="708"/>
        <w:rPr>
          <w:color w:val="000000"/>
          <w:sz w:val="28"/>
          <w:szCs w:val="28"/>
        </w:rPr>
      </w:pPr>
      <w:r w:rsidRPr="00DB460E">
        <w:rPr>
          <w:color w:val="000000"/>
          <w:sz w:val="28"/>
          <w:szCs w:val="28"/>
        </w:rPr>
        <w:t>городской Думы</w:t>
      </w:r>
    </w:p>
    <w:p w:rsidR="00E138CA" w:rsidRPr="00DB460E" w:rsidRDefault="00E138CA" w:rsidP="00DB460E">
      <w:pPr>
        <w:spacing w:line="240" w:lineRule="exact"/>
        <w:ind w:left="5664" w:firstLine="708"/>
        <w:rPr>
          <w:color w:val="000000"/>
          <w:sz w:val="28"/>
          <w:szCs w:val="28"/>
        </w:rPr>
      </w:pPr>
      <w:r>
        <w:rPr>
          <w:color w:val="000000"/>
          <w:sz w:val="28"/>
          <w:szCs w:val="28"/>
        </w:rPr>
        <w:t>от</w:t>
      </w:r>
      <w:r>
        <w:rPr>
          <w:color w:val="000000"/>
          <w:sz w:val="28"/>
          <w:szCs w:val="28"/>
        </w:rPr>
        <w:tab/>
      </w:r>
      <w:r>
        <w:rPr>
          <w:color w:val="000000"/>
          <w:sz w:val="28"/>
          <w:szCs w:val="28"/>
        </w:rPr>
        <w:tab/>
      </w:r>
      <w:r>
        <w:rPr>
          <w:color w:val="000000"/>
          <w:sz w:val="28"/>
          <w:szCs w:val="28"/>
        </w:rPr>
        <w:tab/>
        <w:t>№</w:t>
      </w:r>
      <w:r w:rsidRPr="00DB460E">
        <w:rPr>
          <w:color w:val="000000"/>
          <w:sz w:val="28"/>
          <w:szCs w:val="28"/>
        </w:rPr>
        <w:t xml:space="preserve"> </w:t>
      </w:r>
    </w:p>
    <w:p w:rsidR="00E138CA" w:rsidRDefault="00E138CA" w:rsidP="00DB460E">
      <w:pPr>
        <w:pStyle w:val="001"/>
        <w:ind w:left="7380"/>
        <w:rPr>
          <w:sz w:val="24"/>
          <w:szCs w:val="24"/>
        </w:rPr>
      </w:pPr>
    </w:p>
    <w:p w:rsidR="00E138CA" w:rsidRPr="004A7FF0" w:rsidRDefault="00E138CA" w:rsidP="00DB460E">
      <w:pPr>
        <w:pStyle w:val="001"/>
        <w:ind w:left="7380"/>
        <w:rPr>
          <w:sz w:val="24"/>
          <w:szCs w:val="24"/>
        </w:rPr>
      </w:pPr>
    </w:p>
    <w:p w:rsidR="00E138CA" w:rsidRPr="00B24A34" w:rsidRDefault="00E138CA" w:rsidP="00DB460E">
      <w:pPr>
        <w:pStyle w:val="001"/>
        <w:spacing w:line="240" w:lineRule="exact"/>
        <w:jc w:val="center"/>
        <w:outlineLvl w:val="0"/>
        <w:rPr>
          <w:b/>
          <w:sz w:val="32"/>
          <w:szCs w:val="32"/>
          <w:lang/>
        </w:rPr>
      </w:pPr>
      <w:r w:rsidRPr="00B24A34">
        <w:rPr>
          <w:b/>
          <w:sz w:val="32"/>
          <w:szCs w:val="32"/>
          <w:lang/>
        </w:rPr>
        <w:t xml:space="preserve">Местные нормативы </w:t>
      </w:r>
    </w:p>
    <w:p w:rsidR="00E138CA" w:rsidRPr="00B24A34" w:rsidRDefault="00E138CA" w:rsidP="00DB460E">
      <w:pPr>
        <w:pStyle w:val="001"/>
        <w:spacing w:line="240" w:lineRule="exact"/>
        <w:jc w:val="center"/>
        <w:rPr>
          <w:b/>
          <w:sz w:val="32"/>
          <w:szCs w:val="32"/>
          <w:lang/>
        </w:rPr>
      </w:pPr>
      <w:r w:rsidRPr="00B24A34">
        <w:rPr>
          <w:b/>
          <w:sz w:val="32"/>
          <w:szCs w:val="32"/>
          <w:lang/>
        </w:rPr>
        <w:t xml:space="preserve">градостроительного проектирования </w:t>
      </w:r>
    </w:p>
    <w:p w:rsidR="00E138CA" w:rsidRPr="00B24A34" w:rsidRDefault="00E138CA" w:rsidP="00DB460E">
      <w:pPr>
        <w:pStyle w:val="001"/>
        <w:spacing w:line="240" w:lineRule="exact"/>
        <w:jc w:val="center"/>
        <w:rPr>
          <w:b/>
          <w:sz w:val="32"/>
          <w:szCs w:val="32"/>
        </w:rPr>
      </w:pPr>
      <w:r w:rsidRPr="00B24A34">
        <w:rPr>
          <w:b/>
          <w:sz w:val="32"/>
          <w:szCs w:val="32"/>
          <w:lang/>
        </w:rPr>
        <w:t>в Соликамском городском округе</w:t>
      </w:r>
    </w:p>
    <w:p w:rsidR="00E138CA" w:rsidRPr="004A7FF0" w:rsidRDefault="00E138CA" w:rsidP="00DB460E">
      <w:pPr>
        <w:rPr>
          <w:sz w:val="28"/>
          <w:szCs w:val="28"/>
        </w:rPr>
      </w:pPr>
    </w:p>
    <w:p w:rsidR="00E138CA" w:rsidRPr="00696F69" w:rsidRDefault="00E138CA" w:rsidP="00DB460E">
      <w:pPr>
        <w:pStyle w:val="001"/>
      </w:pPr>
      <w:r w:rsidRPr="00696F69">
        <w:t xml:space="preserve">Настоящие Местные нормативы градостроительного проектирования в Соликамском городском округе (далее – Нормативы) разработаны в соответствии со </w:t>
      </w:r>
      <w:hyperlink r:id="rId7" w:history="1">
        <w:r w:rsidRPr="00696F69">
          <w:t>статьями 14</w:t>
        </w:r>
      </w:hyperlink>
      <w:r w:rsidRPr="00696F69">
        <w:t xml:space="preserve">, </w:t>
      </w:r>
      <w:hyperlink r:id="rId8" w:history="1">
        <w:r w:rsidRPr="00696F69">
          <w:t>29.2</w:t>
        </w:r>
      </w:hyperlink>
      <w:r w:rsidRPr="00696F69">
        <w:t xml:space="preserve"> и 29.4 Градостроительного кодекса Российской Федерации.</w:t>
      </w:r>
    </w:p>
    <w:p w:rsidR="00E138CA" w:rsidRDefault="00E138CA" w:rsidP="00DB460E">
      <w:pPr>
        <w:pStyle w:val="001"/>
      </w:pPr>
      <w:r w:rsidRPr="00696F69">
        <w:t xml:space="preserve">Нормативы включают в себя расчетные показатели минимально допустимого уровня обеспеченности объектами, предусмотренными частью 4 статьи 29.2 Градостроительного кодекса Российской Федерации и расчетные показатели максимально допустимого уровня территориальной доступности таких объектов для населения Соликамского городского округа, материалы по обоснованию указанных расчетных показателей, а также правила и область применения таких показателей. </w:t>
      </w:r>
    </w:p>
    <w:p w:rsidR="00E138CA" w:rsidRPr="00696F69" w:rsidRDefault="00E138CA" w:rsidP="00DB460E">
      <w:pPr>
        <w:pStyle w:val="001"/>
      </w:pPr>
    </w:p>
    <w:p w:rsidR="00E138CA" w:rsidRPr="006F3F02" w:rsidRDefault="00E138CA" w:rsidP="00602877">
      <w:pPr>
        <w:pStyle w:val="003"/>
        <w:rPr>
          <w:rStyle w:val="Heading2Char"/>
          <w:rFonts w:ascii="Times New Roman" w:hAnsi="Times New Roman"/>
          <w:bCs/>
          <w:sz w:val="28"/>
          <w:szCs w:val="28"/>
        </w:rPr>
      </w:pPr>
      <w:bookmarkStart w:id="1" w:name="_Toc431552783"/>
      <w:bookmarkStart w:id="2" w:name="_Toc470085109"/>
    </w:p>
    <w:p w:rsidR="00E138CA" w:rsidRPr="006F3F02" w:rsidRDefault="00E138CA" w:rsidP="00602877">
      <w:pPr>
        <w:pStyle w:val="003"/>
      </w:pPr>
      <w:r w:rsidRPr="006F3F02">
        <w:rPr>
          <w:rStyle w:val="Heading2Char"/>
          <w:rFonts w:ascii="Times New Roman" w:hAnsi="Times New Roman"/>
          <w:sz w:val="28"/>
          <w:szCs w:val="28"/>
        </w:rPr>
        <w:t xml:space="preserve">Раздел </w:t>
      </w:r>
      <w:r w:rsidRPr="006F3F02">
        <w:rPr>
          <w:rStyle w:val="Heading2Char"/>
          <w:rFonts w:ascii="Times New Roman" w:hAnsi="Times New Roman"/>
          <w:sz w:val="28"/>
          <w:szCs w:val="28"/>
          <w:lang w:val="en-US"/>
        </w:rPr>
        <w:t>I</w:t>
      </w:r>
      <w:r w:rsidRPr="006F3F02">
        <w:rPr>
          <w:rStyle w:val="Heading2Char"/>
          <w:rFonts w:ascii="Times New Roman" w:hAnsi="Times New Roman"/>
          <w:sz w:val="28"/>
          <w:szCs w:val="28"/>
        </w:rPr>
        <w:t xml:space="preserve">. Расчетные показатели минимально допустимого уровня обеспеченности объектами местного значения и расчетные показатели максимально допустимого уровня территориальной доступности таких объектов для населения </w:t>
      </w:r>
      <w:r w:rsidRPr="006F3F02">
        <w:t>Соликамского городского округа Пермского края</w:t>
      </w:r>
      <w:bookmarkEnd w:id="1"/>
      <w:bookmarkEnd w:id="2"/>
    </w:p>
    <w:p w:rsidR="00E138CA" w:rsidRPr="00C84B86" w:rsidRDefault="00E138CA" w:rsidP="00DB460E">
      <w:pPr>
        <w:pStyle w:val="001"/>
        <w:jc w:val="center"/>
        <w:rPr>
          <w:b/>
        </w:rPr>
      </w:pPr>
      <w:bookmarkStart w:id="3" w:name="_Toc431552784"/>
      <w:bookmarkStart w:id="4" w:name="_Toc470085110"/>
    </w:p>
    <w:p w:rsidR="00E138CA" w:rsidRPr="00694FFE" w:rsidRDefault="00E138CA" w:rsidP="00DB460E">
      <w:pPr>
        <w:pStyle w:val="001"/>
        <w:spacing w:line="240" w:lineRule="exact"/>
        <w:jc w:val="center"/>
      </w:pPr>
      <w:r w:rsidRPr="00694FFE">
        <w:t xml:space="preserve">1. </w:t>
      </w:r>
      <w:bookmarkEnd w:id="3"/>
      <w:r w:rsidRPr="00694FFE">
        <w:t xml:space="preserve">Общие расчетные показатели планировочной </w:t>
      </w:r>
    </w:p>
    <w:p w:rsidR="00E138CA" w:rsidRPr="00694FFE" w:rsidRDefault="00E138CA" w:rsidP="00DB460E">
      <w:pPr>
        <w:pStyle w:val="001"/>
        <w:spacing w:line="240" w:lineRule="exact"/>
        <w:jc w:val="center"/>
      </w:pPr>
      <w:r w:rsidRPr="00694FFE">
        <w:t>организации территории Соликамского городского округа</w:t>
      </w:r>
      <w:bookmarkEnd w:id="4"/>
    </w:p>
    <w:p w:rsidR="00E138CA" w:rsidRPr="00696F69" w:rsidRDefault="00E138CA" w:rsidP="00DB460E">
      <w:pPr>
        <w:pStyle w:val="001"/>
        <w:jc w:val="center"/>
      </w:pPr>
    </w:p>
    <w:p w:rsidR="00E138CA" w:rsidRPr="00696F69" w:rsidRDefault="00E138CA" w:rsidP="00DB460E">
      <w:pPr>
        <w:pStyle w:val="001"/>
      </w:pPr>
      <w:r w:rsidRPr="00696F69">
        <w:t>1.1. Статус и границы муниципального образования установлены Законом Пермской области от 10</w:t>
      </w:r>
      <w:r>
        <w:t xml:space="preserve"> ноября </w:t>
      </w:r>
      <w:r w:rsidRPr="00696F69">
        <w:t xml:space="preserve">2004 года </w:t>
      </w:r>
      <w:r>
        <w:t xml:space="preserve">№ </w:t>
      </w:r>
      <w:r w:rsidRPr="00696F69">
        <w:t xml:space="preserve">1772-368 «Об утверждении границ и о наделении статусом муниципального образования «Город Соликамск» Пермского края» (с изменениями на 16 октября 2009 года). </w:t>
      </w:r>
    </w:p>
    <w:p w:rsidR="00E138CA" w:rsidRPr="00696F69" w:rsidRDefault="00E138CA" w:rsidP="00DB460E">
      <w:pPr>
        <w:pStyle w:val="001"/>
      </w:pPr>
      <w:r w:rsidRPr="00696F69">
        <w:t>В состав территории Соликамского городского округа входит населенный пункт - г</w:t>
      </w:r>
      <w:r>
        <w:t>ород</w:t>
      </w:r>
      <w:r w:rsidRPr="00696F69">
        <w:t xml:space="preserve"> Соликамск. Численность постоянного населения, по данным Федеральной службы государственной статистики, по состоянию на 01</w:t>
      </w:r>
      <w:r>
        <w:t xml:space="preserve"> января </w:t>
      </w:r>
      <w:r w:rsidRPr="00696F69">
        <w:t>2016</w:t>
      </w:r>
      <w:r>
        <w:t xml:space="preserve"> года</w:t>
      </w:r>
      <w:r w:rsidRPr="00696F69">
        <w:t xml:space="preserve"> составила 95191 человек. По численности населения г</w:t>
      </w:r>
      <w:r>
        <w:t>ород</w:t>
      </w:r>
      <w:r w:rsidRPr="00696F69">
        <w:t xml:space="preserve"> Соликамск относится к группе средних городов (СП 42.13330.2011). </w:t>
      </w:r>
    </w:p>
    <w:p w:rsidR="00E138CA" w:rsidRPr="00696F69" w:rsidRDefault="00E138CA" w:rsidP="00DB460E">
      <w:pPr>
        <w:pStyle w:val="001"/>
      </w:pPr>
      <w:r w:rsidRPr="00696F69">
        <w:t>1.2. Для предварительного определения потребности в селитебной территории следует принимать укрупненные показатели в расчете на 1000 человек, представленные в таблице 1.</w:t>
      </w:r>
    </w:p>
    <w:p w:rsidR="00E138CA" w:rsidRPr="00696F69" w:rsidRDefault="00E138CA" w:rsidP="00DB460E">
      <w:pPr>
        <w:pStyle w:val="001"/>
        <w:jc w:val="right"/>
      </w:pPr>
      <w:bookmarkStart w:id="5" w:name="_Ref451234279"/>
      <w:r w:rsidRPr="00696F69">
        <w:t xml:space="preserve">Таблица </w:t>
      </w:r>
      <w:bookmarkEnd w:id="5"/>
      <w:r w:rsidRPr="00696F69">
        <w:t>1</w:t>
      </w:r>
    </w:p>
    <w:tbl>
      <w:tblPr>
        <w:tblW w:w="4902" w:type="pct"/>
        <w:jc w:val="center"/>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4"/>
        <w:gridCol w:w="5966"/>
        <w:gridCol w:w="3706"/>
      </w:tblGrid>
      <w:tr w:rsidR="00E138CA" w:rsidRPr="00696F69" w:rsidTr="00B91752">
        <w:trPr>
          <w:tblHeader/>
          <w:jc w:val="center"/>
        </w:trPr>
        <w:tc>
          <w:tcPr>
            <w:tcW w:w="289" w:type="pct"/>
          </w:tcPr>
          <w:p w:rsidR="00E138CA" w:rsidRPr="00BF6A07" w:rsidRDefault="00E138CA" w:rsidP="00B91752">
            <w:pPr>
              <w:pStyle w:val="002"/>
              <w:rPr>
                <w:lang w:eastAsia="en-US"/>
              </w:rPr>
            </w:pPr>
            <w:r w:rsidRPr="00BF6A07">
              <w:rPr>
                <w:lang w:eastAsia="en-US"/>
              </w:rPr>
              <w:t xml:space="preserve">№ п/п </w:t>
            </w:r>
          </w:p>
        </w:tc>
        <w:tc>
          <w:tcPr>
            <w:tcW w:w="2906" w:type="pct"/>
          </w:tcPr>
          <w:p w:rsidR="00E138CA" w:rsidRPr="00BF6A07" w:rsidRDefault="00E138CA" w:rsidP="00B91752">
            <w:pPr>
              <w:pStyle w:val="002"/>
              <w:rPr>
                <w:lang w:eastAsia="en-US"/>
              </w:rPr>
            </w:pPr>
            <w:r w:rsidRPr="00BF6A07">
              <w:rPr>
                <w:lang w:eastAsia="en-US"/>
              </w:rPr>
              <w:t>Тип жилой застройки</w:t>
            </w:r>
          </w:p>
        </w:tc>
        <w:tc>
          <w:tcPr>
            <w:tcW w:w="1805" w:type="pct"/>
          </w:tcPr>
          <w:p w:rsidR="00E138CA" w:rsidRPr="00BF6A07" w:rsidRDefault="00E138CA" w:rsidP="00B91752">
            <w:pPr>
              <w:pStyle w:val="002"/>
              <w:rPr>
                <w:lang w:eastAsia="en-US"/>
              </w:rPr>
            </w:pPr>
            <w:r w:rsidRPr="00BF6A07">
              <w:rPr>
                <w:lang w:eastAsia="en-US"/>
              </w:rPr>
              <w:t>Размер селитебной территории, га (на 1000 чел.)</w:t>
            </w:r>
          </w:p>
        </w:tc>
      </w:tr>
      <w:tr w:rsidR="00E138CA" w:rsidRPr="00696F69" w:rsidTr="00B91752">
        <w:trPr>
          <w:tblHeader/>
          <w:jc w:val="center"/>
        </w:trPr>
        <w:tc>
          <w:tcPr>
            <w:tcW w:w="289" w:type="pct"/>
          </w:tcPr>
          <w:p w:rsidR="00E138CA" w:rsidRPr="00BF6A07" w:rsidRDefault="00E138CA" w:rsidP="00B91752">
            <w:pPr>
              <w:pStyle w:val="002"/>
              <w:rPr>
                <w:lang w:eastAsia="en-US"/>
              </w:rPr>
            </w:pPr>
            <w:r w:rsidRPr="00BF6A07">
              <w:rPr>
                <w:lang w:eastAsia="en-US"/>
              </w:rPr>
              <w:t>1</w:t>
            </w:r>
          </w:p>
        </w:tc>
        <w:tc>
          <w:tcPr>
            <w:tcW w:w="2906" w:type="pct"/>
          </w:tcPr>
          <w:p w:rsidR="00E138CA" w:rsidRPr="00BF6A07" w:rsidRDefault="00E138CA" w:rsidP="00B91752">
            <w:pPr>
              <w:pStyle w:val="002"/>
              <w:rPr>
                <w:lang w:eastAsia="en-US"/>
              </w:rPr>
            </w:pPr>
            <w:r w:rsidRPr="00BF6A07">
              <w:rPr>
                <w:lang w:eastAsia="en-US"/>
              </w:rPr>
              <w:t>2</w:t>
            </w:r>
          </w:p>
        </w:tc>
        <w:tc>
          <w:tcPr>
            <w:tcW w:w="1805" w:type="pct"/>
          </w:tcPr>
          <w:p w:rsidR="00E138CA" w:rsidRPr="00BF6A07" w:rsidRDefault="00E138CA" w:rsidP="00B91752">
            <w:pPr>
              <w:pStyle w:val="002"/>
              <w:rPr>
                <w:lang w:eastAsia="en-US"/>
              </w:rPr>
            </w:pPr>
            <w:r w:rsidRPr="00BF6A07">
              <w:rPr>
                <w:lang w:eastAsia="en-US"/>
              </w:rPr>
              <w:t>3</w:t>
            </w:r>
          </w:p>
        </w:tc>
      </w:tr>
      <w:tr w:rsidR="00E138CA" w:rsidRPr="00696F69" w:rsidTr="00B91752">
        <w:trPr>
          <w:tblHeader/>
          <w:jc w:val="center"/>
        </w:trPr>
        <w:tc>
          <w:tcPr>
            <w:tcW w:w="289" w:type="pct"/>
          </w:tcPr>
          <w:p w:rsidR="00E138CA" w:rsidRPr="00BF6A07" w:rsidRDefault="00E138CA" w:rsidP="00B91752">
            <w:pPr>
              <w:pStyle w:val="002"/>
              <w:rPr>
                <w:lang w:eastAsia="en-US"/>
              </w:rPr>
            </w:pPr>
            <w:r w:rsidRPr="00BF6A07">
              <w:rPr>
                <w:lang w:eastAsia="en-US"/>
              </w:rPr>
              <w:t>1</w:t>
            </w:r>
          </w:p>
        </w:tc>
        <w:tc>
          <w:tcPr>
            <w:tcW w:w="2906" w:type="pct"/>
          </w:tcPr>
          <w:p w:rsidR="00E138CA" w:rsidRPr="00BF6A07" w:rsidRDefault="00E138CA" w:rsidP="00B91752">
            <w:pPr>
              <w:pStyle w:val="002"/>
              <w:jc w:val="both"/>
              <w:rPr>
                <w:lang w:eastAsia="en-US"/>
              </w:rPr>
            </w:pPr>
            <w:r w:rsidRPr="00BF6A07">
              <w:rPr>
                <w:lang w:eastAsia="en-US"/>
              </w:rPr>
              <w:t>Зона многоэтажной жилой застройки (5-12 этажей)</w:t>
            </w:r>
          </w:p>
        </w:tc>
        <w:tc>
          <w:tcPr>
            <w:tcW w:w="1805" w:type="pct"/>
          </w:tcPr>
          <w:p w:rsidR="00E138CA" w:rsidRPr="00BF6A07" w:rsidRDefault="00E138CA" w:rsidP="00B91752">
            <w:pPr>
              <w:pStyle w:val="002"/>
              <w:rPr>
                <w:lang w:eastAsia="en-US"/>
              </w:rPr>
            </w:pPr>
            <w:r w:rsidRPr="00BF6A07">
              <w:rPr>
                <w:lang w:eastAsia="en-US"/>
              </w:rPr>
              <w:t>7</w:t>
            </w:r>
          </w:p>
        </w:tc>
      </w:tr>
      <w:tr w:rsidR="00E138CA" w:rsidRPr="00696F69" w:rsidTr="00B91752">
        <w:trPr>
          <w:tblHeader/>
          <w:jc w:val="center"/>
        </w:trPr>
        <w:tc>
          <w:tcPr>
            <w:tcW w:w="289" w:type="pct"/>
          </w:tcPr>
          <w:p w:rsidR="00E138CA" w:rsidRPr="00BF6A07" w:rsidRDefault="00E138CA" w:rsidP="00B91752">
            <w:pPr>
              <w:pStyle w:val="002"/>
              <w:rPr>
                <w:lang w:eastAsia="en-US"/>
              </w:rPr>
            </w:pPr>
            <w:r w:rsidRPr="00BF6A07">
              <w:rPr>
                <w:lang w:eastAsia="en-US"/>
              </w:rPr>
              <w:t>2</w:t>
            </w:r>
          </w:p>
        </w:tc>
        <w:tc>
          <w:tcPr>
            <w:tcW w:w="2906" w:type="pct"/>
          </w:tcPr>
          <w:p w:rsidR="00E138CA" w:rsidRPr="00BF6A07" w:rsidRDefault="00E138CA" w:rsidP="00B91752">
            <w:pPr>
              <w:pStyle w:val="002"/>
              <w:jc w:val="both"/>
              <w:rPr>
                <w:lang w:eastAsia="en-US"/>
              </w:rPr>
            </w:pPr>
            <w:r w:rsidRPr="00BF6A07">
              <w:rPr>
                <w:lang w:eastAsia="en-US"/>
              </w:rPr>
              <w:t>Зона жилой застройки средней этажности (2-4 этажа)</w:t>
            </w:r>
          </w:p>
        </w:tc>
        <w:tc>
          <w:tcPr>
            <w:tcW w:w="1805" w:type="pct"/>
          </w:tcPr>
          <w:p w:rsidR="00E138CA" w:rsidRPr="00BF6A07" w:rsidRDefault="00E138CA" w:rsidP="00B91752">
            <w:pPr>
              <w:pStyle w:val="002"/>
              <w:rPr>
                <w:lang w:eastAsia="en-US"/>
              </w:rPr>
            </w:pPr>
            <w:r w:rsidRPr="00BF6A07">
              <w:rPr>
                <w:lang w:eastAsia="en-US"/>
              </w:rPr>
              <w:t>8</w:t>
            </w:r>
          </w:p>
        </w:tc>
      </w:tr>
      <w:tr w:rsidR="00E138CA" w:rsidRPr="00696F69" w:rsidTr="00B91752">
        <w:trPr>
          <w:tblHeader/>
          <w:jc w:val="center"/>
        </w:trPr>
        <w:tc>
          <w:tcPr>
            <w:tcW w:w="289" w:type="pct"/>
          </w:tcPr>
          <w:p w:rsidR="00E138CA" w:rsidRPr="00BF6A07" w:rsidRDefault="00E138CA" w:rsidP="00B91752">
            <w:pPr>
              <w:pStyle w:val="002"/>
              <w:rPr>
                <w:lang w:eastAsia="en-US"/>
              </w:rPr>
            </w:pPr>
            <w:r w:rsidRPr="00BF6A07">
              <w:rPr>
                <w:lang w:eastAsia="en-US"/>
              </w:rPr>
              <w:t>3</w:t>
            </w:r>
          </w:p>
        </w:tc>
        <w:tc>
          <w:tcPr>
            <w:tcW w:w="2906" w:type="pct"/>
          </w:tcPr>
          <w:p w:rsidR="00E138CA" w:rsidRPr="00BF6A07" w:rsidRDefault="00E138CA" w:rsidP="00B91752">
            <w:pPr>
              <w:pStyle w:val="002"/>
              <w:jc w:val="both"/>
              <w:rPr>
                <w:lang w:eastAsia="en-US"/>
              </w:rPr>
            </w:pPr>
            <w:r w:rsidRPr="00BF6A07">
              <w:rPr>
                <w:lang w:eastAsia="en-US"/>
              </w:rPr>
              <w:t>Зона застройки индивидуальными жилыми домами</w:t>
            </w:r>
          </w:p>
        </w:tc>
        <w:tc>
          <w:tcPr>
            <w:tcW w:w="1805" w:type="pct"/>
          </w:tcPr>
          <w:p w:rsidR="00E138CA" w:rsidRPr="00BF6A07" w:rsidRDefault="00E138CA" w:rsidP="00B91752">
            <w:pPr>
              <w:pStyle w:val="002"/>
              <w:rPr>
                <w:lang w:eastAsia="en-US"/>
              </w:rPr>
            </w:pPr>
            <w:r w:rsidRPr="00BF6A07">
              <w:rPr>
                <w:lang w:eastAsia="en-US"/>
              </w:rPr>
              <w:t>10</w:t>
            </w:r>
          </w:p>
        </w:tc>
      </w:tr>
      <w:tr w:rsidR="00E138CA" w:rsidRPr="00696F69" w:rsidTr="00B91752">
        <w:trPr>
          <w:tblHeader/>
          <w:jc w:val="center"/>
        </w:trPr>
        <w:tc>
          <w:tcPr>
            <w:tcW w:w="289" w:type="pct"/>
          </w:tcPr>
          <w:p w:rsidR="00E138CA" w:rsidRPr="00BF6A07" w:rsidRDefault="00E138CA" w:rsidP="00B91752">
            <w:pPr>
              <w:pStyle w:val="002"/>
              <w:rPr>
                <w:lang w:eastAsia="en-US"/>
              </w:rPr>
            </w:pPr>
            <w:r w:rsidRPr="00BF6A07">
              <w:rPr>
                <w:lang w:eastAsia="en-US"/>
              </w:rPr>
              <w:t>4</w:t>
            </w:r>
          </w:p>
        </w:tc>
        <w:tc>
          <w:tcPr>
            <w:tcW w:w="2906" w:type="pct"/>
          </w:tcPr>
          <w:p w:rsidR="00E138CA" w:rsidRPr="00BF6A07" w:rsidRDefault="00E138CA" w:rsidP="00B91752">
            <w:pPr>
              <w:pStyle w:val="002"/>
              <w:jc w:val="both"/>
              <w:rPr>
                <w:lang w:eastAsia="en-US"/>
              </w:rPr>
            </w:pPr>
            <w:r w:rsidRPr="00BF6A07">
              <w:rPr>
                <w:lang w:eastAsia="en-US"/>
              </w:rPr>
              <w:t>Зона индивидуальной блокированной застройки</w:t>
            </w:r>
          </w:p>
        </w:tc>
        <w:tc>
          <w:tcPr>
            <w:tcW w:w="1805" w:type="pct"/>
          </w:tcPr>
          <w:p w:rsidR="00E138CA" w:rsidRPr="00BF6A07" w:rsidRDefault="00E138CA" w:rsidP="00B91752">
            <w:pPr>
              <w:pStyle w:val="002"/>
              <w:rPr>
                <w:lang w:eastAsia="en-US"/>
              </w:rPr>
            </w:pPr>
            <w:r w:rsidRPr="00BF6A07">
              <w:rPr>
                <w:lang w:eastAsia="en-US"/>
              </w:rPr>
              <w:t>20</w:t>
            </w:r>
          </w:p>
        </w:tc>
      </w:tr>
      <w:tr w:rsidR="00E138CA" w:rsidRPr="00696F69" w:rsidTr="00B91752">
        <w:trPr>
          <w:tblHeader/>
          <w:jc w:val="center"/>
        </w:trPr>
        <w:tc>
          <w:tcPr>
            <w:tcW w:w="289" w:type="pct"/>
          </w:tcPr>
          <w:p w:rsidR="00E138CA" w:rsidRPr="00BF6A07" w:rsidRDefault="00E138CA" w:rsidP="00B91752">
            <w:pPr>
              <w:pStyle w:val="002"/>
              <w:rPr>
                <w:lang w:eastAsia="en-US"/>
              </w:rPr>
            </w:pPr>
            <w:r w:rsidRPr="00BF6A07">
              <w:rPr>
                <w:lang w:eastAsia="en-US"/>
              </w:rPr>
              <w:t>5</w:t>
            </w:r>
          </w:p>
        </w:tc>
        <w:tc>
          <w:tcPr>
            <w:tcW w:w="2906" w:type="pct"/>
          </w:tcPr>
          <w:p w:rsidR="00E138CA" w:rsidRPr="00BF6A07" w:rsidRDefault="00E138CA" w:rsidP="00B91752">
            <w:pPr>
              <w:pStyle w:val="002"/>
              <w:jc w:val="both"/>
              <w:rPr>
                <w:lang w:eastAsia="en-US"/>
              </w:rPr>
            </w:pPr>
            <w:r w:rsidRPr="00BF6A07">
              <w:rPr>
                <w:lang w:eastAsia="en-US"/>
              </w:rPr>
              <w:t xml:space="preserve">Зона коллективных садоводств </w:t>
            </w:r>
          </w:p>
        </w:tc>
        <w:tc>
          <w:tcPr>
            <w:tcW w:w="1805" w:type="pct"/>
          </w:tcPr>
          <w:p w:rsidR="00E138CA" w:rsidRPr="00BF6A07" w:rsidRDefault="00E138CA" w:rsidP="00B91752">
            <w:pPr>
              <w:pStyle w:val="002"/>
              <w:rPr>
                <w:lang w:eastAsia="en-US"/>
              </w:rPr>
            </w:pPr>
            <w:r w:rsidRPr="00BF6A07">
              <w:rPr>
                <w:lang w:eastAsia="en-US"/>
              </w:rPr>
              <w:t>40</w:t>
            </w:r>
          </w:p>
        </w:tc>
      </w:tr>
    </w:tbl>
    <w:p w:rsidR="00E138CA" w:rsidRPr="00696F69" w:rsidRDefault="00E138CA" w:rsidP="00DB460E">
      <w:pPr>
        <w:pStyle w:val="001"/>
      </w:pPr>
    </w:p>
    <w:p w:rsidR="00E138CA" w:rsidRPr="00696F69" w:rsidRDefault="00E138CA" w:rsidP="00DB460E">
      <w:pPr>
        <w:pStyle w:val="001"/>
      </w:pPr>
      <w:r w:rsidRPr="00696F69">
        <w:t>1.3. При определении размера территории жилых зон следует исходить из необходимости предоставления каждой семье отдельной квартиры или дома. Существующая и перспективная расчетная обеспеченность жильем определяется в целом по территории городского округа и отдельным ее микрорайонам на основе прогнозных данных о среднем размере семьи с учетом типов применяемых жилых зданий, планируемых объемов жилищного строительства, в том числе жилья, строящегося за счет средств населения.</w:t>
      </w:r>
    </w:p>
    <w:p w:rsidR="00E138CA" w:rsidRPr="00696F69" w:rsidRDefault="00E138CA" w:rsidP="00DB460E">
      <w:pPr>
        <w:pStyle w:val="001"/>
      </w:pPr>
      <w:r w:rsidRPr="00696F69">
        <w:t xml:space="preserve">1.4. </w:t>
      </w:r>
      <w:r w:rsidRPr="00696F69">
        <w:rPr>
          <w:rStyle w:val="0010"/>
          <w:rFonts w:eastAsia="Calibri"/>
        </w:rPr>
        <w:t>При определении соотношения типов нового жилищного строительства необходимо исходить из учета конкретных возможностей развития городского округа, наличия территориальных ресурсов, градостроительных и историко-архитектурных особенностей, существующей строительной базы и рыночных условий.</w:t>
      </w:r>
    </w:p>
    <w:p w:rsidR="00E138CA" w:rsidRPr="00D7435E" w:rsidRDefault="00E138CA" w:rsidP="00DB460E">
      <w:pPr>
        <w:pStyle w:val="001"/>
      </w:pPr>
      <w:r w:rsidRPr="00696F69">
        <w:t xml:space="preserve">1.5. </w:t>
      </w:r>
      <w:r w:rsidRPr="00D7435E">
        <w:t>Показатели плотности населения на жилых территориях при различных показателях жилищной обеспеченности и при различных типах застройки.</w:t>
      </w:r>
    </w:p>
    <w:p w:rsidR="00E138CA" w:rsidRPr="00696F69" w:rsidRDefault="00E138CA" w:rsidP="00DB460E">
      <w:pPr>
        <w:pStyle w:val="001"/>
      </w:pPr>
      <w:r w:rsidRPr="00696F69">
        <w:t xml:space="preserve">Показатели предельно допустимых параметров плотности жилой застройки следует принимать не более приведенных в таблице </w:t>
      </w:r>
      <w:r>
        <w:t>2</w:t>
      </w:r>
      <w:r w:rsidRPr="00696F69">
        <w:t>.</w:t>
      </w:r>
    </w:p>
    <w:p w:rsidR="00E138CA" w:rsidRPr="00696F69" w:rsidRDefault="00E138CA" w:rsidP="00DB460E">
      <w:pPr>
        <w:pStyle w:val="001"/>
        <w:jc w:val="right"/>
      </w:pPr>
      <w:r w:rsidRPr="00696F69">
        <w:t xml:space="preserve">Таблица </w:t>
      </w:r>
      <w:r>
        <w:t>2</w:t>
      </w:r>
    </w:p>
    <w:tbl>
      <w:tblPr>
        <w:tblW w:w="4888"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4"/>
        <w:gridCol w:w="4809"/>
        <w:gridCol w:w="2297"/>
        <w:gridCol w:w="2536"/>
      </w:tblGrid>
      <w:tr w:rsidR="00E138CA" w:rsidRPr="00696F69" w:rsidTr="00B91752">
        <w:trPr>
          <w:trHeight w:val="855"/>
          <w:tblHeader/>
          <w:jc w:val="center"/>
        </w:trPr>
        <w:tc>
          <w:tcPr>
            <w:tcW w:w="290" w:type="pct"/>
          </w:tcPr>
          <w:p w:rsidR="00E138CA" w:rsidRPr="00BF6A07" w:rsidRDefault="00E138CA" w:rsidP="00B91752">
            <w:pPr>
              <w:pStyle w:val="002"/>
            </w:pPr>
          </w:p>
          <w:p w:rsidR="00E138CA" w:rsidRPr="00BF6A07" w:rsidRDefault="00E138CA" w:rsidP="00B91752">
            <w:pPr>
              <w:pStyle w:val="002"/>
            </w:pPr>
            <w:r w:rsidRPr="00BF6A07">
              <w:t xml:space="preserve">№ п/п </w:t>
            </w:r>
          </w:p>
        </w:tc>
        <w:tc>
          <w:tcPr>
            <w:tcW w:w="2349" w:type="pct"/>
          </w:tcPr>
          <w:p w:rsidR="00E138CA" w:rsidRPr="00BF6A07" w:rsidRDefault="00E138CA" w:rsidP="00B91752">
            <w:pPr>
              <w:pStyle w:val="002"/>
            </w:pPr>
          </w:p>
          <w:p w:rsidR="00E138CA" w:rsidRPr="00BF6A07" w:rsidRDefault="00E138CA" w:rsidP="00B91752">
            <w:pPr>
              <w:pStyle w:val="002"/>
            </w:pPr>
            <w:r w:rsidRPr="00BF6A07">
              <w:t>Жилые зоны</w:t>
            </w:r>
          </w:p>
        </w:tc>
        <w:tc>
          <w:tcPr>
            <w:tcW w:w="1122" w:type="pct"/>
          </w:tcPr>
          <w:p w:rsidR="00E138CA" w:rsidRPr="00BF6A07" w:rsidRDefault="00E138CA" w:rsidP="00B91752">
            <w:pPr>
              <w:pStyle w:val="002"/>
            </w:pPr>
            <w:r w:rsidRPr="00BF6A07">
              <w:t>Коэффициент застройки</w:t>
            </w:r>
          </w:p>
        </w:tc>
        <w:tc>
          <w:tcPr>
            <w:tcW w:w="1239" w:type="pct"/>
          </w:tcPr>
          <w:p w:rsidR="00E138CA" w:rsidRPr="00BF6A07" w:rsidRDefault="00E138CA" w:rsidP="00B91752">
            <w:pPr>
              <w:pStyle w:val="002"/>
            </w:pPr>
            <w:r w:rsidRPr="00BF6A07">
              <w:t>Коэффициент плотности застройки</w:t>
            </w:r>
          </w:p>
        </w:tc>
      </w:tr>
      <w:tr w:rsidR="00E138CA" w:rsidRPr="00696F69" w:rsidTr="00B91752">
        <w:trPr>
          <w:trHeight w:val="326"/>
          <w:tblHeader/>
          <w:jc w:val="center"/>
        </w:trPr>
        <w:tc>
          <w:tcPr>
            <w:tcW w:w="290" w:type="pct"/>
          </w:tcPr>
          <w:p w:rsidR="00E138CA" w:rsidRPr="00BF6A07" w:rsidRDefault="00E138CA" w:rsidP="00B91752">
            <w:pPr>
              <w:pStyle w:val="002"/>
            </w:pPr>
            <w:r w:rsidRPr="00BF6A07">
              <w:t>1</w:t>
            </w:r>
          </w:p>
        </w:tc>
        <w:tc>
          <w:tcPr>
            <w:tcW w:w="2349" w:type="pct"/>
          </w:tcPr>
          <w:p w:rsidR="00E138CA" w:rsidRPr="00BF6A07" w:rsidRDefault="00E138CA" w:rsidP="00B91752">
            <w:pPr>
              <w:pStyle w:val="002"/>
            </w:pPr>
            <w:r w:rsidRPr="00BF6A07">
              <w:t>2</w:t>
            </w:r>
          </w:p>
        </w:tc>
        <w:tc>
          <w:tcPr>
            <w:tcW w:w="1122" w:type="pct"/>
          </w:tcPr>
          <w:p w:rsidR="00E138CA" w:rsidRPr="00BF6A07" w:rsidRDefault="00E138CA" w:rsidP="00B91752">
            <w:pPr>
              <w:pStyle w:val="002"/>
            </w:pPr>
            <w:r w:rsidRPr="00BF6A07">
              <w:t>3</w:t>
            </w:r>
          </w:p>
        </w:tc>
        <w:tc>
          <w:tcPr>
            <w:tcW w:w="1239" w:type="pct"/>
          </w:tcPr>
          <w:p w:rsidR="00E138CA" w:rsidRPr="00BF6A07" w:rsidRDefault="00E138CA" w:rsidP="00B91752">
            <w:pPr>
              <w:pStyle w:val="002"/>
            </w:pPr>
            <w:r w:rsidRPr="00BF6A07">
              <w:t>4</w:t>
            </w:r>
          </w:p>
        </w:tc>
      </w:tr>
      <w:tr w:rsidR="00E138CA" w:rsidRPr="00696F69" w:rsidTr="00B91752">
        <w:trPr>
          <w:trHeight w:val="490"/>
          <w:tblHeader/>
          <w:jc w:val="center"/>
        </w:trPr>
        <w:tc>
          <w:tcPr>
            <w:tcW w:w="290" w:type="pct"/>
          </w:tcPr>
          <w:p w:rsidR="00E138CA" w:rsidRPr="00BF6A07" w:rsidRDefault="00E138CA" w:rsidP="00B91752">
            <w:pPr>
              <w:pStyle w:val="002"/>
            </w:pPr>
            <w:r w:rsidRPr="00BF6A07">
              <w:t>1</w:t>
            </w:r>
          </w:p>
        </w:tc>
        <w:tc>
          <w:tcPr>
            <w:tcW w:w="2349" w:type="pct"/>
          </w:tcPr>
          <w:p w:rsidR="00E138CA" w:rsidRPr="00BF6A07" w:rsidRDefault="00E138CA" w:rsidP="00B91752">
            <w:pPr>
              <w:pStyle w:val="002"/>
              <w:jc w:val="left"/>
            </w:pPr>
            <w:r w:rsidRPr="00BF6A07">
              <w:t>Застройка многоквартирными многоэтажными жилыми домами</w:t>
            </w:r>
          </w:p>
        </w:tc>
        <w:tc>
          <w:tcPr>
            <w:tcW w:w="1122" w:type="pct"/>
          </w:tcPr>
          <w:p w:rsidR="00E138CA" w:rsidRPr="00BF6A07" w:rsidRDefault="00E138CA" w:rsidP="00B91752">
            <w:pPr>
              <w:pStyle w:val="002"/>
            </w:pPr>
            <w:r w:rsidRPr="00BF6A07">
              <w:t>0,4</w:t>
            </w:r>
          </w:p>
        </w:tc>
        <w:tc>
          <w:tcPr>
            <w:tcW w:w="1239" w:type="pct"/>
          </w:tcPr>
          <w:p w:rsidR="00E138CA" w:rsidRPr="00BF6A07" w:rsidRDefault="00E138CA" w:rsidP="00B91752">
            <w:pPr>
              <w:pStyle w:val="002"/>
            </w:pPr>
            <w:r w:rsidRPr="00BF6A07">
              <w:t>1,2</w:t>
            </w:r>
          </w:p>
        </w:tc>
      </w:tr>
      <w:tr w:rsidR="00E138CA" w:rsidRPr="00696F69" w:rsidTr="00B91752">
        <w:trPr>
          <w:trHeight w:val="116"/>
          <w:tblHeader/>
          <w:jc w:val="center"/>
        </w:trPr>
        <w:tc>
          <w:tcPr>
            <w:tcW w:w="290" w:type="pct"/>
          </w:tcPr>
          <w:p w:rsidR="00E138CA" w:rsidRPr="00BF6A07" w:rsidRDefault="00E138CA" w:rsidP="00B91752">
            <w:pPr>
              <w:pStyle w:val="002"/>
            </w:pPr>
            <w:r w:rsidRPr="00BF6A07">
              <w:t>1.1</w:t>
            </w:r>
          </w:p>
        </w:tc>
        <w:tc>
          <w:tcPr>
            <w:tcW w:w="2349" w:type="pct"/>
          </w:tcPr>
          <w:p w:rsidR="00E138CA" w:rsidRPr="00BF6A07" w:rsidRDefault="00E138CA" w:rsidP="00B91752">
            <w:pPr>
              <w:pStyle w:val="002"/>
              <w:jc w:val="left"/>
            </w:pPr>
            <w:r w:rsidRPr="00BF6A07">
              <w:t>То же - реконструируемая</w:t>
            </w:r>
          </w:p>
        </w:tc>
        <w:tc>
          <w:tcPr>
            <w:tcW w:w="1122" w:type="pct"/>
          </w:tcPr>
          <w:p w:rsidR="00E138CA" w:rsidRPr="00BF6A07" w:rsidRDefault="00E138CA" w:rsidP="00B91752">
            <w:pPr>
              <w:pStyle w:val="002"/>
            </w:pPr>
            <w:r w:rsidRPr="00BF6A07">
              <w:t>0,6</w:t>
            </w:r>
          </w:p>
        </w:tc>
        <w:tc>
          <w:tcPr>
            <w:tcW w:w="1239" w:type="pct"/>
          </w:tcPr>
          <w:p w:rsidR="00E138CA" w:rsidRPr="00BF6A07" w:rsidRDefault="00E138CA" w:rsidP="00B91752">
            <w:pPr>
              <w:pStyle w:val="002"/>
            </w:pPr>
            <w:r w:rsidRPr="00BF6A07">
              <w:t>1,6</w:t>
            </w:r>
          </w:p>
        </w:tc>
      </w:tr>
      <w:tr w:rsidR="00E138CA" w:rsidRPr="00696F69" w:rsidTr="00B91752">
        <w:trPr>
          <w:tblHeader/>
          <w:jc w:val="center"/>
        </w:trPr>
        <w:tc>
          <w:tcPr>
            <w:tcW w:w="290" w:type="pct"/>
          </w:tcPr>
          <w:p w:rsidR="00E138CA" w:rsidRPr="00BF6A07" w:rsidRDefault="00E138CA" w:rsidP="00B91752">
            <w:pPr>
              <w:pStyle w:val="002"/>
            </w:pPr>
            <w:r w:rsidRPr="00BF6A07">
              <w:t>2</w:t>
            </w:r>
          </w:p>
        </w:tc>
        <w:tc>
          <w:tcPr>
            <w:tcW w:w="2349" w:type="pct"/>
          </w:tcPr>
          <w:p w:rsidR="00E138CA" w:rsidRPr="00BF6A07" w:rsidRDefault="00E138CA" w:rsidP="00B91752">
            <w:pPr>
              <w:pStyle w:val="002"/>
              <w:jc w:val="left"/>
            </w:pPr>
            <w:r w:rsidRPr="00BF6A07">
              <w:t>Застройка многоквартирными жилыми домами  средней этажности</w:t>
            </w:r>
          </w:p>
        </w:tc>
        <w:tc>
          <w:tcPr>
            <w:tcW w:w="1122" w:type="pct"/>
          </w:tcPr>
          <w:p w:rsidR="00E138CA" w:rsidRPr="00BF6A07" w:rsidRDefault="00E138CA" w:rsidP="00B91752">
            <w:pPr>
              <w:pStyle w:val="002"/>
            </w:pPr>
            <w:r w:rsidRPr="00BF6A07">
              <w:t>0,4</w:t>
            </w:r>
          </w:p>
        </w:tc>
        <w:tc>
          <w:tcPr>
            <w:tcW w:w="1239" w:type="pct"/>
          </w:tcPr>
          <w:p w:rsidR="00E138CA" w:rsidRPr="00BF6A07" w:rsidRDefault="00E138CA" w:rsidP="00B91752">
            <w:pPr>
              <w:pStyle w:val="002"/>
            </w:pPr>
            <w:r w:rsidRPr="00BF6A07">
              <w:t>0,8</w:t>
            </w:r>
          </w:p>
        </w:tc>
      </w:tr>
      <w:tr w:rsidR="00E138CA" w:rsidRPr="00696F69" w:rsidTr="00B91752">
        <w:trPr>
          <w:tblHeader/>
          <w:jc w:val="center"/>
        </w:trPr>
        <w:tc>
          <w:tcPr>
            <w:tcW w:w="290" w:type="pct"/>
          </w:tcPr>
          <w:p w:rsidR="00E138CA" w:rsidRPr="00BF6A07" w:rsidRDefault="00E138CA" w:rsidP="00B91752">
            <w:pPr>
              <w:pStyle w:val="002"/>
            </w:pPr>
            <w:r w:rsidRPr="00BF6A07">
              <w:t>3</w:t>
            </w:r>
          </w:p>
        </w:tc>
        <w:tc>
          <w:tcPr>
            <w:tcW w:w="2349" w:type="pct"/>
          </w:tcPr>
          <w:p w:rsidR="00E138CA" w:rsidRPr="00BF6A07" w:rsidRDefault="00E138CA" w:rsidP="00B91752">
            <w:pPr>
              <w:pStyle w:val="002"/>
              <w:jc w:val="left"/>
            </w:pPr>
            <w:r w:rsidRPr="00BF6A07">
              <w:t>Застройка блокированными жилыми домами с земельными участками</w:t>
            </w:r>
          </w:p>
        </w:tc>
        <w:tc>
          <w:tcPr>
            <w:tcW w:w="1122" w:type="pct"/>
          </w:tcPr>
          <w:p w:rsidR="00E138CA" w:rsidRPr="00BF6A07" w:rsidRDefault="00E138CA" w:rsidP="00B91752">
            <w:pPr>
              <w:pStyle w:val="002"/>
            </w:pPr>
            <w:r w:rsidRPr="00BF6A07">
              <w:t>0,3</w:t>
            </w:r>
          </w:p>
        </w:tc>
        <w:tc>
          <w:tcPr>
            <w:tcW w:w="1239" w:type="pct"/>
          </w:tcPr>
          <w:p w:rsidR="00E138CA" w:rsidRPr="00BF6A07" w:rsidRDefault="00E138CA" w:rsidP="00B91752">
            <w:pPr>
              <w:pStyle w:val="002"/>
            </w:pPr>
            <w:r w:rsidRPr="00BF6A07">
              <w:t>0,6</w:t>
            </w:r>
          </w:p>
        </w:tc>
      </w:tr>
      <w:tr w:rsidR="00E138CA" w:rsidRPr="00696F69" w:rsidTr="00B91752">
        <w:trPr>
          <w:tblHeader/>
          <w:jc w:val="center"/>
        </w:trPr>
        <w:tc>
          <w:tcPr>
            <w:tcW w:w="290" w:type="pct"/>
          </w:tcPr>
          <w:p w:rsidR="00E138CA" w:rsidRPr="00BF6A07" w:rsidRDefault="00E138CA" w:rsidP="00B91752">
            <w:pPr>
              <w:pStyle w:val="002"/>
            </w:pPr>
            <w:r w:rsidRPr="00BF6A07">
              <w:t>4</w:t>
            </w:r>
          </w:p>
        </w:tc>
        <w:tc>
          <w:tcPr>
            <w:tcW w:w="2349" w:type="pct"/>
          </w:tcPr>
          <w:p w:rsidR="00E138CA" w:rsidRPr="00BF6A07" w:rsidRDefault="00E138CA" w:rsidP="00B91752">
            <w:pPr>
              <w:pStyle w:val="002"/>
              <w:jc w:val="left"/>
            </w:pPr>
            <w:r w:rsidRPr="00BF6A07">
              <w:t>Застройка индивидуальными  жилыми домами с земельными участками</w:t>
            </w:r>
          </w:p>
        </w:tc>
        <w:tc>
          <w:tcPr>
            <w:tcW w:w="1122" w:type="pct"/>
          </w:tcPr>
          <w:p w:rsidR="00E138CA" w:rsidRPr="00BF6A07" w:rsidRDefault="00E138CA" w:rsidP="00B91752">
            <w:pPr>
              <w:pStyle w:val="002"/>
            </w:pPr>
            <w:r w:rsidRPr="00BF6A07">
              <w:t>0,2</w:t>
            </w:r>
          </w:p>
        </w:tc>
        <w:tc>
          <w:tcPr>
            <w:tcW w:w="1239" w:type="pct"/>
          </w:tcPr>
          <w:p w:rsidR="00E138CA" w:rsidRPr="00BF6A07" w:rsidRDefault="00E138CA" w:rsidP="00B91752">
            <w:pPr>
              <w:pStyle w:val="002"/>
            </w:pPr>
            <w:r w:rsidRPr="00BF6A07">
              <w:t>0,4</w:t>
            </w:r>
          </w:p>
        </w:tc>
      </w:tr>
    </w:tbl>
    <w:p w:rsidR="00E138CA" w:rsidRPr="00696F69" w:rsidRDefault="00E138CA" w:rsidP="00DB460E">
      <w:pPr>
        <w:pStyle w:val="001"/>
      </w:pPr>
    </w:p>
    <w:p w:rsidR="00E138CA" w:rsidRPr="00696F69" w:rsidRDefault="00E138CA" w:rsidP="00DB460E">
      <w:pPr>
        <w:pStyle w:val="001"/>
      </w:pPr>
      <w:r w:rsidRPr="00696F69">
        <w:t xml:space="preserve">При проектировании жилой зоны на территории городского округа расчетную плотность населения жилого микрорайона следует принимать в соответствии с таблицей </w:t>
      </w:r>
      <w:r>
        <w:t>3</w:t>
      </w:r>
      <w:r w:rsidRPr="00696F69">
        <w:t>.</w:t>
      </w:r>
    </w:p>
    <w:p w:rsidR="00E138CA" w:rsidRPr="00696F69" w:rsidRDefault="00E138CA" w:rsidP="00DB460E">
      <w:pPr>
        <w:pStyle w:val="001"/>
        <w:jc w:val="right"/>
        <w:outlineLvl w:val="0"/>
      </w:pPr>
      <w:bookmarkStart w:id="6" w:name="_Ref450051607"/>
      <w:r w:rsidRPr="00696F69">
        <w:t xml:space="preserve">Таблица </w:t>
      </w:r>
      <w:bookmarkEnd w:id="6"/>
      <w:r>
        <w:t>3</w:t>
      </w:r>
    </w:p>
    <w:tbl>
      <w:tblPr>
        <w:tblW w:w="4902" w:type="pct"/>
        <w:jc w:val="center"/>
        <w:tblInd w:w="30" w:type="dxa"/>
        <w:tblBorders>
          <w:top w:val="single" w:sz="4" w:space="0" w:color="auto"/>
          <w:left w:val="single" w:sz="4" w:space="0" w:color="auto"/>
          <w:bottom w:val="single" w:sz="4" w:space="0" w:color="auto"/>
          <w:right w:val="single" w:sz="4" w:space="0" w:color="auto"/>
        </w:tblBorders>
        <w:tblLook w:val="0000"/>
      </w:tblPr>
      <w:tblGrid>
        <w:gridCol w:w="788"/>
        <w:gridCol w:w="5084"/>
        <w:gridCol w:w="4394"/>
      </w:tblGrid>
      <w:tr w:rsidR="00E138CA" w:rsidRPr="00696F69" w:rsidTr="00B91752">
        <w:trPr>
          <w:trHeight w:val="896"/>
          <w:jc w:val="center"/>
        </w:trPr>
        <w:tc>
          <w:tcPr>
            <w:tcW w:w="384" w:type="pct"/>
            <w:tcBorders>
              <w:top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 п/п </w:t>
            </w:r>
          </w:p>
        </w:tc>
        <w:tc>
          <w:tcPr>
            <w:tcW w:w="2476" w:type="pct"/>
            <w:tcBorders>
              <w:top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Зона различной степени градостроительной ценности территории</w:t>
            </w:r>
          </w:p>
        </w:tc>
        <w:tc>
          <w:tcPr>
            <w:tcW w:w="2140" w:type="pct"/>
            <w:tcBorders>
              <w:top w:val="single" w:sz="4" w:space="0" w:color="auto"/>
            </w:tcBorders>
            <w:vAlign w:val="center"/>
          </w:tcPr>
          <w:p w:rsidR="00E138CA" w:rsidRPr="00BF6A07" w:rsidRDefault="00E138CA" w:rsidP="00B91752">
            <w:pPr>
              <w:pStyle w:val="002"/>
              <w:rPr>
                <w:lang w:eastAsia="en-US"/>
              </w:rPr>
            </w:pPr>
            <w:r w:rsidRPr="00BF6A07">
              <w:rPr>
                <w:lang w:eastAsia="en-US"/>
              </w:rPr>
              <w:t>Плотность населения территории жилого микрорайона (чел./га)</w:t>
            </w:r>
          </w:p>
        </w:tc>
      </w:tr>
      <w:tr w:rsidR="00E138CA" w:rsidRPr="00696F69" w:rsidTr="00B91752">
        <w:trPr>
          <w:trHeight w:val="249"/>
          <w:jc w:val="center"/>
        </w:trPr>
        <w:tc>
          <w:tcPr>
            <w:tcW w:w="38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2476"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140" w:type="pct"/>
            <w:tcBorders>
              <w:top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rPr>
          <w:trHeight w:val="249"/>
          <w:jc w:val="center"/>
        </w:trPr>
        <w:tc>
          <w:tcPr>
            <w:tcW w:w="38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247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Высокая</w:t>
            </w:r>
          </w:p>
        </w:tc>
        <w:tc>
          <w:tcPr>
            <w:tcW w:w="2140" w:type="pct"/>
            <w:tcBorders>
              <w:top w:val="single" w:sz="4" w:space="0" w:color="auto"/>
              <w:bottom w:val="single" w:sz="4" w:space="0" w:color="auto"/>
            </w:tcBorders>
          </w:tcPr>
          <w:p w:rsidR="00E138CA" w:rsidRPr="00BF6A07" w:rsidRDefault="00E138CA" w:rsidP="00B91752">
            <w:pPr>
              <w:pStyle w:val="002"/>
              <w:rPr>
                <w:lang w:eastAsia="en-US"/>
              </w:rPr>
            </w:pPr>
            <w:r w:rsidRPr="00BF6A07">
              <w:rPr>
                <w:lang w:eastAsia="en-US"/>
              </w:rPr>
              <w:t>200</w:t>
            </w:r>
          </w:p>
        </w:tc>
      </w:tr>
      <w:tr w:rsidR="00E138CA" w:rsidRPr="00696F69" w:rsidTr="00B91752">
        <w:trPr>
          <w:trHeight w:val="228"/>
          <w:jc w:val="center"/>
        </w:trPr>
        <w:tc>
          <w:tcPr>
            <w:tcW w:w="38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47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Средняя</w:t>
            </w:r>
          </w:p>
        </w:tc>
        <w:tc>
          <w:tcPr>
            <w:tcW w:w="2140" w:type="pct"/>
            <w:tcBorders>
              <w:top w:val="single" w:sz="4" w:space="0" w:color="auto"/>
              <w:bottom w:val="single" w:sz="4" w:space="0" w:color="auto"/>
            </w:tcBorders>
          </w:tcPr>
          <w:p w:rsidR="00E138CA" w:rsidRPr="00BF6A07" w:rsidRDefault="00E138CA" w:rsidP="00B91752">
            <w:pPr>
              <w:pStyle w:val="002"/>
              <w:rPr>
                <w:lang w:eastAsia="en-US"/>
              </w:rPr>
            </w:pPr>
            <w:r w:rsidRPr="00BF6A07">
              <w:rPr>
                <w:lang w:eastAsia="en-US"/>
              </w:rPr>
              <w:t>180</w:t>
            </w:r>
          </w:p>
        </w:tc>
      </w:tr>
      <w:tr w:rsidR="00E138CA" w:rsidRPr="00696F69" w:rsidTr="00B91752">
        <w:trPr>
          <w:trHeight w:val="234"/>
          <w:jc w:val="center"/>
        </w:trPr>
        <w:tc>
          <w:tcPr>
            <w:tcW w:w="38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247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Низкая</w:t>
            </w:r>
          </w:p>
        </w:tc>
        <w:tc>
          <w:tcPr>
            <w:tcW w:w="2140" w:type="pct"/>
            <w:tcBorders>
              <w:top w:val="single" w:sz="4" w:space="0" w:color="auto"/>
              <w:bottom w:val="single" w:sz="4" w:space="0" w:color="auto"/>
            </w:tcBorders>
          </w:tcPr>
          <w:p w:rsidR="00E138CA" w:rsidRPr="00BF6A07" w:rsidRDefault="00E138CA" w:rsidP="00B91752">
            <w:pPr>
              <w:pStyle w:val="002"/>
              <w:rPr>
                <w:lang w:eastAsia="en-US"/>
              </w:rPr>
            </w:pPr>
            <w:r w:rsidRPr="00BF6A07">
              <w:rPr>
                <w:lang w:eastAsia="en-US"/>
              </w:rPr>
              <w:t>165</w:t>
            </w:r>
          </w:p>
        </w:tc>
      </w:tr>
    </w:tbl>
    <w:p w:rsidR="00E138CA" w:rsidRPr="00696F69" w:rsidRDefault="00E138CA" w:rsidP="00DB460E">
      <w:pPr>
        <w:pStyle w:val="001"/>
      </w:pPr>
    </w:p>
    <w:p w:rsidR="00E138CA" w:rsidRPr="00696F69" w:rsidRDefault="00E138CA" w:rsidP="00DB460E">
      <w:pPr>
        <w:pStyle w:val="001"/>
        <w:rPr>
          <w:sz w:val="22"/>
          <w:szCs w:val="22"/>
        </w:rPr>
      </w:pPr>
      <w:r w:rsidRPr="00696F69">
        <w:rPr>
          <w:sz w:val="22"/>
          <w:szCs w:val="22"/>
        </w:rPr>
        <w:t>Примечания:</w:t>
      </w:r>
    </w:p>
    <w:p w:rsidR="00E138CA" w:rsidRPr="00696F69" w:rsidRDefault="00E138CA" w:rsidP="00DB460E">
      <w:pPr>
        <w:pStyle w:val="001"/>
        <w:rPr>
          <w:sz w:val="22"/>
          <w:szCs w:val="22"/>
        </w:rPr>
      </w:pPr>
      <w:r w:rsidRPr="00696F69">
        <w:rPr>
          <w:sz w:val="22"/>
          <w:szCs w:val="22"/>
        </w:rPr>
        <w:t xml:space="preserve">а) </w:t>
      </w:r>
      <w:r>
        <w:rPr>
          <w:sz w:val="22"/>
          <w:szCs w:val="22"/>
        </w:rPr>
        <w:t>з</w:t>
      </w:r>
      <w:r w:rsidRPr="00696F69">
        <w:rPr>
          <w:sz w:val="22"/>
          <w:szCs w:val="22"/>
        </w:rPr>
        <w:t>оны различной степени градостроительной ценности территории и их границы определяются с учетом кадастровой стоимости земельного участка уровня обеспеченности инженерной и транспортной инфраструктурами, объектами обслуживания, капиталовложений в инженерную подготовку территории наличия историко-культурных и архитектурно-ландшафт</w:t>
      </w:r>
      <w:r>
        <w:rPr>
          <w:sz w:val="22"/>
          <w:szCs w:val="22"/>
        </w:rPr>
        <w:t>ных ценностей;</w:t>
      </w:r>
    </w:p>
    <w:p w:rsidR="00E138CA" w:rsidRPr="00696F69" w:rsidRDefault="00E138CA" w:rsidP="00DB460E">
      <w:pPr>
        <w:pStyle w:val="001"/>
        <w:rPr>
          <w:sz w:val="22"/>
          <w:szCs w:val="22"/>
        </w:rPr>
      </w:pPr>
      <w:r w:rsidRPr="00696F69">
        <w:rPr>
          <w:sz w:val="22"/>
          <w:szCs w:val="22"/>
        </w:rPr>
        <w:t xml:space="preserve">б) </w:t>
      </w:r>
      <w:r>
        <w:rPr>
          <w:sz w:val="22"/>
          <w:szCs w:val="22"/>
        </w:rPr>
        <w:t>п</w:t>
      </w:r>
      <w:r w:rsidRPr="00696F69">
        <w:rPr>
          <w:sz w:val="22"/>
          <w:szCs w:val="22"/>
        </w:rPr>
        <w:t>ри строительстве на площадках, требующих сложных мероприятий по инженерной подготовке территории, плотность населения допускается увел</w:t>
      </w:r>
      <w:r>
        <w:rPr>
          <w:sz w:val="22"/>
          <w:szCs w:val="22"/>
        </w:rPr>
        <w:t>ичивать, но не более чем на 20%;</w:t>
      </w:r>
    </w:p>
    <w:p w:rsidR="00E138CA" w:rsidRDefault="00E138CA" w:rsidP="00DB460E">
      <w:pPr>
        <w:pStyle w:val="001"/>
        <w:rPr>
          <w:sz w:val="22"/>
          <w:szCs w:val="22"/>
        </w:rPr>
      </w:pPr>
      <w:r w:rsidRPr="00696F69">
        <w:rPr>
          <w:sz w:val="22"/>
          <w:szCs w:val="22"/>
        </w:rPr>
        <w:t xml:space="preserve">в) </w:t>
      </w:r>
      <w:r>
        <w:rPr>
          <w:sz w:val="22"/>
          <w:szCs w:val="22"/>
        </w:rPr>
        <w:t>в</w:t>
      </w:r>
      <w:r w:rsidRPr="00696F69">
        <w:rPr>
          <w:sz w:val="22"/>
          <w:szCs w:val="22"/>
        </w:rPr>
        <w:t xml:space="preserve"> условиях реконструкции сложившейся застройки в центральной части города, а также при наличии историко-культурных и архитектурно-ландшафтных ценностей в других частях города плотности населения устанавливается заданием на проектирование.</w:t>
      </w:r>
    </w:p>
    <w:p w:rsidR="00E138CA" w:rsidRPr="00696F69" w:rsidRDefault="00E138CA" w:rsidP="00DB460E">
      <w:pPr>
        <w:pStyle w:val="001"/>
        <w:rPr>
          <w:sz w:val="22"/>
          <w:szCs w:val="22"/>
        </w:rPr>
      </w:pPr>
    </w:p>
    <w:p w:rsidR="00E138CA" w:rsidRPr="00694FFE" w:rsidRDefault="00E138CA" w:rsidP="00DB460E">
      <w:pPr>
        <w:pStyle w:val="001"/>
        <w:jc w:val="center"/>
      </w:pPr>
      <w:bookmarkStart w:id="7" w:name="_Toc470085111"/>
      <w:r w:rsidRPr="00694FFE">
        <w:t>2. Расчетные показатели в сфере жилищного обеспечения</w:t>
      </w:r>
      <w:bookmarkEnd w:id="7"/>
    </w:p>
    <w:p w:rsidR="00E138CA" w:rsidRPr="00696F69" w:rsidRDefault="00E138CA" w:rsidP="00DB460E">
      <w:pPr>
        <w:pStyle w:val="001"/>
        <w:jc w:val="center"/>
      </w:pPr>
    </w:p>
    <w:p w:rsidR="00E138CA" w:rsidRPr="00696F69" w:rsidRDefault="00E138CA" w:rsidP="00DB460E">
      <w:pPr>
        <w:pStyle w:val="001"/>
      </w:pPr>
      <w:r w:rsidRPr="00696F69">
        <w:t>2.1.  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w:t>
      </w:r>
    </w:p>
    <w:p w:rsidR="00E138CA" w:rsidRPr="00696F69" w:rsidRDefault="00E138CA" w:rsidP="00DB460E">
      <w:pPr>
        <w:pStyle w:val="001"/>
      </w:pPr>
      <w:r w:rsidRPr="00696F69">
        <w:t>2.2. Основные объекты, размещаемые в жилых зонах, представлены в т</w:t>
      </w:r>
      <w:r>
        <w:t>аблице 4</w:t>
      </w:r>
      <w:r w:rsidRPr="00696F69">
        <w:t>.</w:t>
      </w:r>
    </w:p>
    <w:p w:rsidR="00E138CA" w:rsidRPr="00696F69" w:rsidRDefault="00E138CA" w:rsidP="00DB460E">
      <w:pPr>
        <w:pStyle w:val="001"/>
        <w:jc w:val="right"/>
      </w:pPr>
      <w:bookmarkStart w:id="8" w:name="_Ref450063215"/>
      <w:r w:rsidRPr="00696F69">
        <w:t xml:space="preserve">Таблица </w:t>
      </w:r>
      <w:bookmarkEnd w:id="8"/>
      <w:r>
        <w:t>4</w:t>
      </w: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90"/>
        <w:gridCol w:w="4506"/>
        <w:gridCol w:w="3153"/>
        <w:gridCol w:w="1687"/>
      </w:tblGrid>
      <w:tr w:rsidR="00E138CA" w:rsidRPr="00696F69" w:rsidTr="00B91752">
        <w:trPr>
          <w:tblHeader/>
          <w:jc w:val="center"/>
        </w:trPr>
        <w:tc>
          <w:tcPr>
            <w:tcW w:w="435" w:type="pct"/>
          </w:tcPr>
          <w:p w:rsidR="00E138CA" w:rsidRPr="00BF6A07" w:rsidRDefault="00E138CA" w:rsidP="00B91752">
            <w:pPr>
              <w:pStyle w:val="002"/>
              <w:rPr>
                <w:lang w:eastAsia="en-US"/>
              </w:rPr>
            </w:pPr>
            <w:r w:rsidRPr="00BF6A07">
              <w:rPr>
                <w:lang w:eastAsia="en-US"/>
              </w:rPr>
              <w:t xml:space="preserve">№ п/п </w:t>
            </w:r>
          </w:p>
        </w:tc>
        <w:tc>
          <w:tcPr>
            <w:tcW w:w="2201" w:type="pct"/>
          </w:tcPr>
          <w:p w:rsidR="00E138CA" w:rsidRPr="00BF6A07" w:rsidRDefault="00E138CA" w:rsidP="00B91752">
            <w:pPr>
              <w:pStyle w:val="002"/>
              <w:rPr>
                <w:lang w:eastAsia="en-US"/>
              </w:rPr>
            </w:pPr>
            <w:r w:rsidRPr="00BF6A07">
              <w:rPr>
                <w:lang w:eastAsia="en-US"/>
              </w:rPr>
              <w:t>Функциональная подзона</w:t>
            </w:r>
          </w:p>
        </w:tc>
        <w:tc>
          <w:tcPr>
            <w:tcW w:w="1540" w:type="pct"/>
          </w:tcPr>
          <w:p w:rsidR="00E138CA" w:rsidRPr="00BF6A07" w:rsidRDefault="00E138CA" w:rsidP="00B91752">
            <w:pPr>
              <w:pStyle w:val="002"/>
              <w:rPr>
                <w:lang w:eastAsia="en-US"/>
              </w:rPr>
            </w:pPr>
            <w:r w:rsidRPr="00BF6A07">
              <w:rPr>
                <w:lang w:eastAsia="en-US"/>
              </w:rPr>
              <w:t>Основные объекты</w:t>
            </w:r>
          </w:p>
        </w:tc>
        <w:tc>
          <w:tcPr>
            <w:tcW w:w="824" w:type="pct"/>
          </w:tcPr>
          <w:p w:rsidR="00E138CA" w:rsidRPr="00BF6A07" w:rsidRDefault="00E138CA" w:rsidP="00B91752">
            <w:pPr>
              <w:pStyle w:val="002"/>
              <w:rPr>
                <w:lang w:eastAsia="en-US"/>
              </w:rPr>
            </w:pPr>
            <w:r w:rsidRPr="00BF6A07">
              <w:rPr>
                <w:lang w:eastAsia="en-US"/>
              </w:rPr>
              <w:t>Этажность</w:t>
            </w:r>
          </w:p>
        </w:tc>
      </w:tr>
      <w:tr w:rsidR="00E138CA" w:rsidRPr="00696F69" w:rsidTr="00B91752">
        <w:trPr>
          <w:tblHeader/>
          <w:jc w:val="center"/>
        </w:trPr>
        <w:tc>
          <w:tcPr>
            <w:tcW w:w="435" w:type="pct"/>
          </w:tcPr>
          <w:p w:rsidR="00E138CA" w:rsidRPr="00BF6A07" w:rsidRDefault="00E138CA" w:rsidP="00B91752">
            <w:pPr>
              <w:pStyle w:val="002"/>
              <w:rPr>
                <w:lang w:eastAsia="en-US"/>
              </w:rPr>
            </w:pPr>
            <w:r w:rsidRPr="00BF6A07">
              <w:rPr>
                <w:lang w:eastAsia="en-US"/>
              </w:rPr>
              <w:t>1</w:t>
            </w:r>
          </w:p>
        </w:tc>
        <w:tc>
          <w:tcPr>
            <w:tcW w:w="2201" w:type="pct"/>
          </w:tcPr>
          <w:p w:rsidR="00E138CA" w:rsidRPr="00BF6A07" w:rsidRDefault="00E138CA" w:rsidP="00B91752">
            <w:pPr>
              <w:pStyle w:val="002"/>
              <w:rPr>
                <w:lang w:eastAsia="en-US"/>
              </w:rPr>
            </w:pPr>
            <w:r w:rsidRPr="00BF6A07">
              <w:rPr>
                <w:lang w:eastAsia="en-US"/>
              </w:rPr>
              <w:t>2</w:t>
            </w:r>
          </w:p>
        </w:tc>
        <w:tc>
          <w:tcPr>
            <w:tcW w:w="1540" w:type="pct"/>
          </w:tcPr>
          <w:p w:rsidR="00E138CA" w:rsidRPr="00BF6A07" w:rsidRDefault="00E138CA" w:rsidP="00B91752">
            <w:pPr>
              <w:pStyle w:val="002"/>
              <w:rPr>
                <w:lang w:eastAsia="en-US"/>
              </w:rPr>
            </w:pPr>
            <w:r w:rsidRPr="00BF6A07">
              <w:rPr>
                <w:lang w:eastAsia="en-US"/>
              </w:rPr>
              <w:t>3</w:t>
            </w:r>
          </w:p>
        </w:tc>
        <w:tc>
          <w:tcPr>
            <w:tcW w:w="824" w:type="pct"/>
          </w:tcPr>
          <w:p w:rsidR="00E138CA" w:rsidRPr="00BF6A07" w:rsidRDefault="00E138CA" w:rsidP="00B91752">
            <w:pPr>
              <w:pStyle w:val="002"/>
              <w:rPr>
                <w:lang w:eastAsia="en-US"/>
              </w:rPr>
            </w:pPr>
            <w:r w:rsidRPr="00BF6A07">
              <w:rPr>
                <w:lang w:eastAsia="en-US"/>
              </w:rPr>
              <w:t>4</w:t>
            </w:r>
          </w:p>
        </w:tc>
      </w:tr>
      <w:tr w:rsidR="00E138CA" w:rsidRPr="00696F69" w:rsidTr="00B91752">
        <w:trPr>
          <w:jc w:val="center"/>
        </w:trPr>
        <w:tc>
          <w:tcPr>
            <w:tcW w:w="435" w:type="pct"/>
            <w:vMerge w:val="restart"/>
          </w:tcPr>
          <w:p w:rsidR="00E138CA" w:rsidRPr="00BF6A07" w:rsidRDefault="00E138CA" w:rsidP="00B91752">
            <w:pPr>
              <w:pStyle w:val="002"/>
              <w:rPr>
                <w:lang w:eastAsia="en-US"/>
              </w:rPr>
            </w:pPr>
            <w:r w:rsidRPr="00BF6A07">
              <w:rPr>
                <w:lang w:eastAsia="en-US"/>
              </w:rPr>
              <w:t>1</w:t>
            </w:r>
          </w:p>
          <w:p w:rsidR="00E138CA" w:rsidRPr="00BF6A07" w:rsidRDefault="00E138CA" w:rsidP="00B91752">
            <w:pPr>
              <w:pStyle w:val="002"/>
              <w:rPr>
                <w:lang w:eastAsia="en-US"/>
              </w:rPr>
            </w:pPr>
          </w:p>
        </w:tc>
        <w:tc>
          <w:tcPr>
            <w:tcW w:w="2201" w:type="pct"/>
            <w:vMerge w:val="restart"/>
          </w:tcPr>
          <w:p w:rsidR="00E138CA" w:rsidRPr="00BF6A07" w:rsidRDefault="00E138CA" w:rsidP="00B91752">
            <w:pPr>
              <w:pStyle w:val="002"/>
              <w:jc w:val="left"/>
              <w:rPr>
                <w:lang w:eastAsia="en-US"/>
              </w:rPr>
            </w:pPr>
            <w:r w:rsidRPr="00BF6A07">
              <w:rPr>
                <w:lang w:eastAsia="en-US"/>
              </w:rPr>
              <w:t xml:space="preserve">Зона застройки индивидуальными жилыми домами </w:t>
            </w:r>
          </w:p>
        </w:tc>
        <w:tc>
          <w:tcPr>
            <w:tcW w:w="1540" w:type="pct"/>
          </w:tcPr>
          <w:p w:rsidR="00E138CA" w:rsidRPr="00BF6A07" w:rsidRDefault="00E138CA" w:rsidP="00B91752">
            <w:pPr>
              <w:pStyle w:val="002"/>
              <w:rPr>
                <w:lang w:eastAsia="en-US"/>
              </w:rPr>
            </w:pPr>
            <w:r w:rsidRPr="00BF6A07">
              <w:rPr>
                <w:lang w:eastAsia="en-US"/>
              </w:rPr>
              <w:t>индивидуальные жилые дома с придомовыми земельными участками</w:t>
            </w:r>
          </w:p>
        </w:tc>
        <w:tc>
          <w:tcPr>
            <w:tcW w:w="824" w:type="pct"/>
            <w:vMerge w:val="restart"/>
          </w:tcPr>
          <w:p w:rsidR="00E138CA" w:rsidRPr="00BF6A07" w:rsidRDefault="00E138CA" w:rsidP="00B91752">
            <w:pPr>
              <w:pStyle w:val="002"/>
              <w:rPr>
                <w:lang w:eastAsia="en-US"/>
              </w:rPr>
            </w:pPr>
            <w:r w:rsidRPr="00BF6A07">
              <w:rPr>
                <w:lang w:eastAsia="en-US"/>
              </w:rPr>
              <w:t>до 3 этажей, включая мансардный</w:t>
            </w:r>
          </w:p>
        </w:tc>
      </w:tr>
      <w:tr w:rsidR="00E138CA" w:rsidRPr="00696F69" w:rsidTr="00B91752">
        <w:trPr>
          <w:jc w:val="center"/>
        </w:trPr>
        <w:tc>
          <w:tcPr>
            <w:tcW w:w="435" w:type="pct"/>
            <w:vMerge/>
          </w:tcPr>
          <w:p w:rsidR="00E138CA" w:rsidRPr="00BF6A07" w:rsidRDefault="00E138CA" w:rsidP="00B91752">
            <w:pPr>
              <w:pStyle w:val="002"/>
              <w:rPr>
                <w:lang w:eastAsia="en-US"/>
              </w:rPr>
            </w:pPr>
          </w:p>
        </w:tc>
        <w:tc>
          <w:tcPr>
            <w:tcW w:w="2201" w:type="pct"/>
            <w:vMerge/>
          </w:tcPr>
          <w:p w:rsidR="00E138CA" w:rsidRPr="00BF6A07" w:rsidRDefault="00E138CA" w:rsidP="00B91752">
            <w:pPr>
              <w:pStyle w:val="002"/>
              <w:jc w:val="left"/>
              <w:rPr>
                <w:lang w:eastAsia="en-US"/>
              </w:rPr>
            </w:pPr>
          </w:p>
        </w:tc>
        <w:tc>
          <w:tcPr>
            <w:tcW w:w="1540" w:type="pct"/>
          </w:tcPr>
          <w:p w:rsidR="00E138CA" w:rsidRPr="00BF6A07" w:rsidRDefault="00E138CA" w:rsidP="00B91752">
            <w:pPr>
              <w:pStyle w:val="002"/>
              <w:rPr>
                <w:lang w:eastAsia="en-US"/>
              </w:rPr>
            </w:pPr>
            <w:r w:rsidRPr="00BF6A07">
              <w:rPr>
                <w:lang w:eastAsia="en-US"/>
              </w:rPr>
              <w:t>блокированные жилые дома с приквартирными участками</w:t>
            </w:r>
          </w:p>
        </w:tc>
        <w:tc>
          <w:tcPr>
            <w:tcW w:w="824" w:type="pct"/>
            <w:vMerge/>
          </w:tcPr>
          <w:p w:rsidR="00E138CA" w:rsidRPr="00BF6A07" w:rsidRDefault="00E138CA" w:rsidP="00B91752">
            <w:pPr>
              <w:pStyle w:val="002"/>
              <w:rPr>
                <w:lang w:eastAsia="en-US"/>
              </w:rPr>
            </w:pPr>
          </w:p>
        </w:tc>
      </w:tr>
      <w:tr w:rsidR="00E138CA" w:rsidRPr="00696F69" w:rsidTr="00B91752">
        <w:trPr>
          <w:jc w:val="center"/>
        </w:trPr>
        <w:tc>
          <w:tcPr>
            <w:tcW w:w="435" w:type="pct"/>
          </w:tcPr>
          <w:p w:rsidR="00E138CA" w:rsidRPr="00BF6A07" w:rsidRDefault="00E138CA" w:rsidP="00B91752">
            <w:pPr>
              <w:pStyle w:val="002"/>
              <w:rPr>
                <w:iCs/>
                <w:lang w:eastAsia="en-US"/>
              </w:rPr>
            </w:pPr>
            <w:r w:rsidRPr="00BF6A07">
              <w:rPr>
                <w:iCs/>
                <w:lang w:eastAsia="en-US"/>
              </w:rPr>
              <w:t>2</w:t>
            </w:r>
          </w:p>
        </w:tc>
        <w:tc>
          <w:tcPr>
            <w:tcW w:w="2201" w:type="pct"/>
          </w:tcPr>
          <w:p w:rsidR="00E138CA" w:rsidRPr="00BF6A07" w:rsidRDefault="00E138CA" w:rsidP="00B91752">
            <w:pPr>
              <w:pStyle w:val="002"/>
              <w:jc w:val="left"/>
              <w:rPr>
                <w:lang w:eastAsia="en-US"/>
              </w:rPr>
            </w:pPr>
            <w:r w:rsidRPr="00BF6A07">
              <w:rPr>
                <w:iCs/>
                <w:lang w:eastAsia="en-US"/>
              </w:rPr>
              <w:t>Зона индивидуальной блокированной застройки</w:t>
            </w:r>
          </w:p>
        </w:tc>
        <w:tc>
          <w:tcPr>
            <w:tcW w:w="1540" w:type="pct"/>
          </w:tcPr>
          <w:p w:rsidR="00E138CA" w:rsidRPr="00BF6A07" w:rsidRDefault="00E138CA" w:rsidP="00B91752">
            <w:pPr>
              <w:pStyle w:val="002"/>
              <w:rPr>
                <w:lang w:eastAsia="en-US"/>
              </w:rPr>
            </w:pPr>
            <w:r w:rsidRPr="00BF6A07">
              <w:rPr>
                <w:lang w:eastAsia="en-US"/>
              </w:rPr>
              <w:t>индивидуальные блокированные жилые дома</w:t>
            </w:r>
          </w:p>
        </w:tc>
        <w:tc>
          <w:tcPr>
            <w:tcW w:w="824" w:type="pct"/>
          </w:tcPr>
          <w:p w:rsidR="00E138CA" w:rsidRPr="00BF6A07" w:rsidRDefault="00E138CA" w:rsidP="00B91752">
            <w:pPr>
              <w:pStyle w:val="002"/>
              <w:rPr>
                <w:lang w:eastAsia="en-US"/>
              </w:rPr>
            </w:pPr>
            <w:r w:rsidRPr="00BF6A07">
              <w:rPr>
                <w:lang w:eastAsia="en-US"/>
              </w:rPr>
              <w:t>до 3 этажей, включая мансардный</w:t>
            </w:r>
          </w:p>
        </w:tc>
      </w:tr>
      <w:tr w:rsidR="00E138CA" w:rsidRPr="00696F69" w:rsidTr="00B91752">
        <w:trPr>
          <w:jc w:val="center"/>
        </w:trPr>
        <w:tc>
          <w:tcPr>
            <w:tcW w:w="435" w:type="pct"/>
          </w:tcPr>
          <w:p w:rsidR="00E138CA" w:rsidRPr="00BF6A07" w:rsidRDefault="00E138CA" w:rsidP="00B91752">
            <w:pPr>
              <w:pStyle w:val="002"/>
              <w:rPr>
                <w:lang w:eastAsia="en-US"/>
              </w:rPr>
            </w:pPr>
            <w:r w:rsidRPr="00BF6A07">
              <w:rPr>
                <w:lang w:eastAsia="en-US"/>
              </w:rPr>
              <w:t>3</w:t>
            </w:r>
          </w:p>
        </w:tc>
        <w:tc>
          <w:tcPr>
            <w:tcW w:w="2201" w:type="pct"/>
          </w:tcPr>
          <w:p w:rsidR="00E138CA" w:rsidRPr="00BF6A07" w:rsidRDefault="00E138CA" w:rsidP="00B91752">
            <w:pPr>
              <w:pStyle w:val="002"/>
              <w:jc w:val="left"/>
              <w:rPr>
                <w:lang w:eastAsia="en-US"/>
              </w:rPr>
            </w:pPr>
            <w:r w:rsidRPr="00BF6A07">
              <w:rPr>
                <w:lang w:eastAsia="en-US"/>
              </w:rPr>
              <w:t>Зона застройки среднеэтажными жилыми домами</w:t>
            </w:r>
          </w:p>
        </w:tc>
        <w:tc>
          <w:tcPr>
            <w:tcW w:w="1540" w:type="pct"/>
          </w:tcPr>
          <w:p w:rsidR="00E138CA" w:rsidRPr="00BF6A07" w:rsidRDefault="00E138CA" w:rsidP="00B91752">
            <w:pPr>
              <w:pStyle w:val="002"/>
              <w:rPr>
                <w:lang w:eastAsia="en-US"/>
              </w:rPr>
            </w:pPr>
            <w:r w:rsidRPr="00BF6A07">
              <w:rPr>
                <w:lang w:eastAsia="en-US"/>
              </w:rPr>
              <w:t>среднеэтажные жилые дома</w:t>
            </w:r>
          </w:p>
        </w:tc>
        <w:tc>
          <w:tcPr>
            <w:tcW w:w="824" w:type="pct"/>
          </w:tcPr>
          <w:p w:rsidR="00E138CA" w:rsidRPr="00BF6A07" w:rsidRDefault="00E138CA" w:rsidP="00B91752">
            <w:pPr>
              <w:pStyle w:val="002"/>
              <w:rPr>
                <w:lang w:eastAsia="en-US"/>
              </w:rPr>
            </w:pPr>
            <w:r w:rsidRPr="00BF6A07">
              <w:rPr>
                <w:lang w:eastAsia="en-US"/>
              </w:rPr>
              <w:t>от 2 до 4 этажей</w:t>
            </w:r>
          </w:p>
        </w:tc>
      </w:tr>
      <w:tr w:rsidR="00E138CA" w:rsidRPr="00696F69" w:rsidTr="00B91752">
        <w:trPr>
          <w:jc w:val="center"/>
        </w:trPr>
        <w:tc>
          <w:tcPr>
            <w:tcW w:w="435" w:type="pct"/>
          </w:tcPr>
          <w:p w:rsidR="00E138CA" w:rsidRPr="00BF6A07" w:rsidRDefault="00E138CA" w:rsidP="00B91752">
            <w:pPr>
              <w:pStyle w:val="002"/>
              <w:rPr>
                <w:lang w:eastAsia="en-US"/>
              </w:rPr>
            </w:pPr>
            <w:r w:rsidRPr="00BF6A07">
              <w:rPr>
                <w:lang w:eastAsia="en-US"/>
              </w:rPr>
              <w:t>4</w:t>
            </w:r>
          </w:p>
        </w:tc>
        <w:tc>
          <w:tcPr>
            <w:tcW w:w="2201" w:type="pct"/>
          </w:tcPr>
          <w:p w:rsidR="00E138CA" w:rsidRPr="00BF6A07" w:rsidRDefault="00E138CA" w:rsidP="00B91752">
            <w:pPr>
              <w:pStyle w:val="002"/>
              <w:jc w:val="left"/>
              <w:rPr>
                <w:lang w:eastAsia="en-US"/>
              </w:rPr>
            </w:pPr>
            <w:r w:rsidRPr="00BF6A07">
              <w:rPr>
                <w:lang w:eastAsia="en-US"/>
              </w:rPr>
              <w:t>Зона застройки многоэтажными жилыми домами</w:t>
            </w:r>
          </w:p>
        </w:tc>
        <w:tc>
          <w:tcPr>
            <w:tcW w:w="1540" w:type="pct"/>
          </w:tcPr>
          <w:p w:rsidR="00E138CA" w:rsidRPr="00BF6A07" w:rsidRDefault="00E138CA" w:rsidP="00B91752">
            <w:pPr>
              <w:pStyle w:val="002"/>
              <w:rPr>
                <w:lang w:eastAsia="en-US"/>
              </w:rPr>
            </w:pPr>
            <w:r w:rsidRPr="00BF6A07">
              <w:rPr>
                <w:lang w:eastAsia="en-US"/>
              </w:rPr>
              <w:t>многоэтажные жилые дома</w:t>
            </w:r>
          </w:p>
        </w:tc>
        <w:tc>
          <w:tcPr>
            <w:tcW w:w="824" w:type="pct"/>
          </w:tcPr>
          <w:p w:rsidR="00E138CA" w:rsidRPr="00BF6A07" w:rsidRDefault="00E138CA" w:rsidP="00B91752">
            <w:pPr>
              <w:pStyle w:val="002"/>
              <w:rPr>
                <w:lang w:eastAsia="en-US"/>
              </w:rPr>
            </w:pPr>
            <w:r w:rsidRPr="00BF6A07">
              <w:rPr>
                <w:lang w:eastAsia="en-US"/>
              </w:rPr>
              <w:t>от 5 до 12 этажей</w:t>
            </w:r>
          </w:p>
        </w:tc>
      </w:tr>
      <w:tr w:rsidR="00E138CA" w:rsidRPr="00696F69" w:rsidTr="00B91752">
        <w:trPr>
          <w:jc w:val="center"/>
        </w:trPr>
        <w:tc>
          <w:tcPr>
            <w:tcW w:w="435" w:type="pct"/>
          </w:tcPr>
          <w:p w:rsidR="00E138CA" w:rsidRPr="00BF6A07" w:rsidRDefault="00E138CA" w:rsidP="00B91752">
            <w:pPr>
              <w:pStyle w:val="002"/>
              <w:rPr>
                <w:iCs/>
                <w:lang w:eastAsia="en-US"/>
              </w:rPr>
            </w:pPr>
            <w:r w:rsidRPr="00BF6A07">
              <w:rPr>
                <w:iCs/>
                <w:lang w:eastAsia="en-US"/>
              </w:rPr>
              <w:t>5</w:t>
            </w:r>
          </w:p>
        </w:tc>
        <w:tc>
          <w:tcPr>
            <w:tcW w:w="2201" w:type="pct"/>
          </w:tcPr>
          <w:p w:rsidR="00E138CA" w:rsidRPr="00BF6A07" w:rsidRDefault="00E138CA" w:rsidP="00B91752">
            <w:pPr>
              <w:pStyle w:val="002"/>
              <w:jc w:val="left"/>
              <w:rPr>
                <w:lang w:eastAsia="en-US"/>
              </w:rPr>
            </w:pPr>
            <w:r w:rsidRPr="00BF6A07">
              <w:rPr>
                <w:iCs/>
                <w:lang w:eastAsia="en-US"/>
              </w:rPr>
              <w:t>Зона коллективных садоводств</w:t>
            </w:r>
          </w:p>
        </w:tc>
        <w:tc>
          <w:tcPr>
            <w:tcW w:w="1540" w:type="pct"/>
          </w:tcPr>
          <w:p w:rsidR="00E138CA" w:rsidRPr="00BF6A07" w:rsidRDefault="00E138CA" w:rsidP="00B91752">
            <w:pPr>
              <w:pStyle w:val="002"/>
              <w:rPr>
                <w:lang w:eastAsia="en-US"/>
              </w:rPr>
            </w:pPr>
            <w:r w:rsidRPr="00BF6A07">
              <w:rPr>
                <w:lang w:eastAsia="en-US"/>
              </w:rPr>
              <w:t>садовые и дачные дома</w:t>
            </w:r>
          </w:p>
        </w:tc>
        <w:tc>
          <w:tcPr>
            <w:tcW w:w="824" w:type="pct"/>
          </w:tcPr>
          <w:p w:rsidR="00E138CA" w:rsidRPr="00BF6A07" w:rsidRDefault="00E138CA" w:rsidP="00B91752">
            <w:pPr>
              <w:pStyle w:val="002"/>
              <w:rPr>
                <w:lang w:eastAsia="en-US"/>
              </w:rPr>
            </w:pPr>
            <w:r w:rsidRPr="00BF6A07">
              <w:rPr>
                <w:lang w:eastAsia="en-US"/>
              </w:rPr>
              <w:t>до 3 этажей, включая мансардный</w:t>
            </w:r>
          </w:p>
        </w:tc>
      </w:tr>
    </w:tbl>
    <w:p w:rsidR="00E138CA" w:rsidRPr="00696F69" w:rsidRDefault="00E138CA" w:rsidP="00DB460E">
      <w:pPr>
        <w:pStyle w:val="001"/>
      </w:pPr>
    </w:p>
    <w:p w:rsidR="00E138CA" w:rsidRPr="00696F69" w:rsidRDefault="00E138CA" w:rsidP="00DB460E">
      <w:pPr>
        <w:pStyle w:val="001"/>
      </w:pPr>
      <w:r w:rsidRPr="00696F69">
        <w:t>2.3. Планировочную структуру жилых зон следует формировать во взаимосвязи с зонированием и планировочной структурой городского округа в целом с учетом градостроительных и природных особенностей территории. При этом необходимо оптимизировать размещение жилых домов, общественных зданий и сооружений, улично-дорожной сети, территорий общего пользования, в том числе озелененных, а также других объектов, размещение которых допускается на территории жилых зон.</w:t>
      </w:r>
    </w:p>
    <w:p w:rsidR="00E138CA" w:rsidRPr="00696F69" w:rsidRDefault="00E138CA" w:rsidP="00DB460E">
      <w:pPr>
        <w:pStyle w:val="001"/>
      </w:pPr>
      <w:r w:rsidRPr="00696F69">
        <w:t xml:space="preserve">2.4. В жилых зонах выделяются структурные элементы – микрорайоны, кварталы. Площадь жилого микрорайона (квартала) составляет от 10 до </w:t>
      </w:r>
      <w:smartTag w:uri="urn:schemas-microsoft-com:office:smarttags" w:element="metricconverter">
        <w:smartTagPr>
          <w:attr w:name="ProductID" w:val="60 га"/>
        </w:smartTagPr>
        <w:r w:rsidRPr="00696F69">
          <w:t>60 га</w:t>
        </w:r>
      </w:smartTag>
      <w:r w:rsidRPr="00696F69">
        <w:t xml:space="preserve">. </w:t>
      </w:r>
    </w:p>
    <w:p w:rsidR="00E138CA" w:rsidRPr="00696F69" w:rsidRDefault="00E138CA" w:rsidP="00DB460E">
      <w:pPr>
        <w:pStyle w:val="001"/>
      </w:pPr>
      <w:r w:rsidRPr="00696F69">
        <w:t>2.5. Расчетные показатели в области жилищного строительства при различных показателях жилищной обеспеченности и при различных типах застройки приведены в таблице</w:t>
      </w:r>
      <w:r>
        <w:t xml:space="preserve"> 5</w:t>
      </w:r>
      <w:r w:rsidRPr="00696F69">
        <w:t>.</w:t>
      </w:r>
    </w:p>
    <w:p w:rsidR="00E138CA" w:rsidRPr="00696F69" w:rsidRDefault="00E138CA" w:rsidP="00DB460E">
      <w:pPr>
        <w:pStyle w:val="001"/>
        <w:jc w:val="right"/>
      </w:pPr>
      <w:r w:rsidRPr="00696F69">
        <w:t xml:space="preserve">Таблица </w:t>
      </w:r>
      <w:r>
        <w:t>5</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tblPr>
      <w:tblGrid>
        <w:gridCol w:w="736"/>
        <w:gridCol w:w="1559"/>
        <w:gridCol w:w="2268"/>
        <w:gridCol w:w="2775"/>
        <w:gridCol w:w="1477"/>
        <w:gridCol w:w="1418"/>
      </w:tblGrid>
      <w:tr w:rsidR="00E138CA" w:rsidRPr="00696F69" w:rsidTr="00B91752">
        <w:trPr>
          <w:trHeight w:val="202"/>
          <w:tblHeader/>
          <w:jc w:val="center"/>
        </w:trPr>
        <w:tc>
          <w:tcPr>
            <w:tcW w:w="736" w:type="dxa"/>
          </w:tcPr>
          <w:p w:rsidR="00E138CA" w:rsidRPr="00BF6A07" w:rsidRDefault="00E138CA" w:rsidP="00B91752">
            <w:pPr>
              <w:pStyle w:val="002"/>
              <w:rPr>
                <w:lang w:eastAsia="en-US"/>
              </w:rPr>
            </w:pPr>
            <w:r w:rsidRPr="00BF6A07">
              <w:rPr>
                <w:lang w:eastAsia="en-US"/>
              </w:rPr>
              <w:t xml:space="preserve">№ п/п </w:t>
            </w:r>
          </w:p>
        </w:tc>
        <w:tc>
          <w:tcPr>
            <w:tcW w:w="1559" w:type="dxa"/>
          </w:tcPr>
          <w:p w:rsidR="00E138CA" w:rsidRPr="00BF6A07" w:rsidRDefault="00E138CA" w:rsidP="00B91752">
            <w:pPr>
              <w:pStyle w:val="002"/>
              <w:rPr>
                <w:lang w:eastAsia="en-US"/>
              </w:rPr>
            </w:pPr>
            <w:r w:rsidRPr="00BF6A07">
              <w:rPr>
                <w:lang w:eastAsia="en-US"/>
              </w:rPr>
              <w:t>Наименование вида объекта</w:t>
            </w:r>
          </w:p>
        </w:tc>
        <w:tc>
          <w:tcPr>
            <w:tcW w:w="2268" w:type="dxa"/>
          </w:tcPr>
          <w:p w:rsidR="00E138CA" w:rsidRPr="00BF6A07" w:rsidRDefault="00E138CA" w:rsidP="00B91752">
            <w:pPr>
              <w:pStyle w:val="002"/>
              <w:rPr>
                <w:lang w:eastAsia="en-US"/>
              </w:rPr>
            </w:pPr>
            <w:r w:rsidRPr="00BF6A07">
              <w:rPr>
                <w:lang w:eastAsia="en-US"/>
              </w:rPr>
              <w:t>Тип расчетного показателя</w:t>
            </w:r>
          </w:p>
        </w:tc>
        <w:tc>
          <w:tcPr>
            <w:tcW w:w="2775" w:type="dxa"/>
          </w:tcPr>
          <w:p w:rsidR="00E138CA" w:rsidRPr="00BF6A07" w:rsidRDefault="00E138CA" w:rsidP="00B91752">
            <w:pPr>
              <w:pStyle w:val="002"/>
              <w:rPr>
                <w:lang w:eastAsia="en-US"/>
              </w:rPr>
            </w:pPr>
            <w:r w:rsidRPr="00BF6A07">
              <w:rPr>
                <w:lang w:eastAsia="en-US"/>
              </w:rPr>
              <w:t>Наименование расчетного показателя, единица измерения</w:t>
            </w:r>
          </w:p>
        </w:tc>
        <w:tc>
          <w:tcPr>
            <w:tcW w:w="2895" w:type="dxa"/>
            <w:gridSpan w:val="2"/>
          </w:tcPr>
          <w:p w:rsidR="00E138CA" w:rsidRPr="00BF6A07" w:rsidRDefault="00E138CA" w:rsidP="00B91752">
            <w:pPr>
              <w:pStyle w:val="002"/>
              <w:rPr>
                <w:lang w:eastAsia="en-US"/>
              </w:rPr>
            </w:pPr>
            <w:r w:rsidRPr="00BF6A07">
              <w:rPr>
                <w:lang w:eastAsia="en-US"/>
              </w:rPr>
              <w:t>Значение расчетного показателя</w:t>
            </w:r>
          </w:p>
        </w:tc>
      </w:tr>
      <w:tr w:rsidR="00E138CA" w:rsidRPr="00696F69" w:rsidTr="00B91752">
        <w:trPr>
          <w:trHeight w:val="287"/>
          <w:tblHeader/>
          <w:jc w:val="center"/>
        </w:trPr>
        <w:tc>
          <w:tcPr>
            <w:tcW w:w="736" w:type="dxa"/>
          </w:tcPr>
          <w:p w:rsidR="00E138CA" w:rsidRPr="00BF6A07" w:rsidRDefault="00E138CA" w:rsidP="00B91752">
            <w:pPr>
              <w:pStyle w:val="002"/>
              <w:rPr>
                <w:lang w:eastAsia="en-US"/>
              </w:rPr>
            </w:pPr>
            <w:r w:rsidRPr="00BF6A07">
              <w:rPr>
                <w:lang w:eastAsia="en-US"/>
              </w:rPr>
              <w:t>1</w:t>
            </w:r>
          </w:p>
        </w:tc>
        <w:tc>
          <w:tcPr>
            <w:tcW w:w="1559" w:type="dxa"/>
          </w:tcPr>
          <w:p w:rsidR="00E138CA" w:rsidRPr="00BF6A07" w:rsidRDefault="00E138CA" w:rsidP="00B91752">
            <w:pPr>
              <w:pStyle w:val="002"/>
              <w:rPr>
                <w:lang w:eastAsia="en-US"/>
              </w:rPr>
            </w:pPr>
            <w:r w:rsidRPr="00BF6A07">
              <w:rPr>
                <w:lang w:eastAsia="en-US"/>
              </w:rPr>
              <w:t>2</w:t>
            </w:r>
          </w:p>
        </w:tc>
        <w:tc>
          <w:tcPr>
            <w:tcW w:w="2268" w:type="dxa"/>
          </w:tcPr>
          <w:p w:rsidR="00E138CA" w:rsidRPr="00BF6A07" w:rsidRDefault="00E138CA" w:rsidP="00B91752">
            <w:pPr>
              <w:pStyle w:val="002"/>
              <w:rPr>
                <w:lang w:eastAsia="en-US"/>
              </w:rPr>
            </w:pPr>
            <w:r w:rsidRPr="00BF6A07">
              <w:rPr>
                <w:lang w:eastAsia="en-US"/>
              </w:rPr>
              <w:t>3</w:t>
            </w:r>
          </w:p>
        </w:tc>
        <w:tc>
          <w:tcPr>
            <w:tcW w:w="2775" w:type="dxa"/>
          </w:tcPr>
          <w:p w:rsidR="00E138CA" w:rsidRPr="00BF6A07" w:rsidRDefault="00E138CA" w:rsidP="00B91752">
            <w:pPr>
              <w:pStyle w:val="002"/>
              <w:rPr>
                <w:lang w:eastAsia="en-US"/>
              </w:rPr>
            </w:pPr>
            <w:r w:rsidRPr="00BF6A07">
              <w:rPr>
                <w:lang w:eastAsia="en-US"/>
              </w:rPr>
              <w:t>4</w:t>
            </w:r>
          </w:p>
        </w:tc>
        <w:tc>
          <w:tcPr>
            <w:tcW w:w="2895" w:type="dxa"/>
            <w:gridSpan w:val="2"/>
          </w:tcPr>
          <w:p w:rsidR="00E138CA" w:rsidRPr="00BF6A07" w:rsidRDefault="00E138CA" w:rsidP="00B91752">
            <w:pPr>
              <w:pStyle w:val="002"/>
              <w:rPr>
                <w:lang w:eastAsia="en-US"/>
              </w:rPr>
            </w:pPr>
            <w:r w:rsidRPr="00BF6A07">
              <w:rPr>
                <w:lang w:eastAsia="en-US"/>
              </w:rPr>
              <w:t>5</w:t>
            </w:r>
          </w:p>
        </w:tc>
      </w:tr>
      <w:tr w:rsidR="00E138CA" w:rsidRPr="00696F69" w:rsidTr="00B91752">
        <w:trPr>
          <w:trHeight w:val="800"/>
          <w:jc w:val="center"/>
        </w:trPr>
        <w:tc>
          <w:tcPr>
            <w:tcW w:w="736" w:type="dxa"/>
            <w:vMerge w:val="restart"/>
          </w:tcPr>
          <w:p w:rsidR="00E138CA" w:rsidRPr="00BF6A07" w:rsidRDefault="00E138CA" w:rsidP="00B91752">
            <w:pPr>
              <w:pStyle w:val="002"/>
              <w:rPr>
                <w:lang w:eastAsia="en-US"/>
              </w:rPr>
            </w:pPr>
            <w:r w:rsidRPr="00BF6A07">
              <w:rPr>
                <w:lang w:eastAsia="en-US"/>
              </w:rPr>
              <w:t>1</w:t>
            </w:r>
          </w:p>
          <w:p w:rsidR="00E138CA" w:rsidRPr="00BF6A07" w:rsidRDefault="00E138CA" w:rsidP="00B91752">
            <w:pPr>
              <w:pStyle w:val="002"/>
              <w:rPr>
                <w:lang w:eastAsia="en-US"/>
              </w:rPr>
            </w:pPr>
          </w:p>
        </w:tc>
        <w:tc>
          <w:tcPr>
            <w:tcW w:w="1559" w:type="dxa"/>
            <w:vMerge w:val="restart"/>
          </w:tcPr>
          <w:p w:rsidR="00E138CA" w:rsidRPr="00BF6A07" w:rsidRDefault="00E138CA" w:rsidP="00B91752">
            <w:pPr>
              <w:pStyle w:val="002"/>
              <w:jc w:val="left"/>
              <w:rPr>
                <w:lang w:eastAsia="en-US"/>
              </w:rPr>
            </w:pPr>
            <w:r w:rsidRPr="00BF6A07">
              <w:rPr>
                <w:lang w:eastAsia="en-US"/>
              </w:rPr>
              <w:t xml:space="preserve">Жилые помещения </w:t>
            </w:r>
          </w:p>
        </w:tc>
        <w:tc>
          <w:tcPr>
            <w:tcW w:w="2268" w:type="dxa"/>
            <w:vMerge w:val="restart"/>
          </w:tcPr>
          <w:p w:rsidR="00E138CA" w:rsidRPr="00BF6A07" w:rsidRDefault="00E138CA" w:rsidP="00B91752">
            <w:pPr>
              <w:pStyle w:val="002"/>
              <w:rPr>
                <w:lang w:eastAsia="en-US"/>
              </w:rPr>
            </w:pPr>
            <w:r w:rsidRPr="00BF6A07">
              <w:rPr>
                <w:lang w:eastAsia="en-US"/>
              </w:rPr>
              <w:t>Расчетный показатель минимально допустимого уровня обеспеченности</w:t>
            </w:r>
          </w:p>
        </w:tc>
        <w:tc>
          <w:tcPr>
            <w:tcW w:w="2775" w:type="dxa"/>
          </w:tcPr>
          <w:p w:rsidR="00E138CA" w:rsidRPr="00BF6A07" w:rsidRDefault="00E138CA" w:rsidP="00B91752">
            <w:pPr>
              <w:pStyle w:val="002"/>
              <w:rPr>
                <w:lang w:eastAsia="en-US"/>
              </w:rPr>
            </w:pPr>
            <w:r w:rsidRPr="00BF6A07">
              <w:rPr>
                <w:lang w:eastAsia="en-US"/>
              </w:rPr>
              <w:t>Средняя жилищная обеспеченность, м</w:t>
            </w:r>
            <w:r w:rsidRPr="00BF6A07">
              <w:rPr>
                <w:vertAlign w:val="superscript"/>
                <w:lang w:eastAsia="en-US"/>
              </w:rPr>
              <w:t>2</w:t>
            </w:r>
            <w:r w:rsidRPr="00BF6A07">
              <w:rPr>
                <w:lang w:eastAsia="en-US"/>
              </w:rPr>
              <w:t xml:space="preserve"> общей площади жилых помещений на человека</w:t>
            </w:r>
          </w:p>
        </w:tc>
        <w:tc>
          <w:tcPr>
            <w:tcW w:w="2895" w:type="dxa"/>
            <w:gridSpan w:val="2"/>
          </w:tcPr>
          <w:p w:rsidR="00E138CA" w:rsidRPr="00BF6A07" w:rsidRDefault="00E138CA" w:rsidP="00B91752">
            <w:pPr>
              <w:pStyle w:val="002"/>
              <w:rPr>
                <w:lang w:eastAsia="en-US"/>
              </w:rPr>
            </w:pPr>
            <w:r w:rsidRPr="00BF6A07">
              <w:rPr>
                <w:lang w:eastAsia="en-US"/>
              </w:rPr>
              <w:t>21,1</w:t>
            </w:r>
          </w:p>
        </w:tc>
      </w:tr>
      <w:tr w:rsidR="00E138CA" w:rsidRPr="00696F69" w:rsidTr="00B91752">
        <w:trPr>
          <w:trHeight w:val="950"/>
          <w:jc w:val="center"/>
        </w:trPr>
        <w:tc>
          <w:tcPr>
            <w:tcW w:w="736" w:type="dxa"/>
            <w:vMerge/>
          </w:tcPr>
          <w:p w:rsidR="00E138CA" w:rsidRPr="00BF6A07" w:rsidRDefault="00E138CA" w:rsidP="00B91752">
            <w:pPr>
              <w:pStyle w:val="002"/>
              <w:rPr>
                <w:lang w:eastAsia="en-US"/>
              </w:rPr>
            </w:pPr>
          </w:p>
        </w:tc>
        <w:tc>
          <w:tcPr>
            <w:tcW w:w="1559" w:type="dxa"/>
            <w:vMerge/>
          </w:tcPr>
          <w:p w:rsidR="00E138CA" w:rsidRPr="00BF6A07" w:rsidRDefault="00E138CA" w:rsidP="00B91752">
            <w:pPr>
              <w:pStyle w:val="002"/>
              <w:rPr>
                <w:lang w:eastAsia="en-US"/>
              </w:rPr>
            </w:pPr>
          </w:p>
        </w:tc>
        <w:tc>
          <w:tcPr>
            <w:tcW w:w="2268" w:type="dxa"/>
            <w:vMerge/>
          </w:tcPr>
          <w:p w:rsidR="00E138CA" w:rsidRPr="00BF6A07" w:rsidRDefault="00E138CA" w:rsidP="00B91752">
            <w:pPr>
              <w:pStyle w:val="002"/>
              <w:rPr>
                <w:lang w:eastAsia="en-US"/>
              </w:rPr>
            </w:pPr>
          </w:p>
        </w:tc>
        <w:tc>
          <w:tcPr>
            <w:tcW w:w="2775" w:type="dxa"/>
            <w:vMerge w:val="restart"/>
          </w:tcPr>
          <w:p w:rsidR="00E138CA" w:rsidRPr="00BF6A07" w:rsidRDefault="00E138CA" w:rsidP="00B91752">
            <w:pPr>
              <w:pStyle w:val="002"/>
              <w:rPr>
                <w:lang w:eastAsia="en-US"/>
              </w:rPr>
            </w:pPr>
            <w:r w:rsidRPr="00BF6A07">
              <w:rPr>
                <w:lang w:eastAsia="en-US"/>
              </w:rPr>
              <w:t>Средняя жилищная обеспеченность для различных типов застройки, м</w:t>
            </w:r>
            <w:r w:rsidRPr="00BF6A07">
              <w:rPr>
                <w:vertAlign w:val="superscript"/>
                <w:lang w:eastAsia="en-US"/>
              </w:rPr>
              <w:t>2</w:t>
            </w:r>
            <w:r w:rsidRPr="00BF6A07">
              <w:rPr>
                <w:lang w:eastAsia="en-US"/>
              </w:rPr>
              <w:t xml:space="preserve"> площади жилых помещений на человека в зависимости от уровня комфортности жилья</w:t>
            </w:r>
          </w:p>
        </w:tc>
        <w:tc>
          <w:tcPr>
            <w:tcW w:w="1477" w:type="dxa"/>
          </w:tcPr>
          <w:p w:rsidR="00E138CA" w:rsidRPr="00BF6A07" w:rsidRDefault="00E138CA" w:rsidP="00B91752">
            <w:pPr>
              <w:pStyle w:val="002"/>
              <w:rPr>
                <w:lang w:eastAsia="en-US"/>
              </w:rPr>
            </w:pPr>
            <w:r w:rsidRPr="00BF6A07">
              <w:rPr>
                <w:lang w:eastAsia="en-US"/>
              </w:rPr>
              <w:t>тип жилой застройки по уровню комфортности</w:t>
            </w:r>
          </w:p>
        </w:tc>
        <w:tc>
          <w:tcPr>
            <w:tcW w:w="1418" w:type="dxa"/>
          </w:tcPr>
          <w:p w:rsidR="00E138CA" w:rsidRPr="00BF6A07" w:rsidRDefault="00E138CA" w:rsidP="00B91752">
            <w:pPr>
              <w:pStyle w:val="002"/>
              <w:rPr>
                <w:lang w:eastAsia="en-US"/>
              </w:rPr>
            </w:pPr>
            <w:r w:rsidRPr="00BF6A07">
              <w:rPr>
                <w:lang w:eastAsia="en-US"/>
              </w:rPr>
              <w:t>средняя жилищная обеспеченность, м</w:t>
            </w:r>
            <w:r w:rsidRPr="00BF6A07">
              <w:rPr>
                <w:vertAlign w:val="superscript"/>
                <w:lang w:eastAsia="en-US"/>
              </w:rPr>
              <w:t>2</w:t>
            </w:r>
            <w:r w:rsidRPr="00BF6A07">
              <w:rPr>
                <w:lang w:eastAsia="en-US"/>
              </w:rPr>
              <w:t>/чел.</w:t>
            </w:r>
          </w:p>
        </w:tc>
      </w:tr>
      <w:tr w:rsidR="00E138CA" w:rsidRPr="00696F69" w:rsidTr="00B91752">
        <w:trPr>
          <w:trHeight w:val="50"/>
          <w:jc w:val="center"/>
        </w:trPr>
        <w:tc>
          <w:tcPr>
            <w:tcW w:w="736" w:type="dxa"/>
            <w:vMerge/>
          </w:tcPr>
          <w:p w:rsidR="00E138CA" w:rsidRPr="00BF6A07" w:rsidRDefault="00E138CA" w:rsidP="00B91752">
            <w:pPr>
              <w:pStyle w:val="002"/>
              <w:rPr>
                <w:lang w:eastAsia="en-US"/>
              </w:rPr>
            </w:pPr>
          </w:p>
        </w:tc>
        <w:tc>
          <w:tcPr>
            <w:tcW w:w="1559" w:type="dxa"/>
            <w:vMerge/>
          </w:tcPr>
          <w:p w:rsidR="00E138CA" w:rsidRPr="00BF6A07" w:rsidRDefault="00E138CA" w:rsidP="00B91752">
            <w:pPr>
              <w:pStyle w:val="002"/>
              <w:rPr>
                <w:lang w:eastAsia="en-US"/>
              </w:rPr>
            </w:pPr>
          </w:p>
        </w:tc>
        <w:tc>
          <w:tcPr>
            <w:tcW w:w="2268" w:type="dxa"/>
            <w:vMerge/>
          </w:tcPr>
          <w:p w:rsidR="00E138CA" w:rsidRPr="00BF6A07" w:rsidRDefault="00E138CA" w:rsidP="00B91752">
            <w:pPr>
              <w:pStyle w:val="002"/>
              <w:rPr>
                <w:lang w:eastAsia="en-US"/>
              </w:rPr>
            </w:pPr>
          </w:p>
        </w:tc>
        <w:tc>
          <w:tcPr>
            <w:tcW w:w="2775" w:type="dxa"/>
            <w:vMerge/>
          </w:tcPr>
          <w:p w:rsidR="00E138CA" w:rsidRPr="00BF6A07" w:rsidRDefault="00E138CA" w:rsidP="00B91752">
            <w:pPr>
              <w:pStyle w:val="002"/>
              <w:rPr>
                <w:lang w:eastAsia="en-US"/>
              </w:rPr>
            </w:pPr>
          </w:p>
        </w:tc>
        <w:tc>
          <w:tcPr>
            <w:tcW w:w="1477" w:type="dxa"/>
          </w:tcPr>
          <w:p w:rsidR="00E138CA" w:rsidRPr="00BF6A07" w:rsidRDefault="00E138CA" w:rsidP="00B91752">
            <w:pPr>
              <w:pStyle w:val="002"/>
              <w:rPr>
                <w:lang w:eastAsia="en-US"/>
              </w:rPr>
            </w:pPr>
            <w:r w:rsidRPr="00BF6A07">
              <w:rPr>
                <w:lang w:eastAsia="en-US"/>
              </w:rPr>
              <w:t>социальный</w:t>
            </w:r>
          </w:p>
        </w:tc>
        <w:tc>
          <w:tcPr>
            <w:tcW w:w="1418" w:type="dxa"/>
          </w:tcPr>
          <w:p w:rsidR="00E138CA" w:rsidRPr="00BF6A07" w:rsidRDefault="00E138CA" w:rsidP="00B91752">
            <w:pPr>
              <w:pStyle w:val="002"/>
              <w:rPr>
                <w:lang w:eastAsia="en-US"/>
              </w:rPr>
            </w:pPr>
            <w:r w:rsidRPr="00BF6A07">
              <w:rPr>
                <w:lang w:eastAsia="en-US"/>
              </w:rPr>
              <w:t>20</w:t>
            </w:r>
          </w:p>
        </w:tc>
      </w:tr>
      <w:tr w:rsidR="00E138CA" w:rsidRPr="00696F69" w:rsidTr="00B91752">
        <w:trPr>
          <w:trHeight w:val="50"/>
          <w:jc w:val="center"/>
        </w:trPr>
        <w:tc>
          <w:tcPr>
            <w:tcW w:w="736" w:type="dxa"/>
            <w:vMerge/>
          </w:tcPr>
          <w:p w:rsidR="00E138CA" w:rsidRPr="00BF6A07" w:rsidRDefault="00E138CA" w:rsidP="00B91752">
            <w:pPr>
              <w:pStyle w:val="002"/>
              <w:rPr>
                <w:lang w:eastAsia="en-US"/>
              </w:rPr>
            </w:pPr>
          </w:p>
        </w:tc>
        <w:tc>
          <w:tcPr>
            <w:tcW w:w="1559" w:type="dxa"/>
            <w:vMerge/>
          </w:tcPr>
          <w:p w:rsidR="00E138CA" w:rsidRPr="00BF6A07" w:rsidRDefault="00E138CA" w:rsidP="00B91752">
            <w:pPr>
              <w:pStyle w:val="002"/>
              <w:rPr>
                <w:lang w:eastAsia="en-US"/>
              </w:rPr>
            </w:pPr>
          </w:p>
        </w:tc>
        <w:tc>
          <w:tcPr>
            <w:tcW w:w="2268" w:type="dxa"/>
            <w:vMerge/>
          </w:tcPr>
          <w:p w:rsidR="00E138CA" w:rsidRPr="00BF6A07" w:rsidRDefault="00E138CA" w:rsidP="00B91752">
            <w:pPr>
              <w:pStyle w:val="002"/>
              <w:rPr>
                <w:lang w:eastAsia="en-US"/>
              </w:rPr>
            </w:pPr>
          </w:p>
        </w:tc>
        <w:tc>
          <w:tcPr>
            <w:tcW w:w="2775" w:type="dxa"/>
            <w:vMerge/>
          </w:tcPr>
          <w:p w:rsidR="00E138CA" w:rsidRPr="00BF6A07" w:rsidRDefault="00E138CA" w:rsidP="00B91752">
            <w:pPr>
              <w:pStyle w:val="002"/>
              <w:rPr>
                <w:lang w:eastAsia="en-US"/>
              </w:rPr>
            </w:pPr>
          </w:p>
        </w:tc>
        <w:tc>
          <w:tcPr>
            <w:tcW w:w="1477" w:type="dxa"/>
          </w:tcPr>
          <w:p w:rsidR="00E138CA" w:rsidRPr="00BF6A07" w:rsidRDefault="00E138CA" w:rsidP="00B91752">
            <w:pPr>
              <w:pStyle w:val="002"/>
              <w:rPr>
                <w:lang w:eastAsia="en-US"/>
              </w:rPr>
            </w:pPr>
            <w:r w:rsidRPr="00BF6A07">
              <w:rPr>
                <w:lang w:eastAsia="en-US"/>
              </w:rPr>
              <w:t>массовый</w:t>
            </w:r>
          </w:p>
        </w:tc>
        <w:tc>
          <w:tcPr>
            <w:tcW w:w="1418" w:type="dxa"/>
          </w:tcPr>
          <w:p w:rsidR="00E138CA" w:rsidRPr="00BF6A07" w:rsidRDefault="00E138CA" w:rsidP="00B91752">
            <w:pPr>
              <w:pStyle w:val="002"/>
              <w:rPr>
                <w:lang w:eastAsia="en-US"/>
              </w:rPr>
            </w:pPr>
            <w:r w:rsidRPr="00BF6A07">
              <w:rPr>
                <w:lang w:eastAsia="en-US"/>
              </w:rPr>
              <w:t>30</w:t>
            </w:r>
          </w:p>
        </w:tc>
      </w:tr>
      <w:tr w:rsidR="00E138CA" w:rsidRPr="00696F69" w:rsidTr="00B91752">
        <w:trPr>
          <w:trHeight w:val="50"/>
          <w:jc w:val="center"/>
        </w:trPr>
        <w:tc>
          <w:tcPr>
            <w:tcW w:w="736" w:type="dxa"/>
            <w:vMerge/>
          </w:tcPr>
          <w:p w:rsidR="00E138CA" w:rsidRPr="00BF6A07" w:rsidRDefault="00E138CA" w:rsidP="00B91752">
            <w:pPr>
              <w:pStyle w:val="002"/>
              <w:rPr>
                <w:lang w:eastAsia="en-US"/>
              </w:rPr>
            </w:pPr>
          </w:p>
        </w:tc>
        <w:tc>
          <w:tcPr>
            <w:tcW w:w="1559" w:type="dxa"/>
            <w:vMerge/>
          </w:tcPr>
          <w:p w:rsidR="00E138CA" w:rsidRPr="00BF6A07" w:rsidRDefault="00E138CA" w:rsidP="00B91752">
            <w:pPr>
              <w:pStyle w:val="002"/>
              <w:rPr>
                <w:lang w:eastAsia="en-US"/>
              </w:rPr>
            </w:pPr>
          </w:p>
        </w:tc>
        <w:tc>
          <w:tcPr>
            <w:tcW w:w="2268" w:type="dxa"/>
            <w:vMerge/>
          </w:tcPr>
          <w:p w:rsidR="00E138CA" w:rsidRPr="00BF6A07" w:rsidRDefault="00E138CA" w:rsidP="00B91752">
            <w:pPr>
              <w:pStyle w:val="002"/>
              <w:rPr>
                <w:lang w:eastAsia="en-US"/>
              </w:rPr>
            </w:pPr>
          </w:p>
        </w:tc>
        <w:tc>
          <w:tcPr>
            <w:tcW w:w="2775" w:type="dxa"/>
            <w:vMerge/>
          </w:tcPr>
          <w:p w:rsidR="00E138CA" w:rsidRPr="00BF6A07" w:rsidRDefault="00E138CA" w:rsidP="00B91752">
            <w:pPr>
              <w:pStyle w:val="002"/>
              <w:rPr>
                <w:lang w:eastAsia="en-US"/>
              </w:rPr>
            </w:pPr>
          </w:p>
        </w:tc>
        <w:tc>
          <w:tcPr>
            <w:tcW w:w="1477" w:type="dxa"/>
          </w:tcPr>
          <w:p w:rsidR="00E138CA" w:rsidRPr="00BF6A07" w:rsidRDefault="00E138CA" w:rsidP="00B91752">
            <w:pPr>
              <w:pStyle w:val="002"/>
              <w:rPr>
                <w:lang w:eastAsia="en-US"/>
              </w:rPr>
            </w:pPr>
            <w:r w:rsidRPr="00BF6A07">
              <w:rPr>
                <w:lang w:eastAsia="en-US"/>
              </w:rPr>
              <w:t>престижный</w:t>
            </w:r>
          </w:p>
        </w:tc>
        <w:tc>
          <w:tcPr>
            <w:tcW w:w="1418" w:type="dxa"/>
          </w:tcPr>
          <w:p w:rsidR="00E138CA" w:rsidRPr="00BF6A07" w:rsidRDefault="00E138CA" w:rsidP="00B91752">
            <w:pPr>
              <w:pStyle w:val="002"/>
              <w:rPr>
                <w:lang w:eastAsia="en-US"/>
              </w:rPr>
            </w:pPr>
            <w:r w:rsidRPr="00BF6A07">
              <w:rPr>
                <w:lang w:eastAsia="en-US"/>
              </w:rPr>
              <w:t>40</w:t>
            </w:r>
          </w:p>
        </w:tc>
      </w:tr>
      <w:tr w:rsidR="00E138CA" w:rsidRPr="00696F69" w:rsidTr="00B91752">
        <w:trPr>
          <w:trHeight w:val="320"/>
          <w:jc w:val="center"/>
        </w:trPr>
        <w:tc>
          <w:tcPr>
            <w:tcW w:w="736" w:type="dxa"/>
            <w:vMerge/>
          </w:tcPr>
          <w:p w:rsidR="00E138CA" w:rsidRPr="00BF6A07" w:rsidRDefault="00E138CA" w:rsidP="00B91752">
            <w:pPr>
              <w:pStyle w:val="002"/>
              <w:rPr>
                <w:lang w:eastAsia="en-US"/>
              </w:rPr>
            </w:pPr>
          </w:p>
        </w:tc>
        <w:tc>
          <w:tcPr>
            <w:tcW w:w="1559" w:type="dxa"/>
            <w:vMerge/>
          </w:tcPr>
          <w:p w:rsidR="00E138CA" w:rsidRPr="00BF6A07" w:rsidRDefault="00E138CA" w:rsidP="00B91752">
            <w:pPr>
              <w:pStyle w:val="002"/>
              <w:rPr>
                <w:lang w:eastAsia="en-US"/>
              </w:rPr>
            </w:pPr>
          </w:p>
        </w:tc>
        <w:tc>
          <w:tcPr>
            <w:tcW w:w="2268" w:type="dxa"/>
          </w:tcPr>
          <w:p w:rsidR="00E138CA" w:rsidRPr="00BF6A07" w:rsidRDefault="00E138CA" w:rsidP="00B91752">
            <w:pPr>
              <w:pStyle w:val="002"/>
              <w:rPr>
                <w:lang w:eastAsia="en-US"/>
              </w:rPr>
            </w:pPr>
            <w:r w:rsidRPr="00BF6A07">
              <w:rPr>
                <w:lang w:eastAsia="en-US"/>
              </w:rPr>
              <w:t>Расчетный показатель максимально допустимого уровня территориальной доступности</w:t>
            </w:r>
          </w:p>
        </w:tc>
        <w:tc>
          <w:tcPr>
            <w:tcW w:w="5670" w:type="dxa"/>
            <w:gridSpan w:val="3"/>
          </w:tcPr>
          <w:p w:rsidR="00E138CA" w:rsidRPr="00BF6A07" w:rsidRDefault="00E138CA" w:rsidP="00B91752">
            <w:pPr>
              <w:pStyle w:val="002"/>
              <w:rPr>
                <w:lang w:eastAsia="en-US"/>
              </w:rPr>
            </w:pPr>
            <w:r w:rsidRPr="00BF6A07">
              <w:rPr>
                <w:lang w:eastAsia="en-US"/>
              </w:rPr>
              <w:t>не нормируется</w:t>
            </w:r>
          </w:p>
        </w:tc>
      </w:tr>
    </w:tbl>
    <w:p w:rsidR="00E138CA" w:rsidRPr="00696F69" w:rsidRDefault="00E138CA" w:rsidP="00DB460E">
      <w:pPr>
        <w:pStyle w:val="001"/>
      </w:pPr>
    </w:p>
    <w:p w:rsidR="00E138CA" w:rsidRPr="00696F69" w:rsidRDefault="00E138CA" w:rsidP="00DB460E">
      <w:pPr>
        <w:pStyle w:val="001"/>
      </w:pPr>
      <w:r w:rsidRPr="00696F69">
        <w:t xml:space="preserve">2.6. При проектировании жилой застройки следует предусматривать размещение площадок, размеры которых и расстояния от них до жилых и общественных зданий принимать не менее приведенных в таблице </w:t>
      </w:r>
      <w:r>
        <w:t>6.</w:t>
      </w:r>
    </w:p>
    <w:p w:rsidR="00E138CA" w:rsidRPr="00696F69" w:rsidRDefault="00E138CA" w:rsidP="00DB460E">
      <w:pPr>
        <w:pStyle w:val="001"/>
        <w:jc w:val="right"/>
      </w:pPr>
      <w:bookmarkStart w:id="9" w:name="_Ref450066829"/>
      <w:r w:rsidRPr="00696F69">
        <w:t xml:space="preserve">Таблица </w:t>
      </w:r>
      <w:bookmarkEnd w:id="9"/>
      <w:r>
        <w:t>6</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4536"/>
        <w:gridCol w:w="2126"/>
        <w:gridCol w:w="2693"/>
      </w:tblGrid>
      <w:tr w:rsidR="00E138CA" w:rsidRPr="00696F69" w:rsidTr="00B91752">
        <w:trPr>
          <w:tblHeader/>
          <w:jc w:val="center"/>
        </w:trPr>
        <w:tc>
          <w:tcPr>
            <w:tcW w:w="851" w:type="dxa"/>
          </w:tcPr>
          <w:p w:rsidR="00E138CA" w:rsidRPr="00BF6A07" w:rsidRDefault="00E138CA" w:rsidP="00B91752">
            <w:pPr>
              <w:pStyle w:val="002"/>
              <w:rPr>
                <w:lang w:eastAsia="en-US"/>
              </w:rPr>
            </w:pPr>
            <w:r w:rsidRPr="00BF6A07">
              <w:rPr>
                <w:lang w:eastAsia="en-US"/>
              </w:rPr>
              <w:t xml:space="preserve">№ п/п </w:t>
            </w:r>
          </w:p>
        </w:tc>
        <w:tc>
          <w:tcPr>
            <w:tcW w:w="4536" w:type="dxa"/>
          </w:tcPr>
          <w:p w:rsidR="00E138CA" w:rsidRPr="00BF6A07" w:rsidRDefault="00E138CA" w:rsidP="00B91752">
            <w:pPr>
              <w:pStyle w:val="002"/>
              <w:rPr>
                <w:lang w:eastAsia="en-US"/>
              </w:rPr>
            </w:pPr>
            <w:r w:rsidRPr="00BF6A07">
              <w:rPr>
                <w:lang w:eastAsia="en-US"/>
              </w:rPr>
              <w:t>Тип площадки</w:t>
            </w:r>
          </w:p>
        </w:tc>
        <w:tc>
          <w:tcPr>
            <w:tcW w:w="2126" w:type="dxa"/>
          </w:tcPr>
          <w:p w:rsidR="00E138CA" w:rsidRPr="00BF6A07" w:rsidRDefault="00E138CA" w:rsidP="00B91752">
            <w:pPr>
              <w:pStyle w:val="002"/>
              <w:rPr>
                <w:lang w:eastAsia="en-US"/>
              </w:rPr>
            </w:pPr>
            <w:r w:rsidRPr="00BF6A07">
              <w:rPr>
                <w:lang w:eastAsia="en-US"/>
              </w:rPr>
              <w:t>Удельный размер площадок, м</w:t>
            </w:r>
            <w:r w:rsidRPr="00BF6A07">
              <w:rPr>
                <w:vertAlign w:val="superscript"/>
                <w:lang w:eastAsia="en-US"/>
              </w:rPr>
              <w:t>2</w:t>
            </w:r>
            <w:r w:rsidRPr="00BF6A07">
              <w:rPr>
                <w:lang w:eastAsia="en-US"/>
              </w:rPr>
              <w:t>/чел.</w:t>
            </w:r>
          </w:p>
        </w:tc>
        <w:tc>
          <w:tcPr>
            <w:tcW w:w="2693" w:type="dxa"/>
          </w:tcPr>
          <w:p w:rsidR="00E138CA" w:rsidRPr="00BF6A07" w:rsidRDefault="00E138CA" w:rsidP="00B91752">
            <w:pPr>
              <w:pStyle w:val="002"/>
              <w:rPr>
                <w:lang w:eastAsia="en-US"/>
              </w:rPr>
            </w:pPr>
            <w:r w:rsidRPr="00BF6A07">
              <w:rPr>
                <w:lang w:eastAsia="en-US"/>
              </w:rPr>
              <w:t>Расстояния от площадок до окон жилых и общественных зданий, м</w:t>
            </w:r>
          </w:p>
        </w:tc>
      </w:tr>
      <w:tr w:rsidR="00E138CA" w:rsidRPr="00696F69" w:rsidTr="00B91752">
        <w:trPr>
          <w:tblHeader/>
          <w:jc w:val="center"/>
        </w:trPr>
        <w:tc>
          <w:tcPr>
            <w:tcW w:w="851" w:type="dxa"/>
          </w:tcPr>
          <w:p w:rsidR="00E138CA" w:rsidRPr="00BF6A07" w:rsidRDefault="00E138CA" w:rsidP="00B91752">
            <w:pPr>
              <w:pStyle w:val="002"/>
              <w:rPr>
                <w:lang w:eastAsia="en-US"/>
              </w:rPr>
            </w:pPr>
            <w:r w:rsidRPr="00BF6A07">
              <w:rPr>
                <w:lang w:eastAsia="en-US"/>
              </w:rPr>
              <w:t>1</w:t>
            </w:r>
          </w:p>
        </w:tc>
        <w:tc>
          <w:tcPr>
            <w:tcW w:w="4536" w:type="dxa"/>
          </w:tcPr>
          <w:p w:rsidR="00E138CA" w:rsidRPr="00BF6A07" w:rsidRDefault="00E138CA" w:rsidP="00B91752">
            <w:pPr>
              <w:pStyle w:val="002"/>
              <w:rPr>
                <w:lang w:eastAsia="en-US"/>
              </w:rPr>
            </w:pPr>
            <w:r w:rsidRPr="00BF6A07">
              <w:rPr>
                <w:lang w:eastAsia="en-US"/>
              </w:rPr>
              <w:t>2</w:t>
            </w:r>
          </w:p>
        </w:tc>
        <w:tc>
          <w:tcPr>
            <w:tcW w:w="2126" w:type="dxa"/>
          </w:tcPr>
          <w:p w:rsidR="00E138CA" w:rsidRPr="00BF6A07" w:rsidRDefault="00E138CA" w:rsidP="00B91752">
            <w:pPr>
              <w:pStyle w:val="002"/>
              <w:rPr>
                <w:lang w:eastAsia="en-US"/>
              </w:rPr>
            </w:pPr>
            <w:r w:rsidRPr="00BF6A07">
              <w:rPr>
                <w:lang w:eastAsia="en-US"/>
              </w:rPr>
              <w:t>3</w:t>
            </w:r>
          </w:p>
        </w:tc>
        <w:tc>
          <w:tcPr>
            <w:tcW w:w="2693" w:type="dxa"/>
          </w:tcPr>
          <w:p w:rsidR="00E138CA" w:rsidRPr="00BF6A07" w:rsidRDefault="00E138CA" w:rsidP="00B91752">
            <w:pPr>
              <w:pStyle w:val="002"/>
              <w:rPr>
                <w:lang w:eastAsia="en-US"/>
              </w:rPr>
            </w:pPr>
            <w:r w:rsidRPr="00BF6A07">
              <w:rPr>
                <w:lang w:eastAsia="en-US"/>
              </w:rPr>
              <w:t>4</w:t>
            </w:r>
          </w:p>
        </w:tc>
      </w:tr>
      <w:tr w:rsidR="00E138CA" w:rsidRPr="00696F69" w:rsidTr="00B91752">
        <w:trPr>
          <w:tblHeader/>
          <w:jc w:val="center"/>
        </w:trPr>
        <w:tc>
          <w:tcPr>
            <w:tcW w:w="851" w:type="dxa"/>
          </w:tcPr>
          <w:p w:rsidR="00E138CA" w:rsidRPr="00BF6A07" w:rsidRDefault="00E138CA" w:rsidP="00B91752">
            <w:pPr>
              <w:pStyle w:val="002"/>
              <w:rPr>
                <w:lang w:eastAsia="en-US"/>
              </w:rPr>
            </w:pPr>
            <w:r w:rsidRPr="00BF6A07">
              <w:rPr>
                <w:lang w:eastAsia="en-US"/>
              </w:rPr>
              <w:t>1</w:t>
            </w:r>
          </w:p>
        </w:tc>
        <w:tc>
          <w:tcPr>
            <w:tcW w:w="4536" w:type="dxa"/>
          </w:tcPr>
          <w:p w:rsidR="00E138CA" w:rsidRPr="00BF6A07" w:rsidRDefault="00E138CA" w:rsidP="00B91752">
            <w:pPr>
              <w:pStyle w:val="002"/>
              <w:jc w:val="left"/>
              <w:rPr>
                <w:lang w:eastAsia="en-US"/>
              </w:rPr>
            </w:pPr>
            <w:r w:rsidRPr="00BF6A07">
              <w:rPr>
                <w:lang w:eastAsia="en-US"/>
              </w:rPr>
              <w:t>Для игр детей дошкольного и младшего школьного возраста</w:t>
            </w:r>
          </w:p>
        </w:tc>
        <w:tc>
          <w:tcPr>
            <w:tcW w:w="2126" w:type="dxa"/>
          </w:tcPr>
          <w:p w:rsidR="00E138CA" w:rsidRPr="00BF6A07" w:rsidRDefault="00E138CA" w:rsidP="00B91752">
            <w:pPr>
              <w:pStyle w:val="002"/>
              <w:rPr>
                <w:lang w:eastAsia="en-US"/>
              </w:rPr>
            </w:pPr>
            <w:r w:rsidRPr="00BF6A07">
              <w:rPr>
                <w:lang w:eastAsia="en-US"/>
              </w:rPr>
              <w:t>0,7</w:t>
            </w:r>
          </w:p>
        </w:tc>
        <w:tc>
          <w:tcPr>
            <w:tcW w:w="2693" w:type="dxa"/>
          </w:tcPr>
          <w:p w:rsidR="00E138CA" w:rsidRPr="00BF6A07" w:rsidRDefault="00E138CA" w:rsidP="00B91752">
            <w:pPr>
              <w:pStyle w:val="002"/>
              <w:rPr>
                <w:lang w:eastAsia="en-US"/>
              </w:rPr>
            </w:pPr>
            <w:r w:rsidRPr="00BF6A07">
              <w:rPr>
                <w:lang w:eastAsia="en-US"/>
              </w:rPr>
              <w:t>12</w:t>
            </w:r>
          </w:p>
        </w:tc>
      </w:tr>
      <w:tr w:rsidR="00E138CA" w:rsidRPr="00696F69" w:rsidTr="00B91752">
        <w:trPr>
          <w:tblHeader/>
          <w:jc w:val="center"/>
        </w:trPr>
        <w:tc>
          <w:tcPr>
            <w:tcW w:w="851" w:type="dxa"/>
          </w:tcPr>
          <w:p w:rsidR="00E138CA" w:rsidRPr="00BF6A07" w:rsidRDefault="00E138CA" w:rsidP="00B91752">
            <w:pPr>
              <w:pStyle w:val="002"/>
              <w:rPr>
                <w:lang w:eastAsia="en-US"/>
              </w:rPr>
            </w:pPr>
            <w:r w:rsidRPr="00BF6A07">
              <w:rPr>
                <w:lang w:eastAsia="en-US"/>
              </w:rPr>
              <w:t>2</w:t>
            </w:r>
          </w:p>
        </w:tc>
        <w:tc>
          <w:tcPr>
            <w:tcW w:w="4536" w:type="dxa"/>
          </w:tcPr>
          <w:p w:rsidR="00E138CA" w:rsidRPr="00BF6A07" w:rsidRDefault="00E138CA" w:rsidP="00B91752">
            <w:pPr>
              <w:pStyle w:val="002"/>
              <w:jc w:val="left"/>
              <w:rPr>
                <w:lang w:eastAsia="en-US"/>
              </w:rPr>
            </w:pPr>
            <w:r w:rsidRPr="00BF6A07">
              <w:rPr>
                <w:lang w:eastAsia="en-US"/>
              </w:rPr>
              <w:t>Для отдыха взрослого населения</w:t>
            </w:r>
          </w:p>
        </w:tc>
        <w:tc>
          <w:tcPr>
            <w:tcW w:w="2126" w:type="dxa"/>
          </w:tcPr>
          <w:p w:rsidR="00E138CA" w:rsidRPr="00BF6A07" w:rsidRDefault="00E138CA" w:rsidP="00B91752">
            <w:pPr>
              <w:pStyle w:val="002"/>
              <w:rPr>
                <w:lang w:eastAsia="en-US"/>
              </w:rPr>
            </w:pPr>
            <w:r w:rsidRPr="00BF6A07">
              <w:rPr>
                <w:lang w:eastAsia="en-US"/>
              </w:rPr>
              <w:t>0,1</w:t>
            </w:r>
          </w:p>
        </w:tc>
        <w:tc>
          <w:tcPr>
            <w:tcW w:w="2693" w:type="dxa"/>
          </w:tcPr>
          <w:p w:rsidR="00E138CA" w:rsidRPr="00BF6A07" w:rsidRDefault="00E138CA" w:rsidP="00B91752">
            <w:pPr>
              <w:pStyle w:val="002"/>
              <w:rPr>
                <w:lang w:eastAsia="en-US"/>
              </w:rPr>
            </w:pPr>
            <w:r w:rsidRPr="00BF6A07">
              <w:rPr>
                <w:lang w:eastAsia="en-US"/>
              </w:rPr>
              <w:t>10</w:t>
            </w:r>
          </w:p>
        </w:tc>
      </w:tr>
      <w:tr w:rsidR="00E138CA" w:rsidRPr="00696F69" w:rsidTr="00B91752">
        <w:trPr>
          <w:tblHeader/>
          <w:jc w:val="center"/>
        </w:trPr>
        <w:tc>
          <w:tcPr>
            <w:tcW w:w="851" w:type="dxa"/>
          </w:tcPr>
          <w:p w:rsidR="00E138CA" w:rsidRPr="00BF6A07" w:rsidRDefault="00E138CA" w:rsidP="00B91752">
            <w:pPr>
              <w:pStyle w:val="002"/>
              <w:rPr>
                <w:lang w:eastAsia="en-US"/>
              </w:rPr>
            </w:pPr>
            <w:r w:rsidRPr="00BF6A07">
              <w:rPr>
                <w:lang w:eastAsia="en-US"/>
              </w:rPr>
              <w:t>3</w:t>
            </w:r>
          </w:p>
        </w:tc>
        <w:tc>
          <w:tcPr>
            <w:tcW w:w="4536" w:type="dxa"/>
          </w:tcPr>
          <w:p w:rsidR="00E138CA" w:rsidRPr="00BF6A07" w:rsidRDefault="00E138CA" w:rsidP="00B91752">
            <w:pPr>
              <w:pStyle w:val="002"/>
              <w:jc w:val="left"/>
              <w:rPr>
                <w:lang w:eastAsia="en-US"/>
              </w:rPr>
            </w:pPr>
            <w:r w:rsidRPr="00BF6A07">
              <w:rPr>
                <w:lang w:eastAsia="en-US"/>
              </w:rPr>
              <w:t>Для занятий физкультурой и спортом *</w:t>
            </w:r>
          </w:p>
        </w:tc>
        <w:tc>
          <w:tcPr>
            <w:tcW w:w="2126" w:type="dxa"/>
          </w:tcPr>
          <w:p w:rsidR="00E138CA" w:rsidRPr="00BF6A07" w:rsidRDefault="00E138CA" w:rsidP="00B91752">
            <w:pPr>
              <w:pStyle w:val="002"/>
              <w:rPr>
                <w:lang w:eastAsia="en-US"/>
              </w:rPr>
            </w:pPr>
            <w:r w:rsidRPr="00BF6A07">
              <w:rPr>
                <w:lang w:eastAsia="en-US"/>
              </w:rPr>
              <w:t>2,0</w:t>
            </w:r>
          </w:p>
        </w:tc>
        <w:tc>
          <w:tcPr>
            <w:tcW w:w="2693" w:type="dxa"/>
          </w:tcPr>
          <w:p w:rsidR="00E138CA" w:rsidRPr="00BF6A07" w:rsidRDefault="00E138CA" w:rsidP="00B91752">
            <w:pPr>
              <w:pStyle w:val="002"/>
              <w:rPr>
                <w:lang w:eastAsia="en-US"/>
              </w:rPr>
            </w:pPr>
            <w:r w:rsidRPr="00BF6A07">
              <w:rPr>
                <w:lang w:eastAsia="en-US"/>
              </w:rPr>
              <w:t>10-40</w:t>
            </w:r>
          </w:p>
        </w:tc>
      </w:tr>
      <w:tr w:rsidR="00E138CA" w:rsidRPr="00696F69" w:rsidTr="00B91752">
        <w:trPr>
          <w:tblHeader/>
          <w:jc w:val="center"/>
        </w:trPr>
        <w:tc>
          <w:tcPr>
            <w:tcW w:w="851" w:type="dxa"/>
          </w:tcPr>
          <w:p w:rsidR="00E138CA" w:rsidRPr="00BF6A07" w:rsidRDefault="00E138CA" w:rsidP="00B91752">
            <w:pPr>
              <w:pStyle w:val="002"/>
              <w:rPr>
                <w:lang w:eastAsia="en-US"/>
              </w:rPr>
            </w:pPr>
            <w:r w:rsidRPr="00BF6A07">
              <w:rPr>
                <w:lang w:eastAsia="en-US"/>
              </w:rPr>
              <w:t>4</w:t>
            </w:r>
          </w:p>
        </w:tc>
        <w:tc>
          <w:tcPr>
            <w:tcW w:w="4536" w:type="dxa"/>
          </w:tcPr>
          <w:p w:rsidR="00E138CA" w:rsidRPr="00BF6A07" w:rsidRDefault="00E138CA" w:rsidP="00B91752">
            <w:pPr>
              <w:pStyle w:val="002"/>
              <w:jc w:val="left"/>
              <w:rPr>
                <w:lang w:eastAsia="en-US"/>
              </w:rPr>
            </w:pPr>
            <w:r w:rsidRPr="00BF6A07">
              <w:rPr>
                <w:lang w:eastAsia="en-US"/>
              </w:rPr>
              <w:t xml:space="preserve">Для хозяйственных целей </w:t>
            </w:r>
          </w:p>
        </w:tc>
        <w:tc>
          <w:tcPr>
            <w:tcW w:w="2126" w:type="dxa"/>
          </w:tcPr>
          <w:p w:rsidR="00E138CA" w:rsidRPr="00BF6A07" w:rsidRDefault="00E138CA" w:rsidP="00B91752">
            <w:pPr>
              <w:pStyle w:val="002"/>
              <w:rPr>
                <w:lang w:eastAsia="en-US"/>
              </w:rPr>
            </w:pPr>
            <w:r w:rsidRPr="00BF6A07">
              <w:rPr>
                <w:lang w:eastAsia="en-US"/>
              </w:rPr>
              <w:t>0,3</w:t>
            </w:r>
          </w:p>
        </w:tc>
        <w:tc>
          <w:tcPr>
            <w:tcW w:w="2693" w:type="dxa"/>
          </w:tcPr>
          <w:p w:rsidR="00E138CA" w:rsidRPr="00BF6A07" w:rsidRDefault="00E138CA" w:rsidP="00B91752">
            <w:pPr>
              <w:pStyle w:val="002"/>
              <w:rPr>
                <w:lang w:eastAsia="en-US"/>
              </w:rPr>
            </w:pPr>
            <w:r w:rsidRPr="00BF6A07">
              <w:rPr>
                <w:lang w:eastAsia="en-US"/>
              </w:rPr>
              <w:t>20</w:t>
            </w:r>
          </w:p>
        </w:tc>
      </w:tr>
      <w:tr w:rsidR="00E138CA" w:rsidRPr="00696F69" w:rsidTr="00B91752">
        <w:trPr>
          <w:tblHeader/>
          <w:jc w:val="center"/>
        </w:trPr>
        <w:tc>
          <w:tcPr>
            <w:tcW w:w="851" w:type="dxa"/>
          </w:tcPr>
          <w:p w:rsidR="00E138CA" w:rsidRPr="00BF6A07" w:rsidRDefault="00E138CA" w:rsidP="00B91752">
            <w:pPr>
              <w:pStyle w:val="002"/>
              <w:rPr>
                <w:lang w:eastAsia="en-US"/>
              </w:rPr>
            </w:pPr>
            <w:r w:rsidRPr="00BF6A07">
              <w:rPr>
                <w:lang w:eastAsia="en-US"/>
              </w:rPr>
              <w:t>5</w:t>
            </w:r>
          </w:p>
        </w:tc>
        <w:tc>
          <w:tcPr>
            <w:tcW w:w="4536" w:type="dxa"/>
          </w:tcPr>
          <w:p w:rsidR="00E138CA" w:rsidRPr="00BF6A07" w:rsidRDefault="00E138CA" w:rsidP="00B91752">
            <w:pPr>
              <w:pStyle w:val="002"/>
              <w:jc w:val="left"/>
              <w:rPr>
                <w:lang w:eastAsia="en-US"/>
              </w:rPr>
            </w:pPr>
            <w:r w:rsidRPr="00BF6A07">
              <w:rPr>
                <w:lang w:eastAsia="en-US"/>
              </w:rPr>
              <w:t>Для выгула собак</w:t>
            </w:r>
          </w:p>
        </w:tc>
        <w:tc>
          <w:tcPr>
            <w:tcW w:w="2126" w:type="dxa"/>
          </w:tcPr>
          <w:p w:rsidR="00E138CA" w:rsidRPr="00BF6A07" w:rsidRDefault="00E138CA" w:rsidP="00B91752">
            <w:pPr>
              <w:pStyle w:val="002"/>
              <w:rPr>
                <w:lang w:eastAsia="en-US"/>
              </w:rPr>
            </w:pPr>
            <w:r w:rsidRPr="00BF6A07">
              <w:rPr>
                <w:lang w:eastAsia="en-US"/>
              </w:rPr>
              <w:t>0,3</w:t>
            </w:r>
          </w:p>
        </w:tc>
        <w:tc>
          <w:tcPr>
            <w:tcW w:w="2693" w:type="dxa"/>
          </w:tcPr>
          <w:p w:rsidR="00E138CA" w:rsidRPr="00BF6A07" w:rsidRDefault="00E138CA" w:rsidP="00B91752">
            <w:pPr>
              <w:pStyle w:val="002"/>
              <w:rPr>
                <w:lang w:eastAsia="en-US"/>
              </w:rPr>
            </w:pPr>
            <w:r w:rsidRPr="00BF6A07">
              <w:rPr>
                <w:lang w:eastAsia="en-US"/>
              </w:rPr>
              <w:t>40</w:t>
            </w:r>
          </w:p>
        </w:tc>
      </w:tr>
      <w:tr w:rsidR="00E138CA" w:rsidRPr="00696F69" w:rsidTr="00B91752">
        <w:trPr>
          <w:tblHeader/>
          <w:jc w:val="center"/>
        </w:trPr>
        <w:tc>
          <w:tcPr>
            <w:tcW w:w="851" w:type="dxa"/>
          </w:tcPr>
          <w:p w:rsidR="00E138CA" w:rsidRPr="00BF6A07" w:rsidRDefault="00E138CA" w:rsidP="00B91752">
            <w:pPr>
              <w:pStyle w:val="002"/>
              <w:rPr>
                <w:lang w:eastAsia="en-US"/>
              </w:rPr>
            </w:pPr>
            <w:r w:rsidRPr="00BF6A07">
              <w:rPr>
                <w:lang w:eastAsia="en-US"/>
              </w:rPr>
              <w:t>6</w:t>
            </w:r>
          </w:p>
        </w:tc>
        <w:tc>
          <w:tcPr>
            <w:tcW w:w="4536" w:type="dxa"/>
          </w:tcPr>
          <w:p w:rsidR="00E138CA" w:rsidRPr="00BF6A07" w:rsidRDefault="00E138CA" w:rsidP="00B91752">
            <w:pPr>
              <w:pStyle w:val="002"/>
              <w:jc w:val="left"/>
              <w:rPr>
                <w:lang w:eastAsia="en-US"/>
              </w:rPr>
            </w:pPr>
            <w:r w:rsidRPr="00BF6A07">
              <w:rPr>
                <w:lang w:eastAsia="en-US"/>
              </w:rPr>
              <w:t>Для стоянки автомобилей</w:t>
            </w:r>
          </w:p>
        </w:tc>
        <w:tc>
          <w:tcPr>
            <w:tcW w:w="2126" w:type="dxa"/>
          </w:tcPr>
          <w:p w:rsidR="00E138CA" w:rsidRPr="00BF6A07" w:rsidRDefault="00E138CA" w:rsidP="00B91752">
            <w:pPr>
              <w:pStyle w:val="002"/>
              <w:rPr>
                <w:lang w:eastAsia="en-US"/>
              </w:rPr>
            </w:pPr>
            <w:r w:rsidRPr="00BF6A07">
              <w:rPr>
                <w:lang w:eastAsia="en-US"/>
              </w:rPr>
              <w:t>0,8</w:t>
            </w:r>
          </w:p>
        </w:tc>
        <w:tc>
          <w:tcPr>
            <w:tcW w:w="2693" w:type="dxa"/>
          </w:tcPr>
          <w:p w:rsidR="00E138CA" w:rsidRPr="00BF6A07" w:rsidRDefault="00E138CA" w:rsidP="00B91752">
            <w:pPr>
              <w:pStyle w:val="002"/>
              <w:rPr>
                <w:lang w:eastAsia="en-US"/>
              </w:rPr>
            </w:pPr>
            <w:r w:rsidRPr="00BF6A07">
              <w:rPr>
                <w:lang w:eastAsia="en-US"/>
              </w:rPr>
              <w:t>По таблице 25</w:t>
            </w:r>
          </w:p>
        </w:tc>
      </w:tr>
    </w:tbl>
    <w:p w:rsidR="00E138CA" w:rsidRPr="00696F69" w:rsidRDefault="00E138CA" w:rsidP="00DB460E">
      <w:pPr>
        <w:pStyle w:val="001"/>
      </w:pPr>
    </w:p>
    <w:p w:rsidR="00E138CA" w:rsidRPr="00696F69" w:rsidRDefault="00E138CA" w:rsidP="00DB460E">
      <w:pPr>
        <w:pStyle w:val="001"/>
        <w:rPr>
          <w:sz w:val="22"/>
          <w:szCs w:val="22"/>
        </w:rPr>
      </w:pPr>
      <w:r w:rsidRPr="00696F69">
        <w:rPr>
          <w:sz w:val="22"/>
          <w:szCs w:val="22"/>
        </w:rPr>
        <w:t>Примечания:</w:t>
      </w:r>
    </w:p>
    <w:p w:rsidR="00E138CA" w:rsidRPr="00696F69" w:rsidRDefault="00E138CA" w:rsidP="00DB460E">
      <w:pPr>
        <w:pStyle w:val="001"/>
        <w:rPr>
          <w:sz w:val="22"/>
          <w:szCs w:val="22"/>
        </w:rPr>
      </w:pPr>
      <w:r w:rsidRPr="00696F69">
        <w:rPr>
          <w:sz w:val="22"/>
          <w:szCs w:val="22"/>
        </w:rPr>
        <w:t xml:space="preserve">а) * </w:t>
      </w:r>
      <w:r>
        <w:rPr>
          <w:sz w:val="22"/>
          <w:szCs w:val="22"/>
        </w:rPr>
        <w:t>н</w:t>
      </w:r>
      <w:r w:rsidRPr="00696F69">
        <w:rPr>
          <w:sz w:val="22"/>
          <w:szCs w:val="22"/>
        </w:rPr>
        <w:t>аибольшие значения принимаются для хоккейных и футбольных площадок, наименьшие – для п</w:t>
      </w:r>
      <w:r>
        <w:rPr>
          <w:sz w:val="22"/>
          <w:szCs w:val="22"/>
        </w:rPr>
        <w:t>лощадок для настольного тенниса;</w:t>
      </w:r>
    </w:p>
    <w:p w:rsidR="00E138CA" w:rsidRPr="00696F69" w:rsidRDefault="00E138CA" w:rsidP="00DB460E">
      <w:pPr>
        <w:pStyle w:val="001"/>
        <w:rPr>
          <w:sz w:val="22"/>
          <w:szCs w:val="22"/>
        </w:rPr>
      </w:pPr>
      <w:r w:rsidRPr="00696F69">
        <w:rPr>
          <w:sz w:val="22"/>
          <w:szCs w:val="22"/>
        </w:rPr>
        <w:t xml:space="preserve">б) </w:t>
      </w:r>
      <w:r>
        <w:rPr>
          <w:sz w:val="22"/>
          <w:szCs w:val="22"/>
        </w:rPr>
        <w:t>д</w:t>
      </w:r>
      <w:r w:rsidRPr="00696F69">
        <w:rPr>
          <w:sz w:val="22"/>
          <w:szCs w:val="22"/>
        </w:rPr>
        <w:t>опускается уменьшать, но не более чем на 50%, удельные размеры площадок для хозяйственных целей при застройке жи</w:t>
      </w:r>
      <w:r>
        <w:rPr>
          <w:sz w:val="22"/>
          <w:szCs w:val="22"/>
        </w:rPr>
        <w:t>лыми зданиями в 9 этажей и выше;</w:t>
      </w:r>
    </w:p>
    <w:p w:rsidR="00E138CA" w:rsidRPr="00696F69" w:rsidRDefault="00E138CA" w:rsidP="00DB460E">
      <w:pPr>
        <w:pStyle w:val="001"/>
        <w:rPr>
          <w:sz w:val="22"/>
          <w:szCs w:val="22"/>
        </w:rPr>
      </w:pPr>
      <w:r w:rsidRPr="00696F69">
        <w:rPr>
          <w:sz w:val="22"/>
          <w:szCs w:val="22"/>
        </w:rPr>
        <w:t xml:space="preserve">в) </w:t>
      </w:r>
      <w:r>
        <w:rPr>
          <w:sz w:val="22"/>
          <w:szCs w:val="22"/>
        </w:rPr>
        <w:t>д</w:t>
      </w:r>
      <w:r w:rsidRPr="00696F69">
        <w:rPr>
          <w:sz w:val="22"/>
          <w:szCs w:val="22"/>
        </w:rPr>
        <w:t>опускается уменьшать, но не более чем на 50% удельные размеры площадок: для игр детей, отдыха взрослого населения и занятий физкультурой при зас</w:t>
      </w:r>
      <w:r>
        <w:rPr>
          <w:sz w:val="22"/>
          <w:szCs w:val="22"/>
        </w:rPr>
        <w:t>тройке зданиями 9 этажей и выше;</w:t>
      </w:r>
    </w:p>
    <w:p w:rsidR="00E138CA" w:rsidRPr="00696F69" w:rsidRDefault="00E138CA" w:rsidP="00DB460E">
      <w:pPr>
        <w:pStyle w:val="001"/>
        <w:rPr>
          <w:sz w:val="22"/>
          <w:szCs w:val="22"/>
        </w:rPr>
      </w:pPr>
      <w:r w:rsidRPr="00696F69">
        <w:rPr>
          <w:sz w:val="22"/>
          <w:szCs w:val="22"/>
        </w:rPr>
        <w:t xml:space="preserve"> г) </w:t>
      </w:r>
      <w:r>
        <w:rPr>
          <w:sz w:val="22"/>
          <w:szCs w:val="22"/>
        </w:rPr>
        <w:t>д</w:t>
      </w:r>
      <w:r w:rsidRPr="00696F69">
        <w:rPr>
          <w:sz w:val="22"/>
          <w:szCs w:val="22"/>
        </w:rPr>
        <w:t>опускается уменьшать, но не более чем на 50% удельные размеры площадок для занятий физкультурой при формировании единого физкультурно-оздоровительного комплекса микрорайона для школьников и населения.</w:t>
      </w:r>
    </w:p>
    <w:p w:rsidR="00E138CA" w:rsidRPr="00696F69" w:rsidRDefault="00E138CA" w:rsidP="00DB460E">
      <w:pPr>
        <w:pStyle w:val="001"/>
      </w:pPr>
    </w:p>
    <w:p w:rsidR="00E138CA" w:rsidRPr="00696F69" w:rsidRDefault="00E138CA" w:rsidP="00DB460E">
      <w:pPr>
        <w:pStyle w:val="001"/>
      </w:pPr>
      <w:r w:rsidRPr="00696F69">
        <w:t>2.7. Спортивные площадки на дворовой территории многоквартирных жилых домов должны иметь вертикальную планировку и твердое (специальное спортивное, нетравмоопасное) покрытие, а также ограждение высотой 2-4,5 м из стальной сварной или плетенной сетки повышенного эстетического уровня.</w:t>
      </w:r>
    </w:p>
    <w:p w:rsidR="00E138CA" w:rsidRPr="00696F69" w:rsidRDefault="00E138CA" w:rsidP="00DB460E">
      <w:pPr>
        <w:pStyle w:val="001"/>
      </w:pPr>
      <w:r w:rsidRPr="00696F69">
        <w:t>2.8. Размещение индивидуального строительства в городском округе следует предусматривать в пределах городской черты – на свободных территориях, а также на территориях реконструируемой застройки.</w:t>
      </w:r>
    </w:p>
    <w:p w:rsidR="00E138CA" w:rsidRPr="00696F69" w:rsidRDefault="00E138CA" w:rsidP="00DB460E">
      <w:pPr>
        <w:pStyle w:val="001"/>
      </w:pPr>
      <w:r w:rsidRPr="00696F69">
        <w:t>2.9. На территории с застройкой индивидуальными жилыми домами с придомовыми участками гаражи-стоянки следует размещать в пределах отведенного участка.</w:t>
      </w:r>
    </w:p>
    <w:p w:rsidR="00E138CA" w:rsidRPr="00696F69" w:rsidRDefault="00E138CA" w:rsidP="00DB460E">
      <w:pPr>
        <w:pStyle w:val="001"/>
      </w:pPr>
      <w:r w:rsidRPr="00696F69">
        <w:t xml:space="preserve">2.10. На нижних этажах (не более двух этажей), цокольном этаже и (или) подвале многоэтажного жилого дома </w:t>
      </w:r>
      <w:r>
        <w:t xml:space="preserve">могут быть </w:t>
      </w:r>
      <w:r w:rsidRPr="00696F69">
        <w:t>размещ</w:t>
      </w:r>
      <w:r>
        <w:t>ены</w:t>
      </w:r>
      <w:r w:rsidRPr="00696F69">
        <w:t xml:space="preserve"> помещения общественного назначения и объекты культурно-бытового обслуживания.</w:t>
      </w:r>
    </w:p>
    <w:p w:rsidR="00E138CA" w:rsidRPr="00696F69" w:rsidRDefault="00E138CA" w:rsidP="00DB460E">
      <w:pPr>
        <w:pStyle w:val="001"/>
      </w:pPr>
      <w:r w:rsidRPr="00696F69">
        <w:t>Размещение в нижних этажах, цокольном этаже и (или) подвале помещений общественного назначения и объектов культурно-бытового обслуживания возможно</w:t>
      </w:r>
      <w:r>
        <w:t xml:space="preserve"> </w:t>
      </w:r>
      <w:r w:rsidRPr="00696F69">
        <w:t>при условии того, что площадь помещений, имеющих общественные функции, составляет не более 40% от общей площади здания и при поэтажном разделении различных видов использования.</w:t>
      </w:r>
    </w:p>
    <w:p w:rsidR="00E138CA" w:rsidRDefault="00E138CA" w:rsidP="00DB460E">
      <w:pPr>
        <w:pStyle w:val="001"/>
      </w:pPr>
      <w:r w:rsidRPr="00696F69">
        <w:t>2.11. Расстояния между крайними строениями и группами строений следует принимать на основе расчетов инсоляции и освещенности, учета противопожарных и иных норм и правил.</w:t>
      </w:r>
      <w:bookmarkStart w:id="10" w:name="_Toc470085112"/>
    </w:p>
    <w:p w:rsidR="00E138CA" w:rsidRDefault="00E138CA" w:rsidP="00DB460E">
      <w:pPr>
        <w:pStyle w:val="001"/>
      </w:pPr>
    </w:p>
    <w:p w:rsidR="00E138CA" w:rsidRDefault="00E138CA" w:rsidP="00DB460E">
      <w:pPr>
        <w:pStyle w:val="001"/>
        <w:jc w:val="center"/>
      </w:pPr>
      <w:r w:rsidRPr="00696F69">
        <w:t xml:space="preserve">3. Общественно-деловые зоны. Расчетные показатели </w:t>
      </w:r>
    </w:p>
    <w:p w:rsidR="00E138CA" w:rsidRDefault="00E138CA" w:rsidP="00DB460E">
      <w:pPr>
        <w:pStyle w:val="001"/>
        <w:jc w:val="center"/>
      </w:pPr>
      <w:r w:rsidRPr="00696F69">
        <w:t>в сфере социального и культурно-бытового обеспечения</w:t>
      </w:r>
      <w:bookmarkEnd w:id="10"/>
    </w:p>
    <w:p w:rsidR="00E138CA" w:rsidRPr="00696F69" w:rsidRDefault="00E138CA" w:rsidP="00DB460E">
      <w:pPr>
        <w:pStyle w:val="001"/>
        <w:jc w:val="center"/>
      </w:pPr>
    </w:p>
    <w:p w:rsidR="00E138CA" w:rsidRPr="00696F69" w:rsidRDefault="00E138CA" w:rsidP="00DB460E">
      <w:pPr>
        <w:pStyle w:val="001"/>
        <w:outlineLvl w:val="0"/>
      </w:pPr>
      <w:bookmarkStart w:id="11" w:name="_Toc470085113"/>
      <w:r w:rsidRPr="00696F69">
        <w:t>3.1. Общие требования</w:t>
      </w:r>
      <w:bookmarkEnd w:id="11"/>
    </w:p>
    <w:p w:rsidR="00E138CA" w:rsidRPr="00696F69" w:rsidRDefault="00E138CA" w:rsidP="00DB460E">
      <w:pPr>
        <w:pStyle w:val="001"/>
      </w:pPr>
      <w:r w:rsidRPr="00696F69">
        <w:t>3.1.1. Общественно</w:t>
      </w:r>
      <w:r>
        <w:t xml:space="preserve"> - </w:t>
      </w:r>
      <w:r w:rsidRPr="00696F69">
        <w:t>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объектов среднего профессионального и высшего профессионального образования, административных, научно–исследовательских учреждений, культовых зданий, объектов делового, финансового назначения, стоянок автомобильного транспорта, иных объектов, связанных с обеспечением жизнедеятельности граждан.</w:t>
      </w:r>
    </w:p>
    <w:p w:rsidR="00E138CA" w:rsidRPr="00696F69" w:rsidRDefault="00E138CA" w:rsidP="00DB460E">
      <w:pPr>
        <w:pStyle w:val="001"/>
      </w:pPr>
      <w:r w:rsidRPr="00696F69">
        <w:t>3.1.2. В общественно-деловых зонах допускается размещать:</w:t>
      </w:r>
    </w:p>
    <w:p w:rsidR="00E138CA" w:rsidRPr="00696F69" w:rsidRDefault="00E138CA" w:rsidP="00DB460E">
      <w:pPr>
        <w:pStyle w:val="001"/>
      </w:pPr>
      <w:r w:rsidRPr="00696F69">
        <w:t>производственные предприятия, осуществляющие обслуживание населения, площадью не более 200 м</w:t>
      </w:r>
      <w:r w:rsidRPr="00696F69">
        <w:rPr>
          <w:vertAlign w:val="superscript"/>
        </w:rPr>
        <w:t>2</w:t>
      </w:r>
      <w:r w:rsidRPr="00696F69">
        <w:t>, встроенные или занимающие часть   здания без производственной территории, экологически безопасные;</w:t>
      </w:r>
    </w:p>
    <w:p w:rsidR="00E138CA" w:rsidRPr="00696F69" w:rsidRDefault="00E138CA" w:rsidP="00DB460E">
      <w:pPr>
        <w:pStyle w:val="001"/>
      </w:pPr>
      <w:r w:rsidRPr="00696F69">
        <w:t>организации индустрии развлечений при отсутствии ограничений на их размещение.</w:t>
      </w:r>
    </w:p>
    <w:p w:rsidR="00E138CA" w:rsidRPr="00696F69" w:rsidRDefault="00E138CA" w:rsidP="00DB460E">
      <w:pPr>
        <w:pStyle w:val="001"/>
      </w:pPr>
      <w:r w:rsidRPr="00696F69">
        <w:t>3.1.3.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p>
    <w:p w:rsidR="00E138CA" w:rsidRPr="00696F69" w:rsidRDefault="00E138CA" w:rsidP="00DB460E">
      <w:pPr>
        <w:pStyle w:val="001"/>
      </w:pPr>
      <w:r w:rsidRPr="00696F69">
        <w:t>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p>
    <w:p w:rsidR="00E138CA" w:rsidRPr="00696F69" w:rsidRDefault="00E138CA" w:rsidP="00DB460E">
      <w:pPr>
        <w:pStyle w:val="001"/>
      </w:pPr>
      <w:r w:rsidRPr="00696F69">
        <w:t>3.1.4.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городского округа.</w:t>
      </w:r>
    </w:p>
    <w:p w:rsidR="00E138CA" w:rsidRPr="00696F69" w:rsidRDefault="00E138CA" w:rsidP="00DB460E">
      <w:pPr>
        <w:pStyle w:val="001"/>
      </w:pPr>
      <w:r w:rsidRPr="00696F69">
        <w:t>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p>
    <w:p w:rsidR="00E138CA" w:rsidRPr="00696F69" w:rsidRDefault="00E138CA" w:rsidP="00DB460E">
      <w:pPr>
        <w:pStyle w:val="001"/>
      </w:pPr>
      <w:r w:rsidRPr="00696F69">
        <w:t xml:space="preserve">3.1.5. Потребность населения в объектах социального и культурно-бытового обслуживания, нормы их расчета, уровень охвата по категориям населения, размеры земельных участков, в том числе нормируемые для расчетной территории микрорайона (квартала), минимальная удельная обеспеченность стандартным комплексом данных объектов повседневного и периодического обслуживания определяются в соответствии с </w:t>
      </w:r>
      <w:r w:rsidRPr="00F45450">
        <w:t>таблицей 8, таблице</w:t>
      </w:r>
      <w:r>
        <w:t>й</w:t>
      </w:r>
      <w:r w:rsidRPr="00F45450">
        <w:t xml:space="preserve"> 9, таблице</w:t>
      </w:r>
      <w:r>
        <w:t xml:space="preserve">й </w:t>
      </w:r>
      <w:r w:rsidRPr="00F45450">
        <w:t>10, таблице</w:t>
      </w:r>
      <w:r>
        <w:t>й</w:t>
      </w:r>
      <w:r w:rsidRPr="00F45450">
        <w:t xml:space="preserve"> 11, таблице</w:t>
      </w:r>
      <w:r>
        <w:t>й</w:t>
      </w:r>
      <w:r w:rsidRPr="00F45450">
        <w:t xml:space="preserve"> 12, таблице</w:t>
      </w:r>
      <w:r>
        <w:t>й</w:t>
      </w:r>
      <w:r w:rsidRPr="00F45450">
        <w:t xml:space="preserve"> 13, таблице</w:t>
      </w:r>
      <w:r>
        <w:t>й</w:t>
      </w:r>
      <w:r w:rsidRPr="00F45450">
        <w:t xml:space="preserve"> 14, таблице</w:t>
      </w:r>
      <w:r>
        <w:t>й</w:t>
      </w:r>
      <w:r w:rsidRPr="00F45450">
        <w:t xml:space="preserve"> 15.</w:t>
      </w:r>
    </w:p>
    <w:p w:rsidR="00E138CA" w:rsidRPr="00696F69" w:rsidRDefault="00E138CA" w:rsidP="00DB460E">
      <w:pPr>
        <w:pStyle w:val="001"/>
      </w:pPr>
      <w:r w:rsidRPr="00696F69">
        <w:t xml:space="preserve">3.1.6. Минимальные расстояния от стен зданий и границ земельных участков организаций обслуживания на основе расчетов инсоляции и освещенности, соблюдения противопожарных и бытовых разрывов должны быть не менее приведенных в таблице </w:t>
      </w:r>
      <w:r>
        <w:t>7</w:t>
      </w:r>
      <w:r w:rsidRPr="00696F69">
        <w:t>.</w:t>
      </w:r>
    </w:p>
    <w:p w:rsidR="00E138CA" w:rsidRPr="00696F69" w:rsidRDefault="00E138CA" w:rsidP="00DB460E">
      <w:pPr>
        <w:pStyle w:val="001"/>
        <w:jc w:val="right"/>
      </w:pPr>
      <w:bookmarkStart w:id="12" w:name="_Ref455063663"/>
      <w:r w:rsidRPr="00696F69">
        <w:t xml:space="preserve">Таблица </w:t>
      </w:r>
      <w:bookmarkEnd w:id="12"/>
      <w:r>
        <w:t>7</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8"/>
        <w:gridCol w:w="2869"/>
        <w:gridCol w:w="1510"/>
        <w:gridCol w:w="1325"/>
        <w:gridCol w:w="3622"/>
      </w:tblGrid>
      <w:tr w:rsidR="00E138CA" w:rsidRPr="00696F69" w:rsidTr="00B91752">
        <w:trPr>
          <w:tblHeader/>
          <w:jc w:val="center"/>
        </w:trPr>
        <w:tc>
          <w:tcPr>
            <w:tcW w:w="417" w:type="pct"/>
            <w:vMerge w:val="restart"/>
          </w:tcPr>
          <w:p w:rsidR="00E138CA" w:rsidRPr="00BF6A07" w:rsidRDefault="00E138CA" w:rsidP="00B91752">
            <w:pPr>
              <w:pStyle w:val="002"/>
              <w:rPr>
                <w:lang w:eastAsia="en-US"/>
              </w:rPr>
            </w:pPr>
            <w:r w:rsidRPr="00BF6A07">
              <w:rPr>
                <w:lang w:eastAsia="en-US"/>
              </w:rPr>
              <w:t>№ п/п</w:t>
            </w:r>
          </w:p>
        </w:tc>
        <w:tc>
          <w:tcPr>
            <w:tcW w:w="1410" w:type="pct"/>
            <w:vMerge w:val="restart"/>
          </w:tcPr>
          <w:p w:rsidR="00E138CA" w:rsidRPr="00BF6A07" w:rsidRDefault="00E138CA" w:rsidP="00B91752">
            <w:pPr>
              <w:pStyle w:val="002"/>
              <w:rPr>
                <w:lang w:eastAsia="en-US"/>
              </w:rPr>
            </w:pPr>
            <w:r w:rsidRPr="00BF6A07">
              <w:rPr>
                <w:lang w:eastAsia="en-US"/>
              </w:rPr>
              <w:t>Здания (земельные участки) организаций обслуживания</w:t>
            </w:r>
          </w:p>
        </w:tc>
        <w:tc>
          <w:tcPr>
            <w:tcW w:w="3173" w:type="pct"/>
            <w:gridSpan w:val="3"/>
          </w:tcPr>
          <w:p w:rsidR="00E138CA" w:rsidRPr="00BF6A07" w:rsidRDefault="00E138CA" w:rsidP="00B91752">
            <w:pPr>
              <w:pStyle w:val="002"/>
              <w:rPr>
                <w:lang w:eastAsia="en-US"/>
              </w:rPr>
            </w:pPr>
            <w:r w:rsidRPr="00BF6A07">
              <w:rPr>
                <w:lang w:eastAsia="en-US"/>
              </w:rPr>
              <w:t>Расстояние от зданий (границ участков) организаций обслуживания, м</w:t>
            </w:r>
          </w:p>
        </w:tc>
      </w:tr>
      <w:tr w:rsidR="00E138CA" w:rsidRPr="00696F69" w:rsidTr="00B91752">
        <w:trPr>
          <w:trHeight w:val="700"/>
          <w:tblHeader/>
          <w:jc w:val="center"/>
        </w:trPr>
        <w:tc>
          <w:tcPr>
            <w:tcW w:w="417" w:type="pct"/>
            <w:vMerge/>
          </w:tcPr>
          <w:p w:rsidR="00E138CA" w:rsidRPr="00BF6A07" w:rsidRDefault="00E138CA" w:rsidP="00B91752">
            <w:pPr>
              <w:pStyle w:val="002"/>
              <w:rPr>
                <w:lang w:eastAsia="en-US"/>
              </w:rPr>
            </w:pPr>
          </w:p>
        </w:tc>
        <w:tc>
          <w:tcPr>
            <w:tcW w:w="1410" w:type="pct"/>
            <w:vMerge/>
          </w:tcPr>
          <w:p w:rsidR="00E138CA" w:rsidRPr="00BF6A07" w:rsidRDefault="00E138CA" w:rsidP="00B91752">
            <w:pPr>
              <w:pStyle w:val="002"/>
              <w:rPr>
                <w:lang w:eastAsia="en-US"/>
              </w:rPr>
            </w:pPr>
          </w:p>
        </w:tc>
        <w:tc>
          <w:tcPr>
            <w:tcW w:w="742" w:type="pct"/>
          </w:tcPr>
          <w:p w:rsidR="00E138CA" w:rsidRPr="00BF6A07" w:rsidRDefault="00E138CA" w:rsidP="00B91752">
            <w:pPr>
              <w:pStyle w:val="002"/>
              <w:rPr>
                <w:lang w:eastAsia="en-US"/>
              </w:rPr>
            </w:pPr>
            <w:r w:rsidRPr="00BF6A07">
              <w:rPr>
                <w:lang w:eastAsia="en-US"/>
              </w:rPr>
              <w:t>до красной линии</w:t>
            </w:r>
          </w:p>
        </w:tc>
        <w:tc>
          <w:tcPr>
            <w:tcW w:w="651" w:type="pct"/>
          </w:tcPr>
          <w:p w:rsidR="00E138CA" w:rsidRPr="00BF6A07" w:rsidRDefault="00E138CA" w:rsidP="00B91752">
            <w:pPr>
              <w:pStyle w:val="002"/>
              <w:rPr>
                <w:lang w:eastAsia="en-US"/>
              </w:rPr>
            </w:pPr>
            <w:r w:rsidRPr="00BF6A07">
              <w:rPr>
                <w:lang w:eastAsia="en-US"/>
              </w:rPr>
              <w:t>до стен жилых домов</w:t>
            </w:r>
          </w:p>
        </w:tc>
        <w:tc>
          <w:tcPr>
            <w:tcW w:w="1780" w:type="pct"/>
          </w:tcPr>
          <w:p w:rsidR="00E138CA" w:rsidRPr="00BF6A07" w:rsidRDefault="00E138CA" w:rsidP="00B91752">
            <w:pPr>
              <w:pStyle w:val="002"/>
              <w:rPr>
                <w:lang w:eastAsia="en-US"/>
              </w:rPr>
            </w:pPr>
            <w:r w:rsidRPr="00BF6A07">
              <w:rPr>
                <w:lang w:eastAsia="en-US"/>
              </w:rPr>
              <w:t>до зданий общеобразовательных школ, дошкольных образовательных и лечебных учреждений</w:t>
            </w:r>
          </w:p>
        </w:tc>
      </w:tr>
      <w:tr w:rsidR="00E138CA" w:rsidRPr="00696F69" w:rsidTr="00B91752">
        <w:trPr>
          <w:tblHeader/>
          <w:jc w:val="center"/>
        </w:trPr>
        <w:tc>
          <w:tcPr>
            <w:tcW w:w="417" w:type="pct"/>
          </w:tcPr>
          <w:p w:rsidR="00E138CA" w:rsidRPr="00BF6A07" w:rsidRDefault="00E138CA" w:rsidP="00B91752">
            <w:pPr>
              <w:pStyle w:val="002"/>
              <w:rPr>
                <w:lang w:eastAsia="en-US"/>
              </w:rPr>
            </w:pPr>
            <w:r w:rsidRPr="00BF6A07">
              <w:rPr>
                <w:lang w:eastAsia="en-US"/>
              </w:rPr>
              <w:t>1</w:t>
            </w:r>
          </w:p>
        </w:tc>
        <w:tc>
          <w:tcPr>
            <w:tcW w:w="1410" w:type="pct"/>
          </w:tcPr>
          <w:p w:rsidR="00E138CA" w:rsidRPr="00BF6A07" w:rsidRDefault="00E138CA" w:rsidP="00B91752">
            <w:pPr>
              <w:pStyle w:val="002"/>
              <w:rPr>
                <w:lang w:eastAsia="en-US"/>
              </w:rPr>
            </w:pPr>
            <w:r w:rsidRPr="00BF6A07">
              <w:rPr>
                <w:lang w:eastAsia="en-US"/>
              </w:rPr>
              <w:t>2</w:t>
            </w:r>
          </w:p>
        </w:tc>
        <w:tc>
          <w:tcPr>
            <w:tcW w:w="742" w:type="pct"/>
          </w:tcPr>
          <w:p w:rsidR="00E138CA" w:rsidRPr="00BF6A07" w:rsidRDefault="00E138CA" w:rsidP="00B91752">
            <w:pPr>
              <w:pStyle w:val="002"/>
              <w:rPr>
                <w:lang w:eastAsia="en-US"/>
              </w:rPr>
            </w:pPr>
            <w:r w:rsidRPr="00BF6A07">
              <w:rPr>
                <w:lang w:eastAsia="en-US"/>
              </w:rPr>
              <w:t>3</w:t>
            </w:r>
          </w:p>
        </w:tc>
        <w:tc>
          <w:tcPr>
            <w:tcW w:w="2431" w:type="pct"/>
            <w:gridSpan w:val="2"/>
          </w:tcPr>
          <w:p w:rsidR="00E138CA" w:rsidRPr="00BF6A07" w:rsidRDefault="00E138CA" w:rsidP="00B91752">
            <w:pPr>
              <w:pStyle w:val="002"/>
              <w:rPr>
                <w:lang w:eastAsia="en-US"/>
              </w:rPr>
            </w:pPr>
            <w:r w:rsidRPr="00BF6A07">
              <w:rPr>
                <w:lang w:eastAsia="en-US"/>
              </w:rPr>
              <w:t>4</w:t>
            </w:r>
          </w:p>
        </w:tc>
      </w:tr>
      <w:tr w:rsidR="00E138CA" w:rsidRPr="00696F69" w:rsidTr="00B91752">
        <w:trPr>
          <w:tblHeader/>
          <w:jc w:val="center"/>
        </w:trPr>
        <w:tc>
          <w:tcPr>
            <w:tcW w:w="417" w:type="pc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1</w:t>
            </w:r>
          </w:p>
        </w:tc>
        <w:tc>
          <w:tcPr>
            <w:tcW w:w="1410" w:type="pct"/>
          </w:tcPr>
          <w:p w:rsidR="00E138CA" w:rsidRPr="00BF6A07" w:rsidRDefault="00E138CA" w:rsidP="00B91752">
            <w:pPr>
              <w:pStyle w:val="002"/>
              <w:jc w:val="left"/>
              <w:rPr>
                <w:lang w:eastAsia="en-US"/>
              </w:rPr>
            </w:pPr>
            <w:r w:rsidRPr="00BF6A07">
              <w:rPr>
                <w:lang w:eastAsia="en-US"/>
              </w:rPr>
              <w:t>Дошкольные образовательные учреждения и общеобразовательные школы (стены здания)</w:t>
            </w:r>
          </w:p>
        </w:tc>
        <w:tc>
          <w:tcPr>
            <w:tcW w:w="742" w:type="pct"/>
          </w:tcPr>
          <w:p w:rsidR="00E138CA" w:rsidRPr="00BF6A07" w:rsidRDefault="00E138CA" w:rsidP="00B91752">
            <w:pPr>
              <w:pStyle w:val="002"/>
              <w:rPr>
                <w:lang w:eastAsia="en-US"/>
              </w:rPr>
            </w:pPr>
            <w:r w:rsidRPr="00BF6A07">
              <w:rPr>
                <w:lang w:eastAsia="en-US"/>
              </w:rPr>
              <w:t>25</w:t>
            </w:r>
          </w:p>
        </w:tc>
        <w:tc>
          <w:tcPr>
            <w:tcW w:w="2431" w:type="pct"/>
            <w:gridSpan w:val="2"/>
          </w:tcPr>
          <w:p w:rsidR="00E138CA" w:rsidRPr="00BF6A07" w:rsidRDefault="00E138CA" w:rsidP="00B91752">
            <w:pPr>
              <w:pStyle w:val="002"/>
              <w:rPr>
                <w:lang w:eastAsia="en-US"/>
              </w:rPr>
            </w:pPr>
            <w:r w:rsidRPr="00BF6A07">
              <w:rPr>
                <w:lang w:eastAsia="en-US"/>
              </w:rPr>
              <w:t>По нормам инсоляции, освещенности и противопожарным требованиям</w:t>
            </w:r>
          </w:p>
        </w:tc>
      </w:tr>
      <w:tr w:rsidR="00E138CA" w:rsidRPr="00696F69" w:rsidTr="00B91752">
        <w:trPr>
          <w:tblHeader/>
          <w:jc w:val="center"/>
        </w:trPr>
        <w:tc>
          <w:tcPr>
            <w:tcW w:w="417" w:type="pct"/>
          </w:tcPr>
          <w:p w:rsidR="00E138CA" w:rsidRPr="00BF6A07" w:rsidRDefault="00E138CA" w:rsidP="00B91752">
            <w:pPr>
              <w:pStyle w:val="002"/>
              <w:rPr>
                <w:lang w:eastAsia="en-US"/>
              </w:rPr>
            </w:pPr>
            <w:r w:rsidRPr="00BF6A07">
              <w:rPr>
                <w:lang w:eastAsia="en-US"/>
              </w:rPr>
              <w:t>2</w:t>
            </w:r>
          </w:p>
        </w:tc>
        <w:tc>
          <w:tcPr>
            <w:tcW w:w="1410" w:type="pct"/>
          </w:tcPr>
          <w:p w:rsidR="00E138CA" w:rsidRPr="00BF6A07" w:rsidRDefault="00E138CA" w:rsidP="00B91752">
            <w:pPr>
              <w:pStyle w:val="002"/>
              <w:jc w:val="left"/>
              <w:rPr>
                <w:lang w:eastAsia="en-US"/>
              </w:rPr>
            </w:pPr>
            <w:r w:rsidRPr="00BF6A07">
              <w:rPr>
                <w:lang w:eastAsia="en-US"/>
              </w:rPr>
              <w:t>Приемные пункты вторичного сырья</w:t>
            </w:r>
          </w:p>
        </w:tc>
        <w:tc>
          <w:tcPr>
            <w:tcW w:w="742" w:type="pct"/>
          </w:tcPr>
          <w:p w:rsidR="00E138CA" w:rsidRPr="00BF6A07" w:rsidRDefault="00E138CA" w:rsidP="00B91752">
            <w:pPr>
              <w:pStyle w:val="002"/>
              <w:rPr>
                <w:lang w:eastAsia="en-US"/>
              </w:rPr>
            </w:pPr>
            <w:r w:rsidRPr="00BF6A07">
              <w:rPr>
                <w:lang w:eastAsia="en-US"/>
              </w:rPr>
              <w:t>-</w:t>
            </w:r>
          </w:p>
        </w:tc>
        <w:tc>
          <w:tcPr>
            <w:tcW w:w="651" w:type="pct"/>
          </w:tcPr>
          <w:p w:rsidR="00E138CA" w:rsidRPr="00BF6A07" w:rsidRDefault="00E138CA" w:rsidP="00B91752">
            <w:pPr>
              <w:pStyle w:val="002"/>
              <w:rPr>
                <w:lang w:eastAsia="en-US"/>
              </w:rPr>
            </w:pPr>
            <w:r w:rsidRPr="00BF6A07">
              <w:rPr>
                <w:lang w:eastAsia="en-US"/>
              </w:rPr>
              <w:t>20</w:t>
            </w:r>
          </w:p>
        </w:tc>
        <w:tc>
          <w:tcPr>
            <w:tcW w:w="1780" w:type="pct"/>
          </w:tcPr>
          <w:p w:rsidR="00E138CA" w:rsidRPr="00BF6A07" w:rsidRDefault="00E138CA" w:rsidP="00B91752">
            <w:pPr>
              <w:pStyle w:val="002"/>
              <w:rPr>
                <w:lang w:eastAsia="en-US"/>
              </w:rPr>
            </w:pPr>
            <w:r w:rsidRPr="00BF6A07">
              <w:rPr>
                <w:lang w:eastAsia="en-US"/>
              </w:rPr>
              <w:t>50</w:t>
            </w:r>
          </w:p>
        </w:tc>
      </w:tr>
      <w:tr w:rsidR="00E138CA" w:rsidRPr="00696F69" w:rsidTr="00B91752">
        <w:trPr>
          <w:tblHeader/>
          <w:jc w:val="center"/>
        </w:trPr>
        <w:tc>
          <w:tcPr>
            <w:tcW w:w="417" w:type="pct"/>
          </w:tcPr>
          <w:p w:rsidR="00E138CA" w:rsidRPr="00BF6A07" w:rsidRDefault="00E138CA" w:rsidP="00B91752">
            <w:pPr>
              <w:pStyle w:val="002"/>
              <w:rPr>
                <w:lang w:eastAsia="en-US"/>
              </w:rPr>
            </w:pPr>
            <w:r w:rsidRPr="00BF6A07">
              <w:rPr>
                <w:lang w:eastAsia="en-US"/>
              </w:rPr>
              <w:t>3</w:t>
            </w:r>
          </w:p>
        </w:tc>
        <w:tc>
          <w:tcPr>
            <w:tcW w:w="1410" w:type="pct"/>
          </w:tcPr>
          <w:p w:rsidR="00E138CA" w:rsidRPr="00BF6A07" w:rsidRDefault="00E138CA" w:rsidP="00B91752">
            <w:pPr>
              <w:pStyle w:val="002"/>
              <w:jc w:val="left"/>
              <w:rPr>
                <w:lang w:eastAsia="en-US"/>
              </w:rPr>
            </w:pPr>
            <w:r w:rsidRPr="00BF6A07">
              <w:rPr>
                <w:lang w:eastAsia="en-US"/>
              </w:rPr>
              <w:t>Пожарные депо</w:t>
            </w:r>
          </w:p>
        </w:tc>
        <w:tc>
          <w:tcPr>
            <w:tcW w:w="742" w:type="pct"/>
          </w:tcPr>
          <w:p w:rsidR="00E138CA" w:rsidRPr="00BF6A07" w:rsidRDefault="00E138CA" w:rsidP="00B91752">
            <w:pPr>
              <w:pStyle w:val="002"/>
              <w:rPr>
                <w:lang w:eastAsia="en-US"/>
              </w:rPr>
            </w:pPr>
            <w:r w:rsidRPr="00BF6A07">
              <w:rPr>
                <w:lang w:eastAsia="en-US"/>
              </w:rPr>
              <w:t>10 (15 – для депо I типа)</w:t>
            </w:r>
          </w:p>
        </w:tc>
        <w:tc>
          <w:tcPr>
            <w:tcW w:w="2431" w:type="pct"/>
            <w:gridSpan w:val="2"/>
          </w:tcPr>
          <w:p w:rsidR="00E138CA" w:rsidRPr="00BF6A07" w:rsidRDefault="00E138CA" w:rsidP="00B91752">
            <w:pPr>
              <w:pStyle w:val="002"/>
              <w:rPr>
                <w:color w:val="000000"/>
                <w:lang w:eastAsia="en-US"/>
              </w:rPr>
            </w:pPr>
            <w:r w:rsidRPr="00BF6A07">
              <w:rPr>
                <w:color w:val="000000"/>
                <w:lang w:eastAsia="en-US"/>
              </w:rPr>
              <w:t xml:space="preserve">Федеральный закон от 22 июля 2008 года № 123-ФЗ «Технический регламент о требованиях пожарной безопасности» и </w:t>
            </w:r>
            <w:hyperlink r:id="rId9" w:history="1">
              <w:r w:rsidRPr="00BF6A07">
                <w:rPr>
                  <w:color w:val="000000"/>
                  <w:lang w:eastAsia="en-US"/>
                </w:rPr>
                <w:t>СП 11.13130.2009</w:t>
              </w:r>
            </w:hyperlink>
          </w:p>
        </w:tc>
      </w:tr>
      <w:tr w:rsidR="00E138CA" w:rsidRPr="00696F69" w:rsidTr="00B91752">
        <w:trPr>
          <w:tblHeader/>
          <w:jc w:val="center"/>
        </w:trPr>
        <w:tc>
          <w:tcPr>
            <w:tcW w:w="417" w:type="pct"/>
          </w:tcPr>
          <w:p w:rsidR="00E138CA" w:rsidRPr="00BF6A07" w:rsidRDefault="00E138CA" w:rsidP="00B91752">
            <w:pPr>
              <w:pStyle w:val="002"/>
              <w:rPr>
                <w:lang w:eastAsia="en-US"/>
              </w:rPr>
            </w:pPr>
            <w:r w:rsidRPr="00BF6A07">
              <w:rPr>
                <w:lang w:eastAsia="en-US"/>
              </w:rPr>
              <w:t>4</w:t>
            </w:r>
          </w:p>
        </w:tc>
        <w:tc>
          <w:tcPr>
            <w:tcW w:w="1410" w:type="pct"/>
          </w:tcPr>
          <w:p w:rsidR="00E138CA" w:rsidRPr="00BF6A07" w:rsidRDefault="00E138CA" w:rsidP="00B91752">
            <w:pPr>
              <w:pStyle w:val="002"/>
              <w:jc w:val="left"/>
              <w:rPr>
                <w:lang w:eastAsia="en-US"/>
              </w:rPr>
            </w:pPr>
            <w:r w:rsidRPr="00BF6A07">
              <w:rPr>
                <w:lang w:eastAsia="en-US"/>
              </w:rPr>
              <w:t>Кладбища традиционного захоронения и крематории</w:t>
            </w:r>
          </w:p>
        </w:tc>
        <w:tc>
          <w:tcPr>
            <w:tcW w:w="742" w:type="pct"/>
          </w:tcPr>
          <w:p w:rsidR="00E138CA" w:rsidRPr="00BF6A07" w:rsidRDefault="00E138CA" w:rsidP="00B91752">
            <w:pPr>
              <w:pStyle w:val="002"/>
              <w:rPr>
                <w:lang w:eastAsia="en-US"/>
              </w:rPr>
            </w:pPr>
            <w:r w:rsidRPr="00BF6A07">
              <w:rPr>
                <w:lang w:eastAsia="en-US"/>
              </w:rPr>
              <w:t>6</w:t>
            </w:r>
          </w:p>
        </w:tc>
        <w:tc>
          <w:tcPr>
            <w:tcW w:w="651" w:type="pct"/>
          </w:tcPr>
          <w:p w:rsidR="00E138CA" w:rsidRPr="00BF6A07" w:rsidRDefault="00E138CA" w:rsidP="00B91752">
            <w:pPr>
              <w:pStyle w:val="002"/>
              <w:rPr>
                <w:lang w:eastAsia="en-US"/>
              </w:rPr>
            </w:pPr>
            <w:r w:rsidRPr="00BF6A07">
              <w:rPr>
                <w:lang w:eastAsia="en-US"/>
              </w:rPr>
              <w:t>500</w:t>
            </w:r>
          </w:p>
        </w:tc>
        <w:tc>
          <w:tcPr>
            <w:tcW w:w="1780" w:type="pct"/>
          </w:tcPr>
          <w:p w:rsidR="00E138CA" w:rsidRPr="00BF6A07" w:rsidRDefault="00E138CA" w:rsidP="00B91752">
            <w:pPr>
              <w:pStyle w:val="002"/>
              <w:rPr>
                <w:lang w:eastAsia="en-US"/>
              </w:rPr>
            </w:pPr>
            <w:r w:rsidRPr="00BF6A07">
              <w:rPr>
                <w:lang w:eastAsia="en-US"/>
              </w:rPr>
              <w:t>500</w:t>
            </w:r>
          </w:p>
        </w:tc>
      </w:tr>
    </w:tbl>
    <w:p w:rsidR="00E138CA" w:rsidRPr="00696F69" w:rsidRDefault="00E138CA" w:rsidP="00DB460E">
      <w:pPr>
        <w:pStyle w:val="001"/>
        <w:rPr>
          <w:sz w:val="22"/>
          <w:szCs w:val="22"/>
        </w:rPr>
      </w:pPr>
      <w:r w:rsidRPr="00696F69">
        <w:rPr>
          <w:sz w:val="22"/>
          <w:szCs w:val="22"/>
        </w:rPr>
        <w:t>Примечания:</w:t>
      </w:r>
    </w:p>
    <w:p w:rsidR="00E138CA" w:rsidRPr="00696F69" w:rsidRDefault="00E138CA" w:rsidP="00DB460E">
      <w:pPr>
        <w:pStyle w:val="001"/>
        <w:rPr>
          <w:sz w:val="22"/>
          <w:szCs w:val="22"/>
        </w:rPr>
      </w:pPr>
      <w:r w:rsidRPr="00696F69">
        <w:rPr>
          <w:sz w:val="22"/>
          <w:szCs w:val="22"/>
        </w:rPr>
        <w:t xml:space="preserve">а) </w:t>
      </w:r>
      <w:r>
        <w:rPr>
          <w:sz w:val="22"/>
          <w:szCs w:val="22"/>
        </w:rPr>
        <w:t>у</w:t>
      </w:r>
      <w:r w:rsidRPr="00696F69">
        <w:rPr>
          <w:sz w:val="22"/>
          <w:szCs w:val="22"/>
        </w:rPr>
        <w:t>частки дошкольных образовательных учреждений не должны примыкать непосредственн</w:t>
      </w:r>
      <w:r>
        <w:rPr>
          <w:sz w:val="22"/>
          <w:szCs w:val="22"/>
        </w:rPr>
        <w:t>о к магистральным улицам;</w:t>
      </w:r>
    </w:p>
    <w:p w:rsidR="00E138CA" w:rsidRPr="00696F69" w:rsidRDefault="00E138CA" w:rsidP="00DB460E">
      <w:pPr>
        <w:pStyle w:val="001"/>
        <w:rPr>
          <w:sz w:val="22"/>
          <w:szCs w:val="22"/>
        </w:rPr>
      </w:pPr>
      <w:r w:rsidRPr="00696F69">
        <w:rPr>
          <w:sz w:val="22"/>
          <w:szCs w:val="22"/>
        </w:rPr>
        <w:t xml:space="preserve">б) </w:t>
      </w:r>
      <w:r>
        <w:rPr>
          <w:sz w:val="22"/>
          <w:szCs w:val="22"/>
        </w:rPr>
        <w:t>п</w:t>
      </w:r>
      <w:r w:rsidRPr="00696F69">
        <w:rPr>
          <w:sz w:val="22"/>
          <w:szCs w:val="22"/>
        </w:rPr>
        <w:t>риемные пункты вторичного сырья следует изолировать полосой зеленых насаждений и предусматривать к ним подъездные пут</w:t>
      </w:r>
      <w:r>
        <w:rPr>
          <w:sz w:val="22"/>
          <w:szCs w:val="22"/>
        </w:rPr>
        <w:t>и для автомобильного транспорта;</w:t>
      </w:r>
    </w:p>
    <w:p w:rsidR="00E138CA" w:rsidRPr="00696F69" w:rsidRDefault="00E138CA" w:rsidP="00DB460E">
      <w:pPr>
        <w:pStyle w:val="001"/>
        <w:rPr>
          <w:sz w:val="22"/>
          <w:szCs w:val="22"/>
        </w:rPr>
      </w:pPr>
      <w:r w:rsidRPr="00696F69">
        <w:rPr>
          <w:sz w:val="22"/>
          <w:szCs w:val="22"/>
        </w:rPr>
        <w:t xml:space="preserve">в)  </w:t>
      </w:r>
      <w:r>
        <w:rPr>
          <w:sz w:val="22"/>
          <w:szCs w:val="22"/>
        </w:rPr>
        <w:t>п</w:t>
      </w:r>
      <w:r w:rsidRPr="00696F69">
        <w:rPr>
          <w:sz w:val="22"/>
          <w:szCs w:val="22"/>
        </w:rPr>
        <w:t>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100 м</w:t>
      </w:r>
      <w:r>
        <w:rPr>
          <w:sz w:val="22"/>
          <w:szCs w:val="22"/>
        </w:rPr>
        <w:t>;</w:t>
      </w:r>
    </w:p>
    <w:p w:rsidR="00E138CA" w:rsidRPr="00696F69" w:rsidRDefault="00E138CA" w:rsidP="00DB460E">
      <w:pPr>
        <w:pStyle w:val="001"/>
        <w:rPr>
          <w:sz w:val="22"/>
          <w:szCs w:val="22"/>
        </w:rPr>
      </w:pPr>
      <w:r w:rsidRPr="00696F69">
        <w:rPr>
          <w:sz w:val="22"/>
          <w:szCs w:val="22"/>
        </w:rPr>
        <w:t xml:space="preserve">г) </w:t>
      </w:r>
      <w:r>
        <w:rPr>
          <w:sz w:val="22"/>
          <w:szCs w:val="22"/>
        </w:rPr>
        <w:t>у</w:t>
      </w:r>
      <w:r w:rsidRPr="00696F69">
        <w:rPr>
          <w:sz w:val="22"/>
          <w:szCs w:val="22"/>
        </w:rPr>
        <w:t>частки вновь размещаемых больниц не должны примыкать непосредственно к магистральным улицам.</w:t>
      </w:r>
    </w:p>
    <w:p w:rsidR="00E138CA" w:rsidRPr="00696F69" w:rsidRDefault="00E138CA" w:rsidP="00DB460E">
      <w:pPr>
        <w:pStyle w:val="001"/>
        <w:rPr>
          <w:sz w:val="22"/>
          <w:szCs w:val="22"/>
        </w:rPr>
      </w:pPr>
      <w:r w:rsidRPr="00696F69">
        <w:rPr>
          <w:sz w:val="22"/>
          <w:szCs w:val="22"/>
        </w:rPr>
        <w:t>На земельном участке больницы необходимо предусматривать отдельные въезды:</w:t>
      </w:r>
    </w:p>
    <w:p w:rsidR="00E138CA" w:rsidRPr="00696F69" w:rsidRDefault="00E138CA" w:rsidP="00DB460E">
      <w:pPr>
        <w:pStyle w:val="001"/>
        <w:rPr>
          <w:sz w:val="22"/>
          <w:szCs w:val="22"/>
        </w:rPr>
      </w:pPr>
      <w:r>
        <w:rPr>
          <w:sz w:val="22"/>
          <w:szCs w:val="22"/>
        </w:rPr>
        <w:t>а)</w:t>
      </w:r>
      <w:r w:rsidRPr="00696F69">
        <w:rPr>
          <w:sz w:val="22"/>
          <w:szCs w:val="22"/>
        </w:rPr>
        <w:t xml:space="preserve"> в хозяйственную зону;</w:t>
      </w:r>
    </w:p>
    <w:p w:rsidR="00E138CA" w:rsidRPr="00696F69" w:rsidRDefault="00E138CA" w:rsidP="00DB460E">
      <w:pPr>
        <w:pStyle w:val="001"/>
        <w:rPr>
          <w:sz w:val="22"/>
          <w:szCs w:val="22"/>
        </w:rPr>
      </w:pPr>
      <w:r>
        <w:rPr>
          <w:sz w:val="22"/>
          <w:szCs w:val="22"/>
        </w:rPr>
        <w:t>б)</w:t>
      </w:r>
      <w:r w:rsidRPr="00696F69">
        <w:rPr>
          <w:sz w:val="22"/>
          <w:szCs w:val="22"/>
        </w:rPr>
        <w:t xml:space="preserve"> в лечебную зону, в том числе для инфекционных больных;</w:t>
      </w:r>
    </w:p>
    <w:p w:rsidR="00E138CA" w:rsidRPr="00696F69" w:rsidRDefault="00E138CA" w:rsidP="00DB460E">
      <w:pPr>
        <w:pStyle w:val="001"/>
        <w:rPr>
          <w:sz w:val="22"/>
          <w:szCs w:val="22"/>
        </w:rPr>
      </w:pPr>
      <w:r>
        <w:rPr>
          <w:sz w:val="22"/>
          <w:szCs w:val="22"/>
        </w:rPr>
        <w:t>в)</w:t>
      </w:r>
      <w:r w:rsidRPr="00696F69">
        <w:rPr>
          <w:sz w:val="22"/>
          <w:szCs w:val="22"/>
        </w:rPr>
        <w:t xml:space="preserve"> в патологоанатомическое отделение.</w:t>
      </w:r>
    </w:p>
    <w:p w:rsidR="00E138CA" w:rsidRPr="00696F69" w:rsidRDefault="00E138CA" w:rsidP="00DB460E">
      <w:pPr>
        <w:pStyle w:val="001"/>
      </w:pPr>
      <w:r w:rsidRPr="00696F69">
        <w:t xml:space="preserve">3.1.7. Радиус обслуживания населения объектами обслуживания, размещаемыми в жилой застройке в зависимости от элементов планировочной структуры (микрорайон (квартал), следует принимать в соответствии с таблицей </w:t>
      </w:r>
      <w:r>
        <w:t>8</w:t>
      </w:r>
      <w:r w:rsidRPr="00696F69">
        <w:t xml:space="preserve">, таблицей </w:t>
      </w:r>
      <w:r>
        <w:t>10</w:t>
      </w:r>
      <w:r w:rsidRPr="00696F69">
        <w:t>, таблице</w:t>
      </w:r>
      <w:r>
        <w:t>й 11</w:t>
      </w:r>
      <w:r w:rsidRPr="00696F69">
        <w:t>, таблице</w:t>
      </w:r>
      <w:r>
        <w:t>й 12</w:t>
      </w:r>
      <w:r w:rsidRPr="00696F69">
        <w:t>, таблице</w:t>
      </w:r>
      <w:r>
        <w:t>й 13</w:t>
      </w:r>
      <w:r w:rsidRPr="00696F69">
        <w:t>, таблице</w:t>
      </w:r>
      <w:r>
        <w:t>й 14</w:t>
      </w:r>
      <w:r w:rsidRPr="00696F69">
        <w:t>, таблице</w:t>
      </w:r>
      <w:r>
        <w:t>й 15</w:t>
      </w:r>
      <w:r w:rsidRPr="00696F69">
        <w:t>.</w:t>
      </w:r>
    </w:p>
    <w:p w:rsidR="00E138CA" w:rsidRPr="00696F69" w:rsidRDefault="00E138CA" w:rsidP="00DB460E">
      <w:pPr>
        <w:pStyle w:val="001"/>
      </w:pPr>
      <w:r w:rsidRPr="00696F69">
        <w:t>3.1.8. На земельном участке жилого дома со встроенным или пристроенным объектом обслуживания должны быть выделены жилая и общественная зоны. Перед входом в здание необходимо предусматривать стоянку для транспортных средств.</w:t>
      </w:r>
    </w:p>
    <w:p w:rsidR="00E138CA" w:rsidRPr="00696F69" w:rsidRDefault="00E138CA" w:rsidP="00DB460E">
      <w:pPr>
        <w:pStyle w:val="001"/>
        <w:outlineLvl w:val="0"/>
      </w:pPr>
      <w:bookmarkStart w:id="13" w:name="_Toc470085114"/>
      <w:r w:rsidRPr="00696F69">
        <w:t>3.2. Нормативы обеспеченности объектами образования</w:t>
      </w:r>
      <w:bookmarkEnd w:id="13"/>
      <w:r>
        <w:t>.</w:t>
      </w:r>
    </w:p>
    <w:p w:rsidR="00E138CA" w:rsidRPr="00696F69" w:rsidRDefault="00E138CA" w:rsidP="00DB460E">
      <w:pPr>
        <w:pStyle w:val="001"/>
        <w:jc w:val="right"/>
      </w:pPr>
      <w:bookmarkStart w:id="14" w:name="_Ref450146654"/>
      <w:r w:rsidRPr="00D20924">
        <w:t xml:space="preserve">Таблица </w:t>
      </w:r>
      <w:bookmarkEnd w:id="14"/>
      <w:r w:rsidRPr="00D20924">
        <w:t>8</w:t>
      </w: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tblPr>
      <w:tblGrid>
        <w:gridCol w:w="715"/>
        <w:gridCol w:w="2021"/>
        <w:gridCol w:w="1577"/>
        <w:gridCol w:w="2157"/>
        <w:gridCol w:w="1822"/>
        <w:gridCol w:w="1942"/>
      </w:tblGrid>
      <w:tr w:rsidR="00E138CA" w:rsidRPr="00696F69" w:rsidTr="009473F8">
        <w:trPr>
          <w:trHeight w:val="1390"/>
          <w:tblHeader/>
          <w:jc w:val="center"/>
        </w:trPr>
        <w:tc>
          <w:tcPr>
            <w:tcW w:w="349" w:type="pct"/>
          </w:tcPr>
          <w:p w:rsidR="00E138CA" w:rsidRPr="00BF6A07" w:rsidRDefault="00E138CA" w:rsidP="00B91752">
            <w:pPr>
              <w:pStyle w:val="002"/>
              <w:rPr>
                <w:lang w:eastAsia="en-US"/>
              </w:rPr>
            </w:pPr>
            <w:r w:rsidRPr="00BF6A07">
              <w:rPr>
                <w:lang w:eastAsia="en-US"/>
              </w:rPr>
              <w:t xml:space="preserve">№ п/п </w:t>
            </w:r>
          </w:p>
        </w:tc>
        <w:tc>
          <w:tcPr>
            <w:tcW w:w="987" w:type="pct"/>
          </w:tcPr>
          <w:p w:rsidR="00E138CA" w:rsidRPr="00BF6A07" w:rsidRDefault="00E138CA" w:rsidP="00B91752">
            <w:pPr>
              <w:pStyle w:val="002"/>
              <w:rPr>
                <w:lang w:eastAsia="en-US"/>
              </w:rPr>
            </w:pPr>
            <w:r w:rsidRPr="00BF6A07">
              <w:rPr>
                <w:lang w:eastAsia="en-US"/>
              </w:rPr>
              <w:t>Учреждения, предприятия, сооружения</w:t>
            </w:r>
          </w:p>
        </w:tc>
        <w:tc>
          <w:tcPr>
            <w:tcW w:w="770" w:type="pct"/>
          </w:tcPr>
          <w:p w:rsidR="00E138CA" w:rsidRPr="00BF6A07" w:rsidRDefault="00E138CA" w:rsidP="00B91752">
            <w:pPr>
              <w:pStyle w:val="002"/>
              <w:rPr>
                <w:lang w:eastAsia="en-US"/>
              </w:rPr>
            </w:pPr>
            <w:r w:rsidRPr="00BF6A07">
              <w:rPr>
                <w:lang w:eastAsia="en-US"/>
              </w:rPr>
              <w:t>Единица измерения</w:t>
            </w:r>
          </w:p>
        </w:tc>
        <w:tc>
          <w:tcPr>
            <w:tcW w:w="1054" w:type="pct"/>
          </w:tcPr>
          <w:p w:rsidR="00E138CA" w:rsidRPr="00BF6A07" w:rsidRDefault="00E138CA" w:rsidP="00B91752">
            <w:pPr>
              <w:pStyle w:val="002"/>
              <w:rPr>
                <w:lang w:eastAsia="en-US"/>
              </w:rPr>
            </w:pPr>
            <w:r w:rsidRPr="00BF6A07">
              <w:rPr>
                <w:lang w:eastAsia="en-US"/>
              </w:rPr>
              <w:t>Рекомендуемая обеспеченность на 1000 жителей (в пределах минимума)</w:t>
            </w:r>
          </w:p>
        </w:tc>
        <w:tc>
          <w:tcPr>
            <w:tcW w:w="890" w:type="pct"/>
          </w:tcPr>
          <w:p w:rsidR="00E138CA" w:rsidRPr="00BF6A07" w:rsidRDefault="00E138CA" w:rsidP="00B91752">
            <w:pPr>
              <w:pStyle w:val="002"/>
              <w:rPr>
                <w:lang w:eastAsia="en-US"/>
              </w:rPr>
            </w:pPr>
            <w:r w:rsidRPr="00BF6A07">
              <w:rPr>
                <w:lang w:eastAsia="en-US"/>
              </w:rPr>
              <w:t>Размер земельного участка*</w:t>
            </w:r>
          </w:p>
        </w:tc>
        <w:tc>
          <w:tcPr>
            <w:tcW w:w="949" w:type="pct"/>
          </w:tcPr>
          <w:p w:rsidR="00E138CA" w:rsidRPr="00BF6A07" w:rsidRDefault="00E138CA" w:rsidP="00B91752">
            <w:pPr>
              <w:pStyle w:val="002"/>
              <w:rPr>
                <w:lang w:eastAsia="en-US"/>
              </w:rPr>
            </w:pPr>
            <w:r w:rsidRPr="00BF6A07">
              <w:rPr>
                <w:lang w:eastAsia="en-US"/>
              </w:rPr>
              <w:t>Примечание</w:t>
            </w:r>
          </w:p>
        </w:tc>
      </w:tr>
      <w:tr w:rsidR="00E138CA" w:rsidRPr="00696F69" w:rsidTr="009473F8">
        <w:trPr>
          <w:trHeight w:val="275"/>
          <w:tblHeader/>
          <w:jc w:val="center"/>
        </w:trPr>
        <w:tc>
          <w:tcPr>
            <w:tcW w:w="349" w:type="pct"/>
          </w:tcPr>
          <w:p w:rsidR="00E138CA" w:rsidRPr="00BF6A07" w:rsidRDefault="00E138CA" w:rsidP="00B91752">
            <w:pPr>
              <w:pStyle w:val="002"/>
              <w:rPr>
                <w:lang w:eastAsia="en-US"/>
              </w:rPr>
            </w:pPr>
            <w:r w:rsidRPr="00BF6A07">
              <w:rPr>
                <w:lang w:eastAsia="en-US"/>
              </w:rPr>
              <w:t>1</w:t>
            </w:r>
          </w:p>
        </w:tc>
        <w:tc>
          <w:tcPr>
            <w:tcW w:w="987" w:type="pct"/>
          </w:tcPr>
          <w:p w:rsidR="00E138CA" w:rsidRPr="00BF6A07" w:rsidRDefault="00E138CA" w:rsidP="00B91752">
            <w:pPr>
              <w:pStyle w:val="002"/>
              <w:rPr>
                <w:lang w:eastAsia="en-US"/>
              </w:rPr>
            </w:pPr>
            <w:r w:rsidRPr="00BF6A07">
              <w:rPr>
                <w:lang w:eastAsia="en-US"/>
              </w:rPr>
              <w:t>2</w:t>
            </w:r>
          </w:p>
        </w:tc>
        <w:tc>
          <w:tcPr>
            <w:tcW w:w="770" w:type="pct"/>
          </w:tcPr>
          <w:p w:rsidR="00E138CA" w:rsidRPr="00BF6A07" w:rsidRDefault="00E138CA" w:rsidP="00B91752">
            <w:pPr>
              <w:pStyle w:val="002"/>
              <w:rPr>
                <w:lang w:eastAsia="en-US"/>
              </w:rPr>
            </w:pPr>
            <w:r w:rsidRPr="00BF6A07">
              <w:rPr>
                <w:lang w:eastAsia="en-US"/>
              </w:rPr>
              <w:t>3</w:t>
            </w:r>
          </w:p>
        </w:tc>
        <w:tc>
          <w:tcPr>
            <w:tcW w:w="1054" w:type="pct"/>
          </w:tcPr>
          <w:p w:rsidR="00E138CA" w:rsidRPr="00BF6A07" w:rsidRDefault="00E138CA" w:rsidP="00B91752">
            <w:pPr>
              <w:pStyle w:val="002"/>
              <w:rPr>
                <w:lang w:eastAsia="en-US"/>
              </w:rPr>
            </w:pPr>
            <w:r w:rsidRPr="00BF6A07">
              <w:rPr>
                <w:lang w:eastAsia="en-US"/>
              </w:rPr>
              <w:t>4</w:t>
            </w:r>
          </w:p>
        </w:tc>
        <w:tc>
          <w:tcPr>
            <w:tcW w:w="890" w:type="pct"/>
          </w:tcPr>
          <w:p w:rsidR="00E138CA" w:rsidRPr="00BF6A07" w:rsidRDefault="00E138CA" w:rsidP="00B91752">
            <w:pPr>
              <w:pStyle w:val="002"/>
              <w:rPr>
                <w:lang w:eastAsia="en-US"/>
              </w:rPr>
            </w:pPr>
            <w:r w:rsidRPr="00BF6A07">
              <w:rPr>
                <w:lang w:eastAsia="en-US"/>
              </w:rPr>
              <w:t>5</w:t>
            </w:r>
          </w:p>
        </w:tc>
        <w:tc>
          <w:tcPr>
            <w:tcW w:w="949" w:type="pct"/>
          </w:tcPr>
          <w:p w:rsidR="00E138CA" w:rsidRPr="00BF6A07" w:rsidRDefault="00E138CA" w:rsidP="00B91752">
            <w:pPr>
              <w:pStyle w:val="002"/>
              <w:rPr>
                <w:lang w:eastAsia="en-US"/>
              </w:rPr>
            </w:pPr>
            <w:r w:rsidRPr="00BF6A07">
              <w:rPr>
                <w:lang w:eastAsia="en-US"/>
              </w:rPr>
              <w:t>6</w:t>
            </w:r>
          </w:p>
        </w:tc>
      </w:tr>
      <w:tr w:rsidR="00E138CA" w:rsidRPr="00696F69" w:rsidTr="009473F8">
        <w:trPr>
          <w:trHeight w:val="4790"/>
          <w:jc w:val="center"/>
        </w:trPr>
        <w:tc>
          <w:tcPr>
            <w:tcW w:w="349" w:type="pct"/>
            <w:vMerge w:val="restart"/>
          </w:tcPr>
          <w:p w:rsidR="00E138CA" w:rsidRPr="00BF6A07" w:rsidRDefault="00E138CA" w:rsidP="00B91752">
            <w:pPr>
              <w:pStyle w:val="002"/>
              <w:rPr>
                <w:lang w:eastAsia="en-US"/>
              </w:rPr>
            </w:pPr>
            <w:r w:rsidRPr="00BF6A07">
              <w:rPr>
                <w:lang w:eastAsia="en-US"/>
              </w:rPr>
              <w:t>1</w:t>
            </w:r>
          </w:p>
        </w:tc>
        <w:tc>
          <w:tcPr>
            <w:tcW w:w="987" w:type="pct"/>
            <w:vMerge w:val="restart"/>
          </w:tcPr>
          <w:p w:rsidR="00E138CA" w:rsidRPr="00BF6A07" w:rsidRDefault="00E138CA" w:rsidP="00B91752">
            <w:pPr>
              <w:pStyle w:val="002"/>
              <w:jc w:val="left"/>
              <w:rPr>
                <w:lang w:eastAsia="en-US"/>
              </w:rPr>
            </w:pPr>
            <w:r w:rsidRPr="00BF6A07">
              <w:rPr>
                <w:lang w:eastAsia="en-US"/>
              </w:rPr>
              <w:t>Дошкольные образовательные учреждения</w:t>
            </w:r>
          </w:p>
        </w:tc>
        <w:tc>
          <w:tcPr>
            <w:tcW w:w="770" w:type="pct"/>
            <w:vMerge w:val="restart"/>
          </w:tcPr>
          <w:p w:rsidR="00E138CA" w:rsidRPr="00BF6A07" w:rsidRDefault="00E138CA" w:rsidP="00B91752">
            <w:pPr>
              <w:pStyle w:val="002"/>
              <w:rPr>
                <w:lang w:eastAsia="en-US"/>
              </w:rPr>
            </w:pPr>
            <w:r w:rsidRPr="00BF6A07">
              <w:rPr>
                <w:lang w:eastAsia="en-US"/>
              </w:rPr>
              <w:t>1 место</w:t>
            </w:r>
          </w:p>
        </w:tc>
        <w:tc>
          <w:tcPr>
            <w:tcW w:w="1054" w:type="pct"/>
          </w:tcPr>
          <w:p w:rsidR="00E138CA" w:rsidRPr="00BF6A07" w:rsidRDefault="00E138CA" w:rsidP="00B91752">
            <w:pPr>
              <w:pStyle w:val="002"/>
              <w:rPr>
                <w:lang w:eastAsia="en-US"/>
              </w:rPr>
            </w:pPr>
            <w:r w:rsidRPr="00BF6A07">
              <w:rPr>
                <w:lang w:eastAsia="en-US"/>
              </w:rPr>
              <w:t>80</w:t>
            </w:r>
          </w:p>
        </w:tc>
        <w:tc>
          <w:tcPr>
            <w:tcW w:w="890" w:type="pct"/>
            <w:vMerge w:val="restart"/>
          </w:tcPr>
          <w:p w:rsidR="00E138CA" w:rsidRPr="00BF6A07" w:rsidRDefault="00E138CA" w:rsidP="00B91752">
            <w:pPr>
              <w:pStyle w:val="002"/>
              <w:rPr>
                <w:lang w:eastAsia="en-US"/>
              </w:rPr>
            </w:pPr>
            <w:r w:rsidRPr="00BF6A07">
              <w:rPr>
                <w:lang w:eastAsia="en-US"/>
              </w:rPr>
              <w:t>Для отдельно стоящих зданий при вместимости до 100 мест – 40 м</w:t>
            </w:r>
            <w:r w:rsidRPr="00BF6A07">
              <w:rPr>
                <w:vertAlign w:val="superscript"/>
                <w:lang w:eastAsia="en-US"/>
              </w:rPr>
              <w:t>2</w:t>
            </w:r>
            <w:r w:rsidRPr="00BF6A07">
              <w:rPr>
                <w:lang w:eastAsia="en-US"/>
              </w:rPr>
              <w:t>,</w:t>
            </w:r>
          </w:p>
          <w:p w:rsidR="00E138CA" w:rsidRPr="00BF6A07" w:rsidRDefault="00E138CA" w:rsidP="00B91752">
            <w:pPr>
              <w:pStyle w:val="002"/>
              <w:rPr>
                <w:lang w:eastAsia="en-US"/>
              </w:rPr>
            </w:pPr>
            <w:r w:rsidRPr="00BF6A07">
              <w:rPr>
                <w:lang w:eastAsia="en-US"/>
              </w:rPr>
              <w:t>свыше 100 мест – 35 м</w:t>
            </w:r>
            <w:r w:rsidRPr="00BF6A07">
              <w:rPr>
                <w:vertAlign w:val="superscript"/>
                <w:lang w:eastAsia="en-US"/>
              </w:rPr>
              <w:t>2</w:t>
            </w:r>
          </w:p>
          <w:p w:rsidR="00E138CA" w:rsidRPr="00BF6A07" w:rsidRDefault="00E138CA" w:rsidP="00B91752">
            <w:pPr>
              <w:pStyle w:val="002"/>
              <w:rPr>
                <w:lang w:eastAsia="en-US"/>
              </w:rPr>
            </w:pPr>
          </w:p>
          <w:p w:rsidR="00E138CA" w:rsidRPr="00BF6A07" w:rsidRDefault="00E138CA" w:rsidP="00B91752">
            <w:pPr>
              <w:pStyle w:val="002"/>
              <w:rPr>
                <w:lang w:eastAsia="en-US"/>
              </w:rPr>
            </w:pPr>
          </w:p>
        </w:tc>
        <w:tc>
          <w:tcPr>
            <w:tcW w:w="949" w:type="pct"/>
            <w:vMerge w:val="restart"/>
          </w:tcPr>
          <w:p w:rsidR="00E138CA" w:rsidRPr="00BF6A07" w:rsidRDefault="00E138CA" w:rsidP="00B91752">
            <w:pPr>
              <w:pStyle w:val="002"/>
              <w:rPr>
                <w:lang w:eastAsia="en-US"/>
              </w:rPr>
            </w:pPr>
            <w:r w:rsidRPr="00BF6A07">
              <w:rPr>
                <w:lang w:eastAsia="en-US"/>
              </w:rPr>
              <w:t>Площадь групповой площадки для детей ясельного возраста - 7,5 м</w:t>
            </w:r>
            <w:r w:rsidRPr="00BF6A07">
              <w:rPr>
                <w:vertAlign w:val="superscript"/>
                <w:lang w:eastAsia="en-US"/>
              </w:rPr>
              <w:t>2</w:t>
            </w:r>
            <w:r w:rsidRPr="00BF6A07">
              <w:rPr>
                <w:lang w:eastAsia="en-US"/>
              </w:rPr>
              <w:t xml:space="preserve"> - на 1 место. </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Радиус обслуживания 300 м, при малоэтажной застройке - 500 м</w:t>
            </w:r>
          </w:p>
        </w:tc>
      </w:tr>
      <w:tr w:rsidR="00E138CA" w:rsidRPr="00696F69" w:rsidTr="009473F8">
        <w:trPr>
          <w:trHeight w:val="4769"/>
          <w:jc w:val="center"/>
        </w:trPr>
        <w:tc>
          <w:tcPr>
            <w:tcW w:w="349" w:type="pct"/>
            <w:vMerge/>
          </w:tcPr>
          <w:p w:rsidR="00E138CA" w:rsidRPr="00BF6A07" w:rsidRDefault="00E138CA" w:rsidP="00B91752">
            <w:pPr>
              <w:pStyle w:val="002"/>
              <w:rPr>
                <w:lang w:eastAsia="en-US"/>
              </w:rPr>
            </w:pPr>
          </w:p>
        </w:tc>
        <w:tc>
          <w:tcPr>
            <w:tcW w:w="987" w:type="pct"/>
            <w:vMerge/>
          </w:tcPr>
          <w:p w:rsidR="00E138CA" w:rsidRPr="00BF6A07" w:rsidRDefault="00E138CA" w:rsidP="00B91752">
            <w:pPr>
              <w:pStyle w:val="002"/>
              <w:rPr>
                <w:lang w:eastAsia="en-US"/>
              </w:rPr>
            </w:pPr>
          </w:p>
        </w:tc>
        <w:tc>
          <w:tcPr>
            <w:tcW w:w="770" w:type="pct"/>
            <w:vMerge/>
          </w:tcPr>
          <w:p w:rsidR="00E138CA" w:rsidRPr="00BF6A07" w:rsidRDefault="00E138CA" w:rsidP="00B91752">
            <w:pPr>
              <w:pStyle w:val="002"/>
              <w:rPr>
                <w:lang w:eastAsia="en-US"/>
              </w:rPr>
            </w:pPr>
          </w:p>
        </w:tc>
        <w:tc>
          <w:tcPr>
            <w:tcW w:w="1054" w:type="pct"/>
          </w:tcPr>
          <w:p w:rsidR="00E138CA" w:rsidRPr="00BF6A07" w:rsidRDefault="00E138CA" w:rsidP="00B91752">
            <w:pPr>
              <w:pStyle w:val="002"/>
              <w:rPr>
                <w:lang w:eastAsia="en-US"/>
              </w:rPr>
            </w:pPr>
            <w:r w:rsidRPr="00BF6A07">
              <w:rPr>
                <w:lang w:eastAsia="en-US"/>
              </w:rPr>
              <w:t>Устанавливается в зависимости от демографической структуры, принимая расчетный уровень обеспеченности детей дошкольными учреждениями в пределах 85 %, в том числе общего типа – 70, специализированного 3 , оздоровительного – 12.</w:t>
            </w:r>
          </w:p>
          <w:p w:rsidR="00E138CA" w:rsidRPr="00BF6A07" w:rsidRDefault="00E138CA" w:rsidP="00B91752">
            <w:pPr>
              <w:pStyle w:val="002"/>
              <w:rPr>
                <w:lang w:eastAsia="en-US"/>
              </w:rPr>
            </w:pPr>
            <w:r w:rsidRPr="00BF6A07">
              <w:rPr>
                <w:lang w:eastAsia="en-US"/>
              </w:rPr>
              <w:t>При новой застройке территорий и отсутствии демографии следует принимать 180 мест на 1 тыс. чел, при этом на территории жилой застройки размещать из расчета 100 мест на 1 тыс. чел.</w:t>
            </w:r>
          </w:p>
        </w:tc>
        <w:tc>
          <w:tcPr>
            <w:tcW w:w="890" w:type="pct"/>
            <w:vMerge/>
          </w:tcPr>
          <w:p w:rsidR="00E138CA" w:rsidRPr="00BF6A07" w:rsidRDefault="00E138CA" w:rsidP="00B91752">
            <w:pPr>
              <w:pStyle w:val="002"/>
              <w:rPr>
                <w:lang w:eastAsia="en-US"/>
              </w:rPr>
            </w:pPr>
          </w:p>
        </w:tc>
        <w:tc>
          <w:tcPr>
            <w:tcW w:w="949" w:type="pct"/>
            <w:vMerge/>
          </w:tcPr>
          <w:p w:rsidR="00E138CA" w:rsidRPr="00BF6A07" w:rsidRDefault="00E138CA" w:rsidP="00B91752">
            <w:pPr>
              <w:pStyle w:val="002"/>
              <w:rPr>
                <w:lang w:eastAsia="en-US"/>
              </w:rPr>
            </w:pPr>
          </w:p>
        </w:tc>
      </w:tr>
      <w:tr w:rsidR="00E138CA" w:rsidRPr="00696F69" w:rsidTr="009473F8">
        <w:trPr>
          <w:trHeight w:val="2966"/>
          <w:jc w:val="center"/>
        </w:trPr>
        <w:tc>
          <w:tcPr>
            <w:tcW w:w="349" w:type="pct"/>
            <w:vMerge w:val="restart"/>
          </w:tcPr>
          <w:p w:rsidR="00E138CA" w:rsidRPr="00BF6A07" w:rsidRDefault="00E138CA" w:rsidP="00B91752">
            <w:pPr>
              <w:pStyle w:val="002"/>
              <w:rPr>
                <w:lang w:eastAsia="en-US"/>
              </w:rPr>
            </w:pPr>
            <w:r w:rsidRPr="00BF6A07">
              <w:rPr>
                <w:lang w:eastAsia="en-US"/>
              </w:rPr>
              <w:t>2</w:t>
            </w:r>
          </w:p>
        </w:tc>
        <w:tc>
          <w:tcPr>
            <w:tcW w:w="987" w:type="pct"/>
            <w:vMerge w:val="restart"/>
          </w:tcPr>
          <w:p w:rsidR="00E138CA" w:rsidRPr="00BF6A07" w:rsidRDefault="00E138CA" w:rsidP="00B91752">
            <w:pPr>
              <w:pStyle w:val="002"/>
              <w:rPr>
                <w:lang w:eastAsia="en-US"/>
              </w:rPr>
            </w:pPr>
            <w:r w:rsidRPr="00BF6A07">
              <w:rPr>
                <w:lang w:eastAsia="en-US"/>
              </w:rPr>
              <w:t>Общеобразовательные школы, лицеи, гимназии</w:t>
            </w:r>
          </w:p>
        </w:tc>
        <w:tc>
          <w:tcPr>
            <w:tcW w:w="770" w:type="pct"/>
            <w:vMerge w:val="restart"/>
          </w:tcPr>
          <w:p w:rsidR="00E138CA" w:rsidRPr="00BF6A07" w:rsidRDefault="00E138CA" w:rsidP="00B91752">
            <w:pPr>
              <w:pStyle w:val="002"/>
              <w:rPr>
                <w:lang w:eastAsia="en-US"/>
              </w:rPr>
            </w:pPr>
            <w:r w:rsidRPr="00BF6A07">
              <w:rPr>
                <w:lang w:eastAsia="en-US"/>
              </w:rPr>
              <w:t>1 место</w:t>
            </w:r>
          </w:p>
        </w:tc>
        <w:tc>
          <w:tcPr>
            <w:tcW w:w="1054" w:type="pct"/>
          </w:tcPr>
          <w:p w:rsidR="00E138CA" w:rsidRPr="00BF6A07" w:rsidRDefault="00E138CA" w:rsidP="00B91752">
            <w:pPr>
              <w:pStyle w:val="002"/>
              <w:rPr>
                <w:lang w:eastAsia="en-US"/>
              </w:rPr>
            </w:pPr>
            <w:r w:rsidRPr="00BF6A07">
              <w:rPr>
                <w:lang w:eastAsia="en-US"/>
              </w:rPr>
              <w:t>100 - для неполного среднего образования (I-IХ классы) с учетом</w:t>
            </w:r>
          </w:p>
          <w:p w:rsidR="00E138CA" w:rsidRPr="00BF6A07" w:rsidRDefault="00E138CA" w:rsidP="00B91752">
            <w:pPr>
              <w:pStyle w:val="002"/>
              <w:rPr>
                <w:lang w:eastAsia="en-US"/>
              </w:rPr>
            </w:pPr>
            <w:r w:rsidRPr="00BF6A07">
              <w:rPr>
                <w:lang w:eastAsia="en-US"/>
              </w:rPr>
              <w:t>100%  охвата детей при обучении в одну смену</w:t>
            </w:r>
          </w:p>
        </w:tc>
        <w:tc>
          <w:tcPr>
            <w:tcW w:w="890" w:type="pct"/>
            <w:vMerge w:val="restart"/>
          </w:tcPr>
          <w:p w:rsidR="00E138CA" w:rsidRPr="00BF6A07" w:rsidRDefault="00E138CA" w:rsidP="00B91752">
            <w:pPr>
              <w:pStyle w:val="002"/>
              <w:rPr>
                <w:lang w:eastAsia="en-US"/>
              </w:rPr>
            </w:pPr>
            <w:r w:rsidRPr="00BF6A07">
              <w:rPr>
                <w:lang w:eastAsia="en-US"/>
              </w:rPr>
              <w:t xml:space="preserve">При вместимости на 1 место: </w:t>
            </w:r>
          </w:p>
          <w:p w:rsidR="00E138CA" w:rsidRPr="00BF6A07" w:rsidRDefault="00E138CA" w:rsidP="00B91752">
            <w:pPr>
              <w:pStyle w:val="002"/>
              <w:rPr>
                <w:lang w:eastAsia="en-US"/>
              </w:rPr>
            </w:pPr>
            <w:r w:rsidRPr="00BF6A07">
              <w:rPr>
                <w:lang w:eastAsia="en-US"/>
              </w:rPr>
              <w:t>до 400 мест – 50 м</w:t>
            </w:r>
            <w:r w:rsidRPr="00BF6A07">
              <w:rPr>
                <w:vertAlign w:val="superscript"/>
                <w:lang w:eastAsia="en-US"/>
              </w:rPr>
              <w:t>2</w:t>
            </w:r>
          </w:p>
          <w:p w:rsidR="00E138CA" w:rsidRPr="00BF6A07" w:rsidRDefault="00E138CA" w:rsidP="00B91752">
            <w:pPr>
              <w:pStyle w:val="002"/>
              <w:rPr>
                <w:lang w:eastAsia="en-US"/>
              </w:rPr>
            </w:pPr>
            <w:r w:rsidRPr="00BF6A07">
              <w:rPr>
                <w:lang w:eastAsia="en-US"/>
              </w:rPr>
              <w:t>400-500 мест – 60 м</w:t>
            </w:r>
            <w:r w:rsidRPr="00BF6A07">
              <w:rPr>
                <w:vertAlign w:val="superscript"/>
                <w:lang w:eastAsia="en-US"/>
              </w:rPr>
              <w:t>2</w:t>
            </w:r>
            <w:r w:rsidRPr="00BF6A07">
              <w:rPr>
                <w:lang w:eastAsia="en-US"/>
              </w:rPr>
              <w:t>,</w:t>
            </w:r>
          </w:p>
          <w:p w:rsidR="00E138CA" w:rsidRPr="00BF6A07" w:rsidRDefault="00E138CA" w:rsidP="00B91752">
            <w:pPr>
              <w:pStyle w:val="002"/>
              <w:rPr>
                <w:lang w:eastAsia="en-US"/>
              </w:rPr>
            </w:pPr>
            <w:r w:rsidRPr="00BF6A07">
              <w:rPr>
                <w:lang w:eastAsia="en-US"/>
              </w:rPr>
              <w:t>500-600 мест – 50 м</w:t>
            </w:r>
            <w:r w:rsidRPr="00BF6A07">
              <w:rPr>
                <w:vertAlign w:val="superscript"/>
                <w:lang w:eastAsia="en-US"/>
              </w:rPr>
              <w:t>2</w:t>
            </w:r>
            <w:r w:rsidRPr="00BF6A07">
              <w:rPr>
                <w:lang w:eastAsia="en-US"/>
              </w:rPr>
              <w:t>,</w:t>
            </w:r>
          </w:p>
          <w:p w:rsidR="00E138CA" w:rsidRPr="00BF6A07" w:rsidRDefault="00E138CA" w:rsidP="00B91752">
            <w:pPr>
              <w:pStyle w:val="002"/>
              <w:rPr>
                <w:lang w:eastAsia="en-US"/>
              </w:rPr>
            </w:pPr>
            <w:r w:rsidRPr="00BF6A07">
              <w:rPr>
                <w:lang w:eastAsia="en-US"/>
              </w:rPr>
              <w:t>600-800 мест – 40 м</w:t>
            </w:r>
            <w:r w:rsidRPr="00BF6A07">
              <w:rPr>
                <w:vertAlign w:val="superscript"/>
                <w:lang w:eastAsia="en-US"/>
              </w:rPr>
              <w:t>2</w:t>
            </w:r>
            <w:r w:rsidRPr="00BF6A07">
              <w:rPr>
                <w:lang w:eastAsia="en-US"/>
              </w:rPr>
              <w:t>,</w:t>
            </w:r>
          </w:p>
          <w:p w:rsidR="00E138CA" w:rsidRPr="00BF6A07" w:rsidRDefault="00E138CA" w:rsidP="00B91752">
            <w:pPr>
              <w:pStyle w:val="002"/>
              <w:rPr>
                <w:lang w:eastAsia="en-US"/>
              </w:rPr>
            </w:pPr>
            <w:r w:rsidRPr="00BF6A07">
              <w:rPr>
                <w:lang w:eastAsia="en-US"/>
              </w:rPr>
              <w:t>800-1100 мест – 33 м</w:t>
            </w:r>
            <w:r w:rsidRPr="00BF6A07">
              <w:rPr>
                <w:vertAlign w:val="superscript"/>
                <w:lang w:eastAsia="en-US"/>
              </w:rPr>
              <w:t>2</w:t>
            </w:r>
            <w:r w:rsidRPr="00BF6A07">
              <w:rPr>
                <w:lang w:eastAsia="en-US"/>
              </w:rPr>
              <w:t>,</w:t>
            </w:r>
          </w:p>
          <w:p w:rsidR="00E138CA" w:rsidRPr="00BF6A07" w:rsidRDefault="00E138CA" w:rsidP="00B91752">
            <w:pPr>
              <w:pStyle w:val="002"/>
              <w:rPr>
                <w:lang w:eastAsia="en-US"/>
              </w:rPr>
            </w:pPr>
            <w:r w:rsidRPr="00BF6A07">
              <w:rPr>
                <w:lang w:eastAsia="en-US"/>
              </w:rPr>
              <w:t>1100-1500 мест – 21 м</w:t>
            </w:r>
            <w:r w:rsidRPr="00BF6A07">
              <w:rPr>
                <w:vertAlign w:val="superscript"/>
                <w:lang w:eastAsia="en-US"/>
              </w:rPr>
              <w:t>2</w:t>
            </w:r>
            <w:r w:rsidRPr="00BF6A07">
              <w:rPr>
                <w:lang w:eastAsia="en-US"/>
              </w:rPr>
              <w:t>,</w:t>
            </w:r>
          </w:p>
          <w:p w:rsidR="00E138CA" w:rsidRPr="00BF6A07" w:rsidRDefault="00E138CA" w:rsidP="00B91752">
            <w:pPr>
              <w:pStyle w:val="002"/>
              <w:rPr>
                <w:lang w:eastAsia="en-US"/>
              </w:rPr>
            </w:pPr>
            <w:r w:rsidRPr="00BF6A07">
              <w:rPr>
                <w:lang w:eastAsia="en-US"/>
              </w:rPr>
              <w:t>1500-2000 мест – 17 м</w:t>
            </w:r>
            <w:r w:rsidRPr="00BF6A07">
              <w:rPr>
                <w:vertAlign w:val="superscript"/>
                <w:lang w:eastAsia="en-US"/>
              </w:rPr>
              <w:t>2</w:t>
            </w:r>
            <w:r w:rsidRPr="00BF6A07">
              <w:rPr>
                <w:lang w:eastAsia="en-US"/>
              </w:rPr>
              <w:t>,</w:t>
            </w:r>
          </w:p>
          <w:p w:rsidR="00E138CA" w:rsidRPr="00BF6A07" w:rsidRDefault="00E138CA" w:rsidP="00B91752">
            <w:pPr>
              <w:pStyle w:val="002"/>
              <w:rPr>
                <w:lang w:eastAsia="en-US"/>
              </w:rPr>
            </w:pPr>
            <w:r w:rsidRPr="00BF6A07">
              <w:rPr>
                <w:lang w:eastAsia="en-US"/>
              </w:rPr>
              <w:t>2000 и более – 16 м</w:t>
            </w:r>
            <w:r w:rsidRPr="00BF6A07">
              <w:rPr>
                <w:vertAlign w:val="superscript"/>
                <w:lang w:eastAsia="en-US"/>
              </w:rPr>
              <w:t>2</w:t>
            </w:r>
            <w:r w:rsidRPr="00BF6A07">
              <w:rPr>
                <w:lang w:eastAsia="en-US"/>
              </w:rPr>
              <w:t>, с учетом площади спортивной зоны и здания школы.</w:t>
            </w:r>
          </w:p>
          <w:p w:rsidR="00E138CA" w:rsidRPr="00BF6A07" w:rsidRDefault="00E138CA" w:rsidP="00B91752">
            <w:pPr>
              <w:pStyle w:val="002"/>
              <w:rPr>
                <w:lang w:eastAsia="en-US"/>
              </w:rPr>
            </w:pPr>
            <w:r w:rsidRPr="00BF6A07">
              <w:rPr>
                <w:lang w:eastAsia="en-US"/>
              </w:rPr>
              <w:t>В условиях реконструкции возможно уменьшение на 20%</w:t>
            </w:r>
          </w:p>
        </w:tc>
        <w:tc>
          <w:tcPr>
            <w:tcW w:w="949" w:type="pct"/>
            <w:vMerge w:val="restart"/>
          </w:tcPr>
          <w:p w:rsidR="00E138CA" w:rsidRPr="00BF6A07" w:rsidRDefault="00E138CA" w:rsidP="00B91752">
            <w:pPr>
              <w:pStyle w:val="002"/>
              <w:rPr>
                <w:lang w:eastAsia="en-US"/>
              </w:rPr>
            </w:pPr>
            <w:r w:rsidRPr="00BF6A07">
              <w:rPr>
                <w:lang w:eastAsia="en-US"/>
              </w:rPr>
              <w:t xml:space="preserve">Спортивная зона школы может быть объединена с физкультурно-оздоровительным комплексом жилого образования. </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Радиус обслуживания – 750 м (для начальных классов – 500 м). Пути подходов учащихся к общеобразовательным школам с начальными классами не должны пересекать проезжую часть магистральных улиц в одном уровне</w:t>
            </w:r>
          </w:p>
        </w:tc>
      </w:tr>
      <w:tr w:rsidR="00E138CA" w:rsidRPr="00696F69" w:rsidTr="009473F8">
        <w:trPr>
          <w:trHeight w:val="1256"/>
          <w:jc w:val="center"/>
        </w:trPr>
        <w:tc>
          <w:tcPr>
            <w:tcW w:w="349" w:type="pct"/>
            <w:vMerge/>
          </w:tcPr>
          <w:p w:rsidR="00E138CA" w:rsidRPr="00BF6A07" w:rsidRDefault="00E138CA" w:rsidP="00B91752">
            <w:pPr>
              <w:pStyle w:val="002"/>
              <w:rPr>
                <w:lang w:eastAsia="en-US"/>
              </w:rPr>
            </w:pPr>
          </w:p>
        </w:tc>
        <w:tc>
          <w:tcPr>
            <w:tcW w:w="987" w:type="pct"/>
            <w:vMerge/>
          </w:tcPr>
          <w:p w:rsidR="00E138CA" w:rsidRPr="00BF6A07" w:rsidRDefault="00E138CA" w:rsidP="00B91752">
            <w:pPr>
              <w:pStyle w:val="002"/>
              <w:rPr>
                <w:lang w:eastAsia="en-US"/>
              </w:rPr>
            </w:pPr>
          </w:p>
        </w:tc>
        <w:tc>
          <w:tcPr>
            <w:tcW w:w="770" w:type="pct"/>
            <w:vMerge/>
          </w:tcPr>
          <w:p w:rsidR="00E138CA" w:rsidRPr="00BF6A07" w:rsidRDefault="00E138CA" w:rsidP="00B91752">
            <w:pPr>
              <w:pStyle w:val="002"/>
              <w:rPr>
                <w:lang w:eastAsia="en-US"/>
              </w:rPr>
            </w:pPr>
          </w:p>
        </w:tc>
        <w:tc>
          <w:tcPr>
            <w:tcW w:w="1054" w:type="pct"/>
          </w:tcPr>
          <w:p w:rsidR="00E138CA" w:rsidRPr="00BF6A07" w:rsidRDefault="00E138CA" w:rsidP="00B91752">
            <w:pPr>
              <w:pStyle w:val="002"/>
              <w:rPr>
                <w:lang w:eastAsia="en-US"/>
              </w:rPr>
            </w:pPr>
            <w:r w:rsidRPr="00BF6A07">
              <w:rPr>
                <w:lang w:eastAsia="en-US"/>
              </w:rPr>
              <w:t>15 - для среднего образования</w:t>
            </w:r>
          </w:p>
          <w:p w:rsidR="00E138CA" w:rsidRPr="00BF6A07" w:rsidRDefault="00E138CA" w:rsidP="00B91752">
            <w:pPr>
              <w:pStyle w:val="002"/>
              <w:rPr>
                <w:lang w:eastAsia="en-US"/>
              </w:rPr>
            </w:pPr>
            <w:r w:rsidRPr="00BF6A07">
              <w:rPr>
                <w:lang w:eastAsia="en-US"/>
              </w:rPr>
              <w:t>(X-XI классы) с учетом</w:t>
            </w:r>
          </w:p>
          <w:p w:rsidR="00E138CA" w:rsidRPr="00BF6A07" w:rsidRDefault="00E138CA" w:rsidP="00B91752">
            <w:pPr>
              <w:pStyle w:val="002"/>
              <w:rPr>
                <w:lang w:eastAsia="en-US"/>
              </w:rPr>
            </w:pPr>
            <w:r w:rsidRPr="00BF6A07">
              <w:rPr>
                <w:lang w:eastAsia="en-US"/>
              </w:rPr>
              <w:t>75%  охвата детей при обучении в одну смену</w:t>
            </w:r>
          </w:p>
        </w:tc>
        <w:tc>
          <w:tcPr>
            <w:tcW w:w="890" w:type="pct"/>
            <w:vMerge/>
          </w:tcPr>
          <w:p w:rsidR="00E138CA" w:rsidRPr="00BF6A07" w:rsidRDefault="00E138CA" w:rsidP="00B91752">
            <w:pPr>
              <w:pStyle w:val="002"/>
              <w:rPr>
                <w:lang w:eastAsia="en-US"/>
              </w:rPr>
            </w:pPr>
          </w:p>
        </w:tc>
        <w:tc>
          <w:tcPr>
            <w:tcW w:w="949" w:type="pct"/>
            <w:vMerge/>
          </w:tcPr>
          <w:p w:rsidR="00E138CA" w:rsidRPr="00BF6A07" w:rsidRDefault="00E138CA" w:rsidP="00B91752">
            <w:pPr>
              <w:pStyle w:val="002"/>
              <w:rPr>
                <w:lang w:eastAsia="en-US"/>
              </w:rPr>
            </w:pPr>
          </w:p>
        </w:tc>
      </w:tr>
      <w:tr w:rsidR="00E138CA" w:rsidRPr="00696F69" w:rsidTr="009473F8">
        <w:trPr>
          <w:trHeight w:val="579"/>
          <w:jc w:val="center"/>
        </w:trPr>
        <w:tc>
          <w:tcPr>
            <w:tcW w:w="349" w:type="pct"/>
          </w:tcPr>
          <w:p w:rsidR="00E138CA" w:rsidRPr="00BF6A07" w:rsidRDefault="00E138CA" w:rsidP="00B91752">
            <w:pPr>
              <w:pStyle w:val="002"/>
              <w:rPr>
                <w:lang w:eastAsia="en-US"/>
              </w:rPr>
            </w:pPr>
            <w:r w:rsidRPr="00BF6A07">
              <w:rPr>
                <w:lang w:eastAsia="en-US"/>
              </w:rPr>
              <w:t>3</w:t>
            </w:r>
          </w:p>
        </w:tc>
        <w:tc>
          <w:tcPr>
            <w:tcW w:w="987" w:type="pct"/>
          </w:tcPr>
          <w:p w:rsidR="00E138CA" w:rsidRPr="00BF6A07" w:rsidRDefault="00E138CA" w:rsidP="00B91752">
            <w:pPr>
              <w:pStyle w:val="002"/>
              <w:rPr>
                <w:lang w:eastAsia="en-US"/>
              </w:rPr>
            </w:pPr>
            <w:r w:rsidRPr="00BF6A07">
              <w:rPr>
                <w:lang w:eastAsia="en-US"/>
              </w:rPr>
              <w:t>Крытые бассейны для дошкольников</w:t>
            </w:r>
          </w:p>
        </w:tc>
        <w:tc>
          <w:tcPr>
            <w:tcW w:w="770" w:type="pct"/>
          </w:tcPr>
          <w:p w:rsidR="00E138CA" w:rsidRPr="00BF6A07" w:rsidRDefault="00E138CA" w:rsidP="00B91752">
            <w:pPr>
              <w:pStyle w:val="002"/>
              <w:rPr>
                <w:lang w:eastAsia="en-US"/>
              </w:rPr>
            </w:pPr>
            <w:r w:rsidRPr="00BF6A07">
              <w:rPr>
                <w:lang w:eastAsia="en-US"/>
              </w:rPr>
              <w:t>1 объект</w:t>
            </w:r>
          </w:p>
        </w:tc>
        <w:tc>
          <w:tcPr>
            <w:tcW w:w="1944" w:type="pct"/>
            <w:gridSpan w:val="2"/>
          </w:tcPr>
          <w:p w:rsidR="00E138CA" w:rsidRPr="00BF6A07" w:rsidRDefault="00E138CA" w:rsidP="00B91752">
            <w:pPr>
              <w:pStyle w:val="002"/>
              <w:rPr>
                <w:lang w:eastAsia="en-US"/>
              </w:rPr>
            </w:pPr>
            <w:r w:rsidRPr="00BF6A07">
              <w:rPr>
                <w:lang w:eastAsia="en-US"/>
              </w:rPr>
              <w:t>По заданию на проектирование</w:t>
            </w:r>
          </w:p>
        </w:tc>
        <w:tc>
          <w:tcPr>
            <w:tcW w:w="949" w:type="pct"/>
          </w:tcPr>
          <w:p w:rsidR="00E138CA" w:rsidRPr="00BF6A07" w:rsidRDefault="00E138CA" w:rsidP="00B91752">
            <w:pPr>
              <w:pStyle w:val="002"/>
              <w:rPr>
                <w:lang w:eastAsia="en-US"/>
              </w:rPr>
            </w:pPr>
          </w:p>
        </w:tc>
      </w:tr>
      <w:tr w:rsidR="00E138CA" w:rsidRPr="00696F69" w:rsidTr="009473F8">
        <w:trPr>
          <w:jc w:val="center"/>
        </w:trPr>
        <w:tc>
          <w:tcPr>
            <w:tcW w:w="349" w:type="pct"/>
          </w:tcPr>
          <w:p w:rsidR="00E138CA" w:rsidRPr="00BF6A07" w:rsidRDefault="00E138CA" w:rsidP="00B91752">
            <w:pPr>
              <w:pStyle w:val="002"/>
              <w:rPr>
                <w:lang w:eastAsia="en-US"/>
              </w:rPr>
            </w:pPr>
            <w:r w:rsidRPr="00BF6A07">
              <w:rPr>
                <w:lang w:eastAsia="en-US"/>
              </w:rPr>
              <w:t>4</w:t>
            </w:r>
          </w:p>
        </w:tc>
        <w:tc>
          <w:tcPr>
            <w:tcW w:w="987" w:type="pct"/>
          </w:tcPr>
          <w:p w:rsidR="00E138CA" w:rsidRPr="00BF6A07" w:rsidRDefault="00E138CA" w:rsidP="00B91752">
            <w:pPr>
              <w:pStyle w:val="002"/>
              <w:rPr>
                <w:lang w:eastAsia="en-US"/>
              </w:rPr>
            </w:pPr>
            <w:r w:rsidRPr="00BF6A07">
              <w:rPr>
                <w:lang w:eastAsia="en-US"/>
              </w:rPr>
              <w:t>Школы-интернаты</w:t>
            </w:r>
          </w:p>
        </w:tc>
        <w:tc>
          <w:tcPr>
            <w:tcW w:w="770" w:type="pct"/>
          </w:tcPr>
          <w:p w:rsidR="00E138CA" w:rsidRPr="00BF6A07" w:rsidRDefault="00E138CA" w:rsidP="00B91752">
            <w:pPr>
              <w:pStyle w:val="002"/>
              <w:rPr>
                <w:lang w:eastAsia="en-US"/>
              </w:rPr>
            </w:pPr>
            <w:r w:rsidRPr="00BF6A07">
              <w:rPr>
                <w:lang w:eastAsia="en-US"/>
              </w:rPr>
              <w:t>1 место</w:t>
            </w:r>
          </w:p>
        </w:tc>
        <w:tc>
          <w:tcPr>
            <w:tcW w:w="1054" w:type="pct"/>
          </w:tcPr>
          <w:p w:rsidR="00E138CA" w:rsidRPr="00BF6A07" w:rsidRDefault="00E138CA" w:rsidP="00B91752">
            <w:pPr>
              <w:pStyle w:val="002"/>
              <w:rPr>
                <w:lang w:eastAsia="en-US"/>
              </w:rPr>
            </w:pPr>
            <w:r w:rsidRPr="00BF6A07">
              <w:rPr>
                <w:lang w:eastAsia="en-US"/>
              </w:rPr>
              <w:t>По заданию на проектирование</w:t>
            </w:r>
          </w:p>
        </w:tc>
        <w:tc>
          <w:tcPr>
            <w:tcW w:w="890" w:type="pct"/>
          </w:tcPr>
          <w:p w:rsidR="00E138CA" w:rsidRPr="00BF6A07" w:rsidRDefault="00E138CA" w:rsidP="00B91752">
            <w:pPr>
              <w:pStyle w:val="002"/>
              <w:rPr>
                <w:lang w:eastAsia="en-US"/>
              </w:rPr>
            </w:pPr>
            <w:r w:rsidRPr="00BF6A07">
              <w:rPr>
                <w:lang w:eastAsia="en-US"/>
              </w:rPr>
              <w:t>При вместимости: 200-300 мест – 70 м</w:t>
            </w:r>
            <w:r w:rsidRPr="00BF6A07">
              <w:rPr>
                <w:vertAlign w:val="superscript"/>
                <w:lang w:eastAsia="en-US"/>
              </w:rPr>
              <w:t>2</w:t>
            </w:r>
            <w:r w:rsidRPr="00BF6A07">
              <w:rPr>
                <w:lang w:eastAsia="en-US"/>
              </w:rPr>
              <w:t xml:space="preserve"> на 1 место;</w:t>
            </w:r>
          </w:p>
          <w:p w:rsidR="00E138CA" w:rsidRPr="00BF6A07" w:rsidRDefault="00E138CA" w:rsidP="00B91752">
            <w:pPr>
              <w:pStyle w:val="002"/>
              <w:rPr>
                <w:lang w:eastAsia="en-US"/>
              </w:rPr>
            </w:pPr>
            <w:r w:rsidRPr="00BF6A07">
              <w:rPr>
                <w:lang w:eastAsia="en-US"/>
              </w:rPr>
              <w:t>300-500 мест – 65 м</w:t>
            </w:r>
            <w:r w:rsidRPr="00BF6A07">
              <w:rPr>
                <w:vertAlign w:val="superscript"/>
                <w:lang w:eastAsia="en-US"/>
              </w:rPr>
              <w:t>2</w:t>
            </w:r>
            <w:r w:rsidRPr="00BF6A07">
              <w:rPr>
                <w:lang w:eastAsia="en-US"/>
              </w:rPr>
              <w:t xml:space="preserve"> на 1 место;</w:t>
            </w:r>
          </w:p>
          <w:p w:rsidR="00E138CA" w:rsidRPr="00BF6A07" w:rsidRDefault="00E138CA" w:rsidP="00B91752">
            <w:pPr>
              <w:pStyle w:val="002"/>
              <w:rPr>
                <w:lang w:eastAsia="en-US"/>
              </w:rPr>
            </w:pPr>
            <w:r w:rsidRPr="00BF6A07">
              <w:rPr>
                <w:lang w:eastAsia="en-US"/>
              </w:rPr>
              <w:t>500 и более мест – 45 м</w:t>
            </w:r>
            <w:r w:rsidRPr="00BF6A07">
              <w:rPr>
                <w:vertAlign w:val="superscript"/>
                <w:lang w:eastAsia="en-US"/>
              </w:rPr>
              <w:t>2</w:t>
            </w:r>
            <w:r w:rsidRPr="00BF6A07">
              <w:rPr>
                <w:lang w:eastAsia="en-US"/>
              </w:rPr>
              <w:t xml:space="preserve"> на 1 место</w:t>
            </w:r>
          </w:p>
        </w:tc>
        <w:tc>
          <w:tcPr>
            <w:tcW w:w="949" w:type="pct"/>
          </w:tcPr>
          <w:p w:rsidR="00E138CA" w:rsidRPr="00BF6A07" w:rsidRDefault="00E138CA" w:rsidP="00B91752">
            <w:pPr>
              <w:pStyle w:val="002"/>
              <w:rPr>
                <w:lang w:eastAsia="en-US"/>
              </w:rPr>
            </w:pPr>
            <w:r w:rsidRPr="00BF6A07">
              <w:rPr>
                <w:lang w:eastAsia="en-US"/>
              </w:rPr>
              <w:t>при размещении на земельном участке школы здания интерната (спального корпуса) площадь земельного участка следует увеличить на 0,2 га</w:t>
            </w:r>
          </w:p>
        </w:tc>
      </w:tr>
      <w:tr w:rsidR="00E138CA" w:rsidRPr="00696F69" w:rsidTr="009473F8">
        <w:trPr>
          <w:trHeight w:val="1238"/>
          <w:jc w:val="center"/>
        </w:trPr>
        <w:tc>
          <w:tcPr>
            <w:tcW w:w="349" w:type="pct"/>
          </w:tcPr>
          <w:p w:rsidR="00E138CA" w:rsidRPr="00BF6A07" w:rsidRDefault="00E138CA" w:rsidP="00B91752">
            <w:pPr>
              <w:pStyle w:val="002"/>
              <w:rPr>
                <w:lang w:eastAsia="en-US"/>
              </w:rPr>
            </w:pPr>
            <w:r w:rsidRPr="00BF6A07">
              <w:rPr>
                <w:lang w:eastAsia="en-US"/>
              </w:rPr>
              <w:t>5</w:t>
            </w:r>
          </w:p>
        </w:tc>
        <w:tc>
          <w:tcPr>
            <w:tcW w:w="987" w:type="pct"/>
          </w:tcPr>
          <w:p w:rsidR="00E138CA" w:rsidRPr="00BF6A07" w:rsidRDefault="00E138CA" w:rsidP="00B91752">
            <w:pPr>
              <w:pStyle w:val="002"/>
              <w:rPr>
                <w:lang w:eastAsia="en-US"/>
              </w:rPr>
            </w:pPr>
            <w:r w:rsidRPr="00BF6A07">
              <w:rPr>
                <w:lang w:eastAsia="en-US"/>
              </w:rPr>
              <w:t>Учреждения начального профессионального образования</w:t>
            </w:r>
          </w:p>
        </w:tc>
        <w:tc>
          <w:tcPr>
            <w:tcW w:w="770" w:type="pct"/>
          </w:tcPr>
          <w:p w:rsidR="00E138CA" w:rsidRPr="00BF6A07" w:rsidRDefault="00E138CA" w:rsidP="00B91752">
            <w:pPr>
              <w:pStyle w:val="002"/>
              <w:rPr>
                <w:lang w:eastAsia="en-US"/>
              </w:rPr>
            </w:pPr>
            <w:r w:rsidRPr="00BF6A07">
              <w:rPr>
                <w:lang w:eastAsia="en-US"/>
              </w:rPr>
              <w:t>1 место</w:t>
            </w:r>
          </w:p>
        </w:tc>
        <w:tc>
          <w:tcPr>
            <w:tcW w:w="1054" w:type="pct"/>
          </w:tcPr>
          <w:p w:rsidR="00E138CA" w:rsidRPr="00BF6A07" w:rsidRDefault="00E138CA" w:rsidP="00B91752">
            <w:pPr>
              <w:pStyle w:val="002"/>
              <w:rPr>
                <w:lang w:eastAsia="en-US"/>
              </w:rPr>
            </w:pPr>
            <w:r w:rsidRPr="00BF6A07">
              <w:rPr>
                <w:lang w:eastAsia="en-US"/>
              </w:rPr>
              <w:t xml:space="preserve">8% общего числа школьников, по заданию на проектирование, с учетом населения городского округа </w:t>
            </w:r>
          </w:p>
        </w:tc>
        <w:tc>
          <w:tcPr>
            <w:tcW w:w="890" w:type="pct"/>
          </w:tcPr>
          <w:p w:rsidR="00E138CA" w:rsidRPr="00997C99" w:rsidRDefault="00E138CA" w:rsidP="00B91752">
            <w:pPr>
              <w:pStyle w:val="002"/>
              <w:rPr>
                <w:lang w:val="en-US" w:eastAsia="en-US"/>
              </w:rPr>
            </w:pPr>
            <w:r w:rsidRPr="00BF6A07">
              <w:rPr>
                <w:lang w:eastAsia="en-US"/>
              </w:rPr>
              <w:t>По таблице 3.3</w:t>
            </w:r>
          </w:p>
        </w:tc>
        <w:tc>
          <w:tcPr>
            <w:tcW w:w="949" w:type="pct"/>
          </w:tcPr>
          <w:p w:rsidR="00E138CA" w:rsidRPr="00BF6A07" w:rsidRDefault="00E138CA" w:rsidP="00B91752">
            <w:pPr>
              <w:pStyle w:val="002"/>
              <w:rPr>
                <w:lang w:eastAsia="en-US"/>
              </w:rPr>
            </w:pPr>
            <w:r w:rsidRPr="00BF6A07">
              <w:rPr>
                <w:lang w:eastAsia="en-US"/>
              </w:rPr>
              <w:t>автодромы следует размещать вне селитебной территории</w:t>
            </w:r>
          </w:p>
        </w:tc>
      </w:tr>
      <w:tr w:rsidR="00E138CA" w:rsidRPr="00696F69" w:rsidTr="009473F8">
        <w:trPr>
          <w:jc w:val="center"/>
        </w:trPr>
        <w:tc>
          <w:tcPr>
            <w:tcW w:w="349" w:type="pct"/>
          </w:tcPr>
          <w:p w:rsidR="00E138CA" w:rsidRPr="00BF6A07" w:rsidRDefault="00E138CA" w:rsidP="00B91752">
            <w:pPr>
              <w:pStyle w:val="002"/>
              <w:rPr>
                <w:lang w:eastAsia="en-US"/>
              </w:rPr>
            </w:pPr>
            <w:r w:rsidRPr="00BF6A07">
              <w:rPr>
                <w:lang w:eastAsia="en-US"/>
              </w:rPr>
              <w:t>6</w:t>
            </w:r>
          </w:p>
        </w:tc>
        <w:tc>
          <w:tcPr>
            <w:tcW w:w="987" w:type="pct"/>
          </w:tcPr>
          <w:p w:rsidR="00E138CA" w:rsidRPr="00BF6A07" w:rsidRDefault="00E138CA" w:rsidP="00B91752">
            <w:pPr>
              <w:pStyle w:val="002"/>
              <w:rPr>
                <w:lang w:eastAsia="en-US"/>
              </w:rPr>
            </w:pPr>
            <w:r w:rsidRPr="00BF6A07">
              <w:rPr>
                <w:lang w:eastAsia="en-US"/>
              </w:rPr>
              <w:t>Внешкольные учреждения</w:t>
            </w:r>
          </w:p>
        </w:tc>
        <w:tc>
          <w:tcPr>
            <w:tcW w:w="770" w:type="pct"/>
          </w:tcPr>
          <w:p w:rsidR="00E138CA" w:rsidRPr="00BF6A07" w:rsidRDefault="00E138CA" w:rsidP="00B91752">
            <w:pPr>
              <w:pStyle w:val="002"/>
              <w:rPr>
                <w:lang w:eastAsia="en-US"/>
              </w:rPr>
            </w:pPr>
            <w:r w:rsidRPr="00BF6A07">
              <w:rPr>
                <w:lang w:eastAsia="en-US"/>
              </w:rPr>
              <w:t>1 место</w:t>
            </w:r>
          </w:p>
        </w:tc>
        <w:tc>
          <w:tcPr>
            <w:tcW w:w="1054" w:type="pct"/>
          </w:tcPr>
          <w:p w:rsidR="00E138CA" w:rsidRPr="00BF6A07" w:rsidRDefault="00E138CA" w:rsidP="00B91752">
            <w:pPr>
              <w:pStyle w:val="002"/>
              <w:rPr>
                <w:lang w:eastAsia="en-US"/>
              </w:rPr>
            </w:pPr>
            <w:r w:rsidRPr="00BF6A07">
              <w:rPr>
                <w:lang w:eastAsia="en-US"/>
              </w:rPr>
              <w:t xml:space="preserve">10% от общего числа школьников, в том числе по видам зданий: </w:t>
            </w:r>
          </w:p>
          <w:p w:rsidR="00E138CA" w:rsidRPr="00BF6A07" w:rsidRDefault="00E138CA" w:rsidP="00B91752">
            <w:pPr>
              <w:pStyle w:val="002"/>
              <w:rPr>
                <w:lang w:eastAsia="en-US"/>
              </w:rPr>
            </w:pPr>
            <w:r w:rsidRPr="00BF6A07">
              <w:rPr>
                <w:lang w:eastAsia="en-US"/>
              </w:rPr>
              <w:t>дворец творчества - 3,3%;</w:t>
            </w:r>
          </w:p>
          <w:p w:rsidR="00E138CA" w:rsidRPr="00BF6A07" w:rsidRDefault="00E138CA" w:rsidP="00B91752">
            <w:pPr>
              <w:pStyle w:val="002"/>
              <w:rPr>
                <w:lang w:eastAsia="en-US"/>
              </w:rPr>
            </w:pPr>
            <w:r w:rsidRPr="00BF6A07">
              <w:rPr>
                <w:lang w:eastAsia="en-US"/>
              </w:rPr>
              <w:t>станция юных техников - 0,9%;</w:t>
            </w:r>
          </w:p>
          <w:p w:rsidR="00E138CA" w:rsidRPr="00BF6A07" w:rsidRDefault="00E138CA" w:rsidP="00B91752">
            <w:pPr>
              <w:pStyle w:val="002"/>
              <w:rPr>
                <w:lang w:eastAsia="en-US"/>
              </w:rPr>
            </w:pPr>
            <w:r w:rsidRPr="00BF6A07">
              <w:rPr>
                <w:lang w:eastAsia="en-US"/>
              </w:rPr>
              <w:t>станция юных натуралистов - 0,4%;</w:t>
            </w:r>
          </w:p>
          <w:p w:rsidR="00E138CA" w:rsidRPr="00BF6A07" w:rsidRDefault="00E138CA" w:rsidP="00B91752">
            <w:pPr>
              <w:pStyle w:val="002"/>
              <w:rPr>
                <w:lang w:eastAsia="en-US"/>
              </w:rPr>
            </w:pPr>
            <w:r w:rsidRPr="00BF6A07">
              <w:rPr>
                <w:lang w:eastAsia="en-US"/>
              </w:rPr>
              <w:t>детско-юношеская спортивная школа - 2,3%;</w:t>
            </w:r>
          </w:p>
          <w:p w:rsidR="00E138CA" w:rsidRPr="00BF6A07" w:rsidRDefault="00E138CA" w:rsidP="00B91752">
            <w:pPr>
              <w:pStyle w:val="002"/>
              <w:rPr>
                <w:lang w:eastAsia="en-US"/>
              </w:rPr>
            </w:pPr>
            <w:r w:rsidRPr="00BF6A07">
              <w:rPr>
                <w:lang w:eastAsia="en-US"/>
              </w:rPr>
              <w:t>детская школа искусств или музыкальная, художественная, хореографическая школа - 2,7%</w:t>
            </w:r>
          </w:p>
        </w:tc>
        <w:tc>
          <w:tcPr>
            <w:tcW w:w="890" w:type="pct"/>
          </w:tcPr>
          <w:p w:rsidR="00E138CA" w:rsidRPr="00BF6A07" w:rsidRDefault="00E138CA" w:rsidP="00B91752">
            <w:pPr>
              <w:pStyle w:val="002"/>
              <w:rPr>
                <w:lang w:eastAsia="en-US"/>
              </w:rPr>
            </w:pPr>
            <w:r w:rsidRPr="00BF6A07">
              <w:rPr>
                <w:lang w:eastAsia="en-US"/>
              </w:rPr>
              <w:t>По заданию на проектирование</w:t>
            </w:r>
          </w:p>
        </w:tc>
        <w:tc>
          <w:tcPr>
            <w:tcW w:w="949" w:type="pct"/>
          </w:tcPr>
          <w:p w:rsidR="00E138CA" w:rsidRPr="00BF6A07" w:rsidRDefault="00E138CA" w:rsidP="00B91752">
            <w:pPr>
              <w:pStyle w:val="002"/>
              <w:rPr>
                <w:lang w:eastAsia="en-US"/>
              </w:rPr>
            </w:pPr>
          </w:p>
        </w:tc>
      </w:tr>
      <w:tr w:rsidR="00E138CA" w:rsidRPr="00696F69" w:rsidTr="009473F8">
        <w:trPr>
          <w:jc w:val="center"/>
        </w:trPr>
        <w:tc>
          <w:tcPr>
            <w:tcW w:w="349" w:type="pct"/>
          </w:tcPr>
          <w:p w:rsidR="00E138CA" w:rsidRPr="00BF6A07" w:rsidRDefault="00E138CA" w:rsidP="00B91752">
            <w:pPr>
              <w:pStyle w:val="002"/>
              <w:rPr>
                <w:lang w:eastAsia="en-US"/>
              </w:rPr>
            </w:pPr>
            <w:r w:rsidRPr="00BF6A07">
              <w:rPr>
                <w:lang w:eastAsia="en-US"/>
              </w:rPr>
              <w:t>7</w:t>
            </w:r>
          </w:p>
        </w:tc>
        <w:tc>
          <w:tcPr>
            <w:tcW w:w="987" w:type="pct"/>
          </w:tcPr>
          <w:p w:rsidR="00E138CA" w:rsidRPr="00BF6A07" w:rsidRDefault="00E138CA" w:rsidP="00B91752">
            <w:pPr>
              <w:pStyle w:val="002"/>
              <w:rPr>
                <w:lang w:eastAsia="en-US"/>
              </w:rPr>
            </w:pPr>
            <w:r w:rsidRPr="00BF6A07">
              <w:rPr>
                <w:lang w:eastAsia="en-US"/>
              </w:rPr>
              <w:t>Средние специальные учебные заведения, колледжи</w:t>
            </w:r>
          </w:p>
        </w:tc>
        <w:tc>
          <w:tcPr>
            <w:tcW w:w="770" w:type="pct"/>
          </w:tcPr>
          <w:p w:rsidR="00E138CA" w:rsidRPr="00BF6A07" w:rsidRDefault="00E138CA" w:rsidP="00B91752">
            <w:pPr>
              <w:pStyle w:val="002"/>
              <w:rPr>
                <w:lang w:eastAsia="en-US"/>
              </w:rPr>
            </w:pPr>
            <w:r w:rsidRPr="00BF6A07">
              <w:rPr>
                <w:lang w:eastAsia="en-US"/>
              </w:rPr>
              <w:t>1 место</w:t>
            </w:r>
          </w:p>
        </w:tc>
        <w:tc>
          <w:tcPr>
            <w:tcW w:w="1054" w:type="pct"/>
          </w:tcPr>
          <w:p w:rsidR="00E138CA" w:rsidRPr="00BF6A07" w:rsidRDefault="00E138CA" w:rsidP="00B91752">
            <w:pPr>
              <w:pStyle w:val="002"/>
              <w:rPr>
                <w:lang w:eastAsia="en-US"/>
              </w:rPr>
            </w:pPr>
            <w:r w:rsidRPr="00BF6A07">
              <w:rPr>
                <w:lang w:eastAsia="en-US"/>
              </w:rPr>
              <w:t xml:space="preserve">По заданию на проектирование с учетом населения центра городского округа </w:t>
            </w:r>
          </w:p>
        </w:tc>
        <w:tc>
          <w:tcPr>
            <w:tcW w:w="890" w:type="pct"/>
          </w:tcPr>
          <w:p w:rsidR="00E138CA" w:rsidRPr="00BF6A07" w:rsidRDefault="00E138CA" w:rsidP="00B91752">
            <w:pPr>
              <w:pStyle w:val="002"/>
              <w:rPr>
                <w:lang w:eastAsia="en-US"/>
              </w:rPr>
            </w:pPr>
            <w:r w:rsidRPr="00BF6A07">
              <w:rPr>
                <w:lang w:eastAsia="en-US"/>
              </w:rPr>
              <w:t>При вместимости до 300 мест – 75 м</w:t>
            </w:r>
            <w:r w:rsidRPr="00BF6A07">
              <w:rPr>
                <w:vertAlign w:val="superscript"/>
                <w:lang w:eastAsia="en-US"/>
              </w:rPr>
              <w:t>2</w:t>
            </w:r>
            <w:r w:rsidRPr="00BF6A07">
              <w:rPr>
                <w:lang w:eastAsia="en-US"/>
              </w:rPr>
              <w:t xml:space="preserve"> на 1 место;</w:t>
            </w:r>
          </w:p>
          <w:p w:rsidR="00E138CA" w:rsidRPr="00BF6A07" w:rsidRDefault="00E138CA" w:rsidP="00B91752">
            <w:pPr>
              <w:pStyle w:val="002"/>
              <w:rPr>
                <w:lang w:eastAsia="en-US"/>
              </w:rPr>
            </w:pPr>
            <w:r w:rsidRPr="00BF6A07">
              <w:rPr>
                <w:lang w:eastAsia="en-US"/>
              </w:rPr>
              <w:t>300-900 мест – 50-65 м</w:t>
            </w:r>
            <w:r w:rsidRPr="00BF6A07">
              <w:rPr>
                <w:vertAlign w:val="superscript"/>
                <w:lang w:eastAsia="en-US"/>
              </w:rPr>
              <w:t>2</w:t>
            </w:r>
            <w:r w:rsidRPr="00BF6A07">
              <w:rPr>
                <w:lang w:eastAsia="en-US"/>
              </w:rPr>
              <w:t xml:space="preserve"> на 1 место;</w:t>
            </w:r>
          </w:p>
          <w:p w:rsidR="00E138CA" w:rsidRPr="00BF6A07" w:rsidRDefault="00E138CA" w:rsidP="00B91752">
            <w:pPr>
              <w:pStyle w:val="002"/>
              <w:rPr>
                <w:lang w:eastAsia="en-US"/>
              </w:rPr>
            </w:pPr>
            <w:r w:rsidRPr="00BF6A07">
              <w:rPr>
                <w:lang w:eastAsia="en-US"/>
              </w:rPr>
              <w:t>900-1600 мест – 30-40 м</w:t>
            </w:r>
            <w:r w:rsidRPr="00BF6A07">
              <w:rPr>
                <w:vertAlign w:val="superscript"/>
                <w:lang w:eastAsia="en-US"/>
              </w:rPr>
              <w:t>2</w:t>
            </w:r>
            <w:r w:rsidRPr="00BF6A07">
              <w:rPr>
                <w:lang w:eastAsia="en-US"/>
              </w:rPr>
              <w:t xml:space="preserve"> на 1 место</w:t>
            </w:r>
          </w:p>
        </w:tc>
        <w:tc>
          <w:tcPr>
            <w:tcW w:w="949" w:type="pct"/>
          </w:tcPr>
          <w:p w:rsidR="00E138CA" w:rsidRPr="00BF6A07" w:rsidRDefault="00E138CA" w:rsidP="00B91752">
            <w:pPr>
              <w:pStyle w:val="002"/>
              <w:rPr>
                <w:lang w:eastAsia="en-US"/>
              </w:rPr>
            </w:pPr>
            <w:r w:rsidRPr="00BF6A07">
              <w:rPr>
                <w:lang w:eastAsia="en-US"/>
              </w:rPr>
              <w:t>Размеры земельных участков могут быть уменьшены на 30% для учебных заведений гуманитарного профиля,  увеличены на 50% для учебных заведений сельскохозяйственного профиля.</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При кооперировании учебных заведений и создании учебных центров размеры земельных участков рекомендуется уменьшать в зависимости от вместимости учебных центров, учащихся: 1500-2000 мест – на 10%;</w:t>
            </w:r>
          </w:p>
          <w:p w:rsidR="00E138CA" w:rsidRPr="00BF6A07" w:rsidRDefault="00E138CA" w:rsidP="00B91752">
            <w:pPr>
              <w:pStyle w:val="002"/>
              <w:rPr>
                <w:lang w:eastAsia="en-US"/>
              </w:rPr>
            </w:pPr>
            <w:r w:rsidRPr="00BF6A07">
              <w:rPr>
                <w:lang w:eastAsia="en-US"/>
              </w:rPr>
              <w:t>2000-3000 мест – на 20%;</w:t>
            </w:r>
          </w:p>
          <w:p w:rsidR="00E138CA" w:rsidRPr="00BF6A07" w:rsidRDefault="00E138CA" w:rsidP="00B91752">
            <w:pPr>
              <w:pStyle w:val="002"/>
              <w:rPr>
                <w:lang w:eastAsia="en-US"/>
              </w:rPr>
            </w:pPr>
            <w:r w:rsidRPr="00BF6A07">
              <w:rPr>
                <w:lang w:eastAsia="en-US"/>
              </w:rPr>
              <w:t>свыше 3000 мест – на 30%</w:t>
            </w:r>
          </w:p>
        </w:tc>
      </w:tr>
      <w:tr w:rsidR="00E138CA" w:rsidRPr="00696F69" w:rsidTr="009473F8">
        <w:trPr>
          <w:jc w:val="center"/>
        </w:trPr>
        <w:tc>
          <w:tcPr>
            <w:tcW w:w="349" w:type="pct"/>
          </w:tcPr>
          <w:p w:rsidR="00E138CA" w:rsidRPr="00BF6A07" w:rsidRDefault="00E138CA" w:rsidP="00B91752">
            <w:pPr>
              <w:pStyle w:val="002"/>
              <w:rPr>
                <w:lang w:eastAsia="en-US"/>
              </w:rPr>
            </w:pPr>
            <w:r w:rsidRPr="00BF6A07">
              <w:rPr>
                <w:lang w:eastAsia="en-US"/>
              </w:rPr>
              <w:t>8</w:t>
            </w:r>
          </w:p>
        </w:tc>
        <w:tc>
          <w:tcPr>
            <w:tcW w:w="987" w:type="pct"/>
          </w:tcPr>
          <w:p w:rsidR="00E138CA" w:rsidRPr="00BF6A07" w:rsidRDefault="00E138CA" w:rsidP="00B91752">
            <w:pPr>
              <w:pStyle w:val="002"/>
              <w:rPr>
                <w:lang w:eastAsia="en-US"/>
              </w:rPr>
            </w:pPr>
            <w:r w:rsidRPr="00BF6A07">
              <w:rPr>
                <w:lang w:eastAsia="en-US"/>
              </w:rPr>
              <w:t>Высшие учебные заведения</w:t>
            </w:r>
          </w:p>
        </w:tc>
        <w:tc>
          <w:tcPr>
            <w:tcW w:w="770" w:type="pct"/>
          </w:tcPr>
          <w:p w:rsidR="00E138CA" w:rsidRPr="00BF6A07" w:rsidRDefault="00E138CA" w:rsidP="00B91752">
            <w:pPr>
              <w:pStyle w:val="002"/>
              <w:rPr>
                <w:lang w:eastAsia="en-US"/>
              </w:rPr>
            </w:pPr>
            <w:r w:rsidRPr="00BF6A07">
              <w:rPr>
                <w:lang w:eastAsia="en-US"/>
              </w:rPr>
              <w:t>1 место</w:t>
            </w:r>
          </w:p>
        </w:tc>
        <w:tc>
          <w:tcPr>
            <w:tcW w:w="1054" w:type="pct"/>
          </w:tcPr>
          <w:p w:rsidR="00E138CA" w:rsidRPr="00BF6A07" w:rsidRDefault="00E138CA" w:rsidP="00B91752">
            <w:pPr>
              <w:pStyle w:val="002"/>
              <w:rPr>
                <w:lang w:eastAsia="en-US"/>
              </w:rPr>
            </w:pPr>
            <w:r w:rsidRPr="00BF6A07">
              <w:rPr>
                <w:lang w:eastAsia="en-US"/>
              </w:rPr>
              <w:t>По заданию на проектирование с учетом населения центра городского округа</w:t>
            </w:r>
          </w:p>
        </w:tc>
        <w:tc>
          <w:tcPr>
            <w:tcW w:w="890" w:type="pct"/>
          </w:tcPr>
          <w:p w:rsidR="00E138CA" w:rsidRPr="00BF6A07" w:rsidRDefault="00E138CA" w:rsidP="00B91752">
            <w:pPr>
              <w:pStyle w:val="002"/>
              <w:rPr>
                <w:lang w:eastAsia="en-US"/>
              </w:rPr>
            </w:pPr>
            <w:r w:rsidRPr="00BF6A07">
              <w:rPr>
                <w:lang w:eastAsia="en-US"/>
              </w:rPr>
              <w:t>Зоны высших учебных заведений (учебная зона), га, на 1 тыс. студентов: университеты, вузы технические – 4-7;</w:t>
            </w:r>
          </w:p>
          <w:p w:rsidR="00E138CA" w:rsidRPr="00BF6A07" w:rsidRDefault="00E138CA" w:rsidP="00B91752">
            <w:pPr>
              <w:pStyle w:val="002"/>
              <w:rPr>
                <w:lang w:eastAsia="en-US"/>
              </w:rPr>
            </w:pPr>
            <w:r w:rsidRPr="00BF6A07">
              <w:rPr>
                <w:lang w:eastAsia="en-US"/>
              </w:rPr>
              <w:t>сельскохозяйственные – 5-7;</w:t>
            </w:r>
          </w:p>
          <w:p w:rsidR="00E138CA" w:rsidRPr="00BF6A07" w:rsidRDefault="00E138CA" w:rsidP="00B91752">
            <w:pPr>
              <w:pStyle w:val="002"/>
              <w:rPr>
                <w:lang w:eastAsia="en-US"/>
              </w:rPr>
            </w:pPr>
            <w:r w:rsidRPr="00BF6A07">
              <w:rPr>
                <w:lang w:eastAsia="en-US"/>
              </w:rPr>
              <w:t>экономические, педагогические, культуры, искусства, архитектуры – 2-4;</w:t>
            </w:r>
          </w:p>
          <w:p w:rsidR="00E138CA" w:rsidRPr="00BF6A07" w:rsidRDefault="00E138CA" w:rsidP="00B91752">
            <w:pPr>
              <w:pStyle w:val="002"/>
              <w:rPr>
                <w:lang w:eastAsia="en-US"/>
              </w:rPr>
            </w:pPr>
            <w:r w:rsidRPr="00BF6A07">
              <w:rPr>
                <w:lang w:eastAsia="en-US"/>
              </w:rPr>
              <w:t>зона студенческих общежитий – 1,5-3</w:t>
            </w:r>
          </w:p>
        </w:tc>
        <w:tc>
          <w:tcPr>
            <w:tcW w:w="949" w:type="pct"/>
          </w:tcPr>
          <w:p w:rsidR="00E138CA" w:rsidRPr="00BF6A07" w:rsidRDefault="00E138CA" w:rsidP="00B91752">
            <w:pPr>
              <w:pStyle w:val="002"/>
              <w:rPr>
                <w:lang w:eastAsia="en-US"/>
              </w:rPr>
            </w:pPr>
            <w:r w:rsidRPr="00BF6A07">
              <w:rPr>
                <w:lang w:eastAsia="en-US"/>
              </w:rPr>
              <w:t>Размер земельного участка вуза может быть уменьшен на 40% в условиях реконструкции</w:t>
            </w:r>
          </w:p>
          <w:p w:rsidR="00E138CA" w:rsidRPr="00BF6A07" w:rsidRDefault="00E138CA" w:rsidP="00B91752">
            <w:pPr>
              <w:pStyle w:val="002"/>
              <w:rPr>
                <w:lang w:eastAsia="en-US"/>
              </w:rPr>
            </w:pPr>
          </w:p>
        </w:tc>
      </w:tr>
    </w:tbl>
    <w:p w:rsidR="00E138CA" w:rsidRPr="00696F69" w:rsidRDefault="00E138CA" w:rsidP="00DB460E">
      <w:pPr>
        <w:pStyle w:val="001"/>
        <w:rPr>
          <w:sz w:val="22"/>
          <w:szCs w:val="22"/>
        </w:rPr>
      </w:pPr>
      <w:r w:rsidRPr="00696F69">
        <w:rPr>
          <w:sz w:val="22"/>
          <w:szCs w:val="22"/>
        </w:rPr>
        <w:t>Примечание:</w:t>
      </w:r>
    </w:p>
    <w:p w:rsidR="00E138CA" w:rsidRPr="00696F69" w:rsidRDefault="00E138CA" w:rsidP="00DB460E">
      <w:pPr>
        <w:pStyle w:val="001"/>
        <w:rPr>
          <w:sz w:val="22"/>
          <w:szCs w:val="22"/>
        </w:rPr>
      </w:pPr>
      <w:r w:rsidRPr="00696F69">
        <w:rPr>
          <w:sz w:val="22"/>
          <w:szCs w:val="22"/>
        </w:rPr>
        <w:t xml:space="preserve"> * </w:t>
      </w:r>
      <w:r>
        <w:rPr>
          <w:sz w:val="22"/>
          <w:szCs w:val="22"/>
        </w:rPr>
        <w:t>в</w:t>
      </w:r>
      <w:r w:rsidRPr="00696F69">
        <w:rPr>
          <w:sz w:val="22"/>
          <w:szCs w:val="22"/>
        </w:rPr>
        <w:t xml:space="preserve"> указанные размеры земельных участков объектов дошкольного, начального, общего, среднего и высшего образования не включены размеры земельных участков для прокладки инженерных коммуникаций и технических помещений. Для данных объектов размеры земельных участков определяются на основании расчетов.</w:t>
      </w:r>
    </w:p>
    <w:p w:rsidR="00E138CA" w:rsidRPr="00696F69" w:rsidRDefault="00E138CA" w:rsidP="00DB460E">
      <w:pPr>
        <w:pStyle w:val="001"/>
      </w:pPr>
    </w:p>
    <w:p w:rsidR="00E138CA" w:rsidRPr="00696F69" w:rsidRDefault="00E138CA" w:rsidP="00DB460E">
      <w:pPr>
        <w:pStyle w:val="001"/>
      </w:pPr>
      <w:r w:rsidRPr="00696F69">
        <w:t>3.2.1. Радиус обслуживания специализированными и оздоровительными дошкольными образовательными учреждениями и общеобразовательными школами (языковые, математические, спортивные и прочие) принимается по заданию на проектирование.</w:t>
      </w:r>
    </w:p>
    <w:p w:rsidR="00E138CA" w:rsidRPr="00696F69" w:rsidRDefault="00E138CA" w:rsidP="00DB460E">
      <w:pPr>
        <w:pStyle w:val="001"/>
      </w:pPr>
      <w:r w:rsidRPr="00696F69">
        <w:t>3.2.2. Дошкольные образовательные учреждения (далее «ДОУ») следует размещать в соответствии с требованиями СанПиН 2.4.1.3049-13.</w:t>
      </w:r>
    </w:p>
    <w:p w:rsidR="00E138CA" w:rsidRPr="00696F69" w:rsidRDefault="00E138CA" w:rsidP="00DB460E">
      <w:pPr>
        <w:pStyle w:val="001"/>
      </w:pPr>
      <w:r w:rsidRPr="00696F69">
        <w:t xml:space="preserve">3.2.3. При размещении ДОУ следует учитывать радиус их пешеходной доступности в соответствии с таблицей </w:t>
      </w:r>
      <w:r>
        <w:t>8</w:t>
      </w:r>
      <w:r w:rsidRPr="00696F69">
        <w:t xml:space="preserve">. Расстояния от зданий ДОУ до различных видов зданий (жилых, производственных и др.) принимаются в соответствии с таблицей </w:t>
      </w:r>
      <w:r>
        <w:t>7</w:t>
      </w:r>
      <w:r w:rsidRPr="00696F69">
        <w:t xml:space="preserve"> и СП 42.13330.2011.</w:t>
      </w:r>
    </w:p>
    <w:p w:rsidR="00E138CA" w:rsidRPr="00696F69" w:rsidRDefault="00E138CA" w:rsidP="00DB460E">
      <w:pPr>
        <w:pStyle w:val="001"/>
      </w:pPr>
      <w:r w:rsidRPr="00696F69">
        <w:t>Расстояния от территории ДОУ до промышленных, коммунальных, сельскохозяйственных объектов, транспортных дорог и магистралей определяются в соответствии с требованиями к санитарно-защитным зонам указанных объектов и сооружений.</w:t>
      </w:r>
    </w:p>
    <w:p w:rsidR="00E138CA" w:rsidRPr="00696F69" w:rsidRDefault="00E138CA" w:rsidP="00DB460E">
      <w:pPr>
        <w:pStyle w:val="001"/>
      </w:pPr>
      <w:r w:rsidRPr="00696F69">
        <w:t xml:space="preserve">3.2.4. Минимальная обеспеченность дошкольными образовательными учреждениями, а также площади земельных участков для проектируемых ДОУ принимаются в соответствии с таблицей </w:t>
      </w:r>
      <w:r>
        <w:t>8</w:t>
      </w:r>
      <w:r w:rsidRPr="00696F69">
        <w:t xml:space="preserve">. </w:t>
      </w:r>
    </w:p>
    <w:p w:rsidR="00E138CA" w:rsidRPr="00696F69" w:rsidRDefault="00E138CA" w:rsidP="00DB460E">
      <w:pPr>
        <w:pStyle w:val="001"/>
      </w:pPr>
      <w:r w:rsidRPr="00696F69">
        <w:t xml:space="preserve">3.2.5. Минимальную обеспеченность общеобразовательными учреждениями, площадь их участков и размещение принимают в соответствии с таблицей </w:t>
      </w:r>
      <w:r>
        <w:t>8</w:t>
      </w:r>
      <w:r w:rsidRPr="00696F69">
        <w:t xml:space="preserve">. </w:t>
      </w:r>
    </w:p>
    <w:p w:rsidR="00E138CA" w:rsidRPr="00696F69" w:rsidRDefault="00E138CA" w:rsidP="00DB460E">
      <w:pPr>
        <w:pStyle w:val="001"/>
      </w:pPr>
      <w:r w:rsidRPr="00696F69">
        <w:t>3.2.6. Здание общеобразовательного учреждения следует размещать в соответствии с требованиями СанПиН 2.4.2.2821-10.</w:t>
      </w:r>
    </w:p>
    <w:p w:rsidR="00E138CA" w:rsidRPr="00696F69" w:rsidRDefault="00E138CA" w:rsidP="00DB460E">
      <w:pPr>
        <w:pStyle w:val="001"/>
      </w:pPr>
      <w:r w:rsidRPr="00696F69">
        <w:t>3.2.7. Учреждения начального профессионального образования – профессионально-технические училища (далее «учреждения НПО») следует размещать в соответствии с требованиями СанПиН 2.4.3.1186-03.</w:t>
      </w:r>
    </w:p>
    <w:p w:rsidR="00E138CA" w:rsidRPr="00696F69" w:rsidRDefault="00E138CA" w:rsidP="00DB460E">
      <w:pPr>
        <w:pStyle w:val="001"/>
      </w:pPr>
      <w:r w:rsidRPr="00696F69">
        <w:t>Размещение учреждений НПО, в том числе зоны отдыха, спортивные площадки и спортивные сооружения для подростков, на территориях санитарно-защитных зон не допускается.</w:t>
      </w:r>
    </w:p>
    <w:p w:rsidR="00E138CA" w:rsidRPr="00696F69" w:rsidRDefault="00E138CA" w:rsidP="00DB460E">
      <w:pPr>
        <w:pStyle w:val="001"/>
      </w:pPr>
      <w:r w:rsidRPr="00696F69">
        <w:t>3.2.8. Расстояния от территории учреждений НПО до промышленных, коммунальных, сельскохозяйственных объектов, транспортных дорог и магистралей определяются в соответствии с требованиями к санитарно-защитным зонам указанных объектов и сооружений.</w:t>
      </w:r>
    </w:p>
    <w:p w:rsidR="00E138CA" w:rsidRPr="00696F69" w:rsidRDefault="00E138CA" w:rsidP="00DB460E">
      <w:pPr>
        <w:pStyle w:val="001"/>
      </w:pPr>
      <w:r w:rsidRPr="00696F69">
        <w:t>3.2.9. Учебные здания учреждений НПО следует проектировать высотой не более трех этажей и размещать с отступом от красной линии не менее 10 м (с учетом соблюдения требований технических регламентов).</w:t>
      </w:r>
    </w:p>
    <w:p w:rsidR="00E138CA" w:rsidRPr="00696F69" w:rsidRDefault="00E138CA" w:rsidP="00DB460E">
      <w:pPr>
        <w:pStyle w:val="001"/>
      </w:pPr>
      <w:r w:rsidRPr="00696F69">
        <w:t>Учебно-производственные помещения, спортзал и столовую следует выделять в отдельные блоки, связанные переходом с основным корпусом.</w:t>
      </w:r>
    </w:p>
    <w:p w:rsidR="00E138CA" w:rsidRPr="00696F69" w:rsidRDefault="00E138CA" w:rsidP="00DB460E">
      <w:pPr>
        <w:pStyle w:val="001"/>
      </w:pPr>
      <w:r w:rsidRPr="00696F69">
        <w:t xml:space="preserve">3.2.10. Размеры земельных участков для учреждений НПО следует принимать в соответствии с таблицей </w:t>
      </w:r>
      <w:r>
        <w:t>9</w:t>
      </w:r>
      <w:r w:rsidRPr="00696F69">
        <w:t xml:space="preserve">. </w:t>
      </w:r>
    </w:p>
    <w:p w:rsidR="00E138CA" w:rsidRPr="00696F69" w:rsidRDefault="00E138CA" w:rsidP="00DB460E">
      <w:pPr>
        <w:pStyle w:val="001"/>
        <w:jc w:val="right"/>
      </w:pPr>
      <w:bookmarkStart w:id="15" w:name="_Ref450146658"/>
      <w:r w:rsidRPr="00696F69">
        <w:t xml:space="preserve">Таблица </w:t>
      </w:r>
      <w:bookmarkEnd w:id="15"/>
      <w:r>
        <w:t>9</w:t>
      </w:r>
    </w:p>
    <w:tbl>
      <w:tblPr>
        <w:tblW w:w="48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3"/>
        <w:gridCol w:w="4228"/>
        <w:gridCol w:w="1887"/>
        <w:gridCol w:w="1825"/>
        <w:gridCol w:w="1322"/>
      </w:tblGrid>
      <w:tr w:rsidR="00E138CA" w:rsidRPr="00696F69" w:rsidTr="00B91752">
        <w:trPr>
          <w:tblHeader/>
          <w:jc w:val="center"/>
        </w:trPr>
        <w:tc>
          <w:tcPr>
            <w:tcW w:w="426" w:type="pct"/>
            <w:vMerge w:val="restar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xml:space="preserve">№ п/п </w:t>
            </w:r>
          </w:p>
        </w:tc>
        <w:tc>
          <w:tcPr>
            <w:tcW w:w="2088" w:type="pct"/>
            <w:vMerge w:val="restart"/>
          </w:tcPr>
          <w:p w:rsidR="00E138CA" w:rsidRPr="00BF6A07" w:rsidRDefault="00E138CA" w:rsidP="00B91752">
            <w:pPr>
              <w:pStyle w:val="002"/>
              <w:rPr>
                <w:lang w:eastAsia="en-US"/>
              </w:rPr>
            </w:pPr>
            <w:r w:rsidRPr="00BF6A07">
              <w:rPr>
                <w:lang w:eastAsia="en-US"/>
              </w:rPr>
              <w:t>Учреждения начального профессионального образования</w:t>
            </w:r>
          </w:p>
        </w:tc>
        <w:tc>
          <w:tcPr>
            <w:tcW w:w="2486" w:type="pct"/>
            <w:gridSpan w:val="3"/>
          </w:tcPr>
          <w:p w:rsidR="00E138CA" w:rsidRPr="00BF6A07" w:rsidRDefault="00E138CA" w:rsidP="00B91752">
            <w:pPr>
              <w:pStyle w:val="002"/>
              <w:rPr>
                <w:lang w:eastAsia="en-US"/>
              </w:rPr>
            </w:pPr>
            <w:r w:rsidRPr="00BF6A07">
              <w:rPr>
                <w:lang w:eastAsia="en-US"/>
              </w:rPr>
              <w:t>Размер земельных участков (га) при вместимости учреждений</w:t>
            </w:r>
          </w:p>
        </w:tc>
      </w:tr>
      <w:tr w:rsidR="00E138CA" w:rsidRPr="00696F69" w:rsidTr="00B91752">
        <w:trPr>
          <w:tblHeader/>
          <w:jc w:val="center"/>
        </w:trPr>
        <w:tc>
          <w:tcPr>
            <w:tcW w:w="426" w:type="pct"/>
            <w:vMerge/>
          </w:tcPr>
          <w:p w:rsidR="00E138CA" w:rsidRPr="00BF6A07" w:rsidRDefault="00E138CA" w:rsidP="00B91752">
            <w:pPr>
              <w:pStyle w:val="002"/>
              <w:rPr>
                <w:lang w:eastAsia="en-US"/>
              </w:rPr>
            </w:pPr>
          </w:p>
        </w:tc>
        <w:tc>
          <w:tcPr>
            <w:tcW w:w="2088" w:type="pct"/>
            <w:vMerge/>
          </w:tcPr>
          <w:p w:rsidR="00E138CA" w:rsidRPr="00BF6A07" w:rsidRDefault="00E138CA" w:rsidP="00B91752">
            <w:pPr>
              <w:pStyle w:val="002"/>
              <w:rPr>
                <w:lang w:eastAsia="en-US"/>
              </w:rPr>
            </w:pPr>
          </w:p>
        </w:tc>
        <w:tc>
          <w:tcPr>
            <w:tcW w:w="932" w:type="pct"/>
          </w:tcPr>
          <w:p w:rsidR="00E138CA" w:rsidRPr="00BF6A07" w:rsidRDefault="00E138CA" w:rsidP="00B91752">
            <w:pPr>
              <w:pStyle w:val="002"/>
              <w:rPr>
                <w:lang w:eastAsia="en-US"/>
              </w:rPr>
            </w:pPr>
            <w:r w:rsidRPr="00BF6A07">
              <w:rPr>
                <w:lang w:eastAsia="en-US"/>
              </w:rPr>
              <w:t>до 300 чел.</w:t>
            </w:r>
          </w:p>
        </w:tc>
        <w:tc>
          <w:tcPr>
            <w:tcW w:w="901" w:type="pct"/>
          </w:tcPr>
          <w:p w:rsidR="00E138CA" w:rsidRPr="00BF6A07" w:rsidRDefault="00E138CA" w:rsidP="00B91752">
            <w:pPr>
              <w:pStyle w:val="002"/>
              <w:rPr>
                <w:lang w:eastAsia="en-US"/>
              </w:rPr>
            </w:pPr>
            <w:r w:rsidRPr="00BF6A07">
              <w:rPr>
                <w:lang w:eastAsia="en-US"/>
              </w:rPr>
              <w:t>300-400 чел.</w:t>
            </w:r>
          </w:p>
        </w:tc>
        <w:tc>
          <w:tcPr>
            <w:tcW w:w="653" w:type="pct"/>
          </w:tcPr>
          <w:p w:rsidR="00E138CA" w:rsidRPr="00BF6A07" w:rsidRDefault="00E138CA" w:rsidP="00B91752">
            <w:pPr>
              <w:pStyle w:val="002"/>
              <w:rPr>
                <w:lang w:eastAsia="en-US"/>
              </w:rPr>
            </w:pPr>
            <w:r w:rsidRPr="00BF6A07">
              <w:rPr>
                <w:lang w:eastAsia="en-US"/>
              </w:rPr>
              <w:t>400-600 чел.</w:t>
            </w:r>
          </w:p>
        </w:tc>
      </w:tr>
      <w:tr w:rsidR="00E138CA" w:rsidRPr="00696F69" w:rsidTr="00B91752">
        <w:trPr>
          <w:tblHeader/>
          <w:jc w:val="center"/>
        </w:trPr>
        <w:tc>
          <w:tcPr>
            <w:tcW w:w="426" w:type="pct"/>
          </w:tcPr>
          <w:p w:rsidR="00E138CA" w:rsidRPr="00BF6A07" w:rsidRDefault="00E138CA" w:rsidP="00B91752">
            <w:pPr>
              <w:pStyle w:val="002"/>
              <w:rPr>
                <w:lang w:eastAsia="en-US"/>
              </w:rPr>
            </w:pPr>
            <w:r w:rsidRPr="00BF6A07">
              <w:rPr>
                <w:lang w:eastAsia="en-US"/>
              </w:rPr>
              <w:t>1</w:t>
            </w:r>
          </w:p>
        </w:tc>
        <w:tc>
          <w:tcPr>
            <w:tcW w:w="2088" w:type="pct"/>
          </w:tcPr>
          <w:p w:rsidR="00E138CA" w:rsidRPr="00BF6A07" w:rsidRDefault="00E138CA" w:rsidP="00B91752">
            <w:pPr>
              <w:pStyle w:val="002"/>
              <w:rPr>
                <w:lang w:eastAsia="en-US"/>
              </w:rPr>
            </w:pPr>
            <w:r w:rsidRPr="00BF6A07">
              <w:rPr>
                <w:lang w:eastAsia="en-US"/>
              </w:rPr>
              <w:t>2</w:t>
            </w:r>
          </w:p>
        </w:tc>
        <w:tc>
          <w:tcPr>
            <w:tcW w:w="932" w:type="pct"/>
          </w:tcPr>
          <w:p w:rsidR="00E138CA" w:rsidRPr="00BF6A07" w:rsidRDefault="00E138CA" w:rsidP="00B91752">
            <w:pPr>
              <w:pStyle w:val="002"/>
              <w:rPr>
                <w:lang w:eastAsia="en-US"/>
              </w:rPr>
            </w:pPr>
            <w:r w:rsidRPr="00BF6A07">
              <w:rPr>
                <w:lang w:eastAsia="en-US"/>
              </w:rPr>
              <w:t>3</w:t>
            </w:r>
          </w:p>
        </w:tc>
        <w:tc>
          <w:tcPr>
            <w:tcW w:w="901" w:type="pct"/>
          </w:tcPr>
          <w:p w:rsidR="00E138CA" w:rsidRPr="00BF6A07" w:rsidRDefault="00E138CA" w:rsidP="00B91752">
            <w:pPr>
              <w:pStyle w:val="002"/>
              <w:rPr>
                <w:lang w:eastAsia="en-US"/>
              </w:rPr>
            </w:pPr>
            <w:r w:rsidRPr="00BF6A07">
              <w:rPr>
                <w:lang w:eastAsia="en-US"/>
              </w:rPr>
              <w:t>4</w:t>
            </w:r>
          </w:p>
        </w:tc>
        <w:tc>
          <w:tcPr>
            <w:tcW w:w="653" w:type="pct"/>
          </w:tcPr>
          <w:p w:rsidR="00E138CA" w:rsidRPr="00BF6A07" w:rsidRDefault="00E138CA" w:rsidP="00B91752">
            <w:pPr>
              <w:pStyle w:val="002"/>
              <w:rPr>
                <w:lang w:eastAsia="en-US"/>
              </w:rPr>
            </w:pPr>
            <w:r w:rsidRPr="00BF6A07">
              <w:rPr>
                <w:lang w:eastAsia="en-US"/>
              </w:rPr>
              <w:t>5</w:t>
            </w:r>
          </w:p>
        </w:tc>
      </w:tr>
      <w:tr w:rsidR="00E138CA" w:rsidRPr="00696F69" w:rsidTr="00B91752">
        <w:trPr>
          <w:tblHeader/>
          <w:jc w:val="center"/>
        </w:trPr>
        <w:tc>
          <w:tcPr>
            <w:tcW w:w="426" w:type="pct"/>
          </w:tcPr>
          <w:p w:rsidR="00E138CA" w:rsidRPr="00BF6A07" w:rsidRDefault="00E138CA" w:rsidP="00B91752">
            <w:pPr>
              <w:pStyle w:val="002"/>
              <w:rPr>
                <w:lang w:eastAsia="en-US"/>
              </w:rPr>
            </w:pPr>
            <w:r w:rsidRPr="00BF6A07">
              <w:rPr>
                <w:lang w:eastAsia="en-US"/>
              </w:rPr>
              <w:t>1</w:t>
            </w:r>
          </w:p>
        </w:tc>
        <w:tc>
          <w:tcPr>
            <w:tcW w:w="2088" w:type="pct"/>
          </w:tcPr>
          <w:p w:rsidR="00E138CA" w:rsidRPr="00BF6A07" w:rsidRDefault="00E138CA" w:rsidP="00B91752">
            <w:pPr>
              <w:pStyle w:val="002"/>
              <w:jc w:val="left"/>
              <w:rPr>
                <w:lang w:eastAsia="en-US"/>
              </w:rPr>
            </w:pPr>
            <w:r w:rsidRPr="00BF6A07">
              <w:rPr>
                <w:lang w:eastAsia="en-US"/>
              </w:rPr>
              <w:t>Для всех образовательных учреждений</w:t>
            </w:r>
          </w:p>
        </w:tc>
        <w:tc>
          <w:tcPr>
            <w:tcW w:w="932" w:type="pct"/>
          </w:tcPr>
          <w:p w:rsidR="00E138CA" w:rsidRPr="00BF6A07" w:rsidRDefault="00E138CA" w:rsidP="00B91752">
            <w:pPr>
              <w:pStyle w:val="002"/>
              <w:rPr>
                <w:lang w:eastAsia="en-US"/>
              </w:rPr>
            </w:pPr>
            <w:r w:rsidRPr="00BF6A07">
              <w:rPr>
                <w:lang w:eastAsia="en-US"/>
              </w:rPr>
              <w:t>2</w:t>
            </w:r>
          </w:p>
        </w:tc>
        <w:tc>
          <w:tcPr>
            <w:tcW w:w="901" w:type="pct"/>
          </w:tcPr>
          <w:p w:rsidR="00E138CA" w:rsidRPr="00BF6A07" w:rsidRDefault="00E138CA" w:rsidP="00B91752">
            <w:pPr>
              <w:pStyle w:val="002"/>
              <w:rPr>
                <w:lang w:eastAsia="en-US"/>
              </w:rPr>
            </w:pPr>
            <w:r w:rsidRPr="00BF6A07">
              <w:rPr>
                <w:lang w:eastAsia="en-US"/>
              </w:rPr>
              <w:t>2,4</w:t>
            </w:r>
          </w:p>
        </w:tc>
        <w:tc>
          <w:tcPr>
            <w:tcW w:w="653" w:type="pct"/>
          </w:tcPr>
          <w:p w:rsidR="00E138CA" w:rsidRPr="00BF6A07" w:rsidRDefault="00E138CA" w:rsidP="00B91752">
            <w:pPr>
              <w:pStyle w:val="002"/>
              <w:rPr>
                <w:lang w:eastAsia="en-US"/>
              </w:rPr>
            </w:pPr>
            <w:r w:rsidRPr="00BF6A07">
              <w:rPr>
                <w:lang w:eastAsia="en-US"/>
              </w:rPr>
              <w:t>3,1</w:t>
            </w:r>
          </w:p>
        </w:tc>
      </w:tr>
      <w:tr w:rsidR="00E138CA" w:rsidRPr="00696F69" w:rsidTr="00B91752">
        <w:trPr>
          <w:tblHeader/>
          <w:jc w:val="center"/>
        </w:trPr>
        <w:tc>
          <w:tcPr>
            <w:tcW w:w="426" w:type="pct"/>
          </w:tcPr>
          <w:p w:rsidR="00E138CA" w:rsidRPr="00BF6A07" w:rsidRDefault="00E138CA" w:rsidP="00B91752">
            <w:pPr>
              <w:pStyle w:val="002"/>
              <w:rPr>
                <w:lang w:eastAsia="en-US"/>
              </w:rPr>
            </w:pPr>
            <w:r w:rsidRPr="00BF6A07">
              <w:rPr>
                <w:lang w:eastAsia="en-US"/>
              </w:rPr>
              <w:t>2</w:t>
            </w:r>
          </w:p>
        </w:tc>
        <w:tc>
          <w:tcPr>
            <w:tcW w:w="2088" w:type="pct"/>
          </w:tcPr>
          <w:p w:rsidR="00E138CA" w:rsidRPr="00BF6A07" w:rsidRDefault="00E138CA" w:rsidP="00B91752">
            <w:pPr>
              <w:pStyle w:val="002"/>
              <w:jc w:val="left"/>
              <w:rPr>
                <w:lang w:eastAsia="en-US"/>
              </w:rPr>
            </w:pPr>
            <w:r w:rsidRPr="00BF6A07">
              <w:rPr>
                <w:lang w:eastAsia="en-US"/>
              </w:rPr>
              <w:t>Сельскохозяйственного профиля</w:t>
            </w:r>
          </w:p>
        </w:tc>
        <w:tc>
          <w:tcPr>
            <w:tcW w:w="932" w:type="pct"/>
          </w:tcPr>
          <w:p w:rsidR="00E138CA" w:rsidRPr="00BF6A07" w:rsidRDefault="00E138CA" w:rsidP="00B91752">
            <w:pPr>
              <w:pStyle w:val="002"/>
              <w:rPr>
                <w:lang w:eastAsia="en-US"/>
              </w:rPr>
            </w:pPr>
            <w:r w:rsidRPr="00BF6A07">
              <w:rPr>
                <w:lang w:eastAsia="en-US"/>
              </w:rPr>
              <w:t>2-3</w:t>
            </w:r>
          </w:p>
        </w:tc>
        <w:tc>
          <w:tcPr>
            <w:tcW w:w="901" w:type="pct"/>
          </w:tcPr>
          <w:p w:rsidR="00E138CA" w:rsidRPr="00BF6A07" w:rsidRDefault="00E138CA" w:rsidP="00B91752">
            <w:pPr>
              <w:pStyle w:val="002"/>
              <w:rPr>
                <w:lang w:eastAsia="en-US"/>
              </w:rPr>
            </w:pPr>
            <w:r w:rsidRPr="00BF6A07">
              <w:rPr>
                <w:lang w:eastAsia="en-US"/>
              </w:rPr>
              <w:t>2,4-3,6</w:t>
            </w:r>
          </w:p>
        </w:tc>
        <w:tc>
          <w:tcPr>
            <w:tcW w:w="653" w:type="pct"/>
          </w:tcPr>
          <w:p w:rsidR="00E138CA" w:rsidRPr="00BF6A07" w:rsidRDefault="00E138CA" w:rsidP="00B91752">
            <w:pPr>
              <w:pStyle w:val="002"/>
              <w:rPr>
                <w:lang w:eastAsia="en-US"/>
              </w:rPr>
            </w:pPr>
            <w:r w:rsidRPr="00BF6A07">
              <w:rPr>
                <w:lang w:eastAsia="en-US"/>
              </w:rPr>
              <w:t>3,1-4,2</w:t>
            </w:r>
          </w:p>
        </w:tc>
      </w:tr>
      <w:tr w:rsidR="00E138CA" w:rsidRPr="00696F69" w:rsidTr="00B91752">
        <w:trPr>
          <w:tblHeader/>
          <w:jc w:val="center"/>
        </w:trPr>
        <w:tc>
          <w:tcPr>
            <w:tcW w:w="426" w:type="pct"/>
          </w:tcPr>
          <w:p w:rsidR="00E138CA" w:rsidRPr="00BF6A07" w:rsidRDefault="00E138CA" w:rsidP="00B91752">
            <w:pPr>
              <w:pStyle w:val="002"/>
              <w:rPr>
                <w:lang w:eastAsia="en-US"/>
              </w:rPr>
            </w:pPr>
            <w:r w:rsidRPr="00BF6A07">
              <w:rPr>
                <w:lang w:eastAsia="en-US"/>
              </w:rPr>
              <w:t>3</w:t>
            </w:r>
          </w:p>
        </w:tc>
        <w:tc>
          <w:tcPr>
            <w:tcW w:w="2088" w:type="pct"/>
          </w:tcPr>
          <w:p w:rsidR="00E138CA" w:rsidRPr="00BF6A07" w:rsidRDefault="00E138CA" w:rsidP="00B91752">
            <w:pPr>
              <w:pStyle w:val="002"/>
              <w:jc w:val="left"/>
              <w:rPr>
                <w:lang w:eastAsia="en-US"/>
              </w:rPr>
            </w:pPr>
            <w:r w:rsidRPr="00BF6A07">
              <w:rPr>
                <w:lang w:eastAsia="en-US"/>
              </w:rPr>
              <w:t>Размещаемых в районах реконструкции</w:t>
            </w:r>
          </w:p>
        </w:tc>
        <w:tc>
          <w:tcPr>
            <w:tcW w:w="932" w:type="pct"/>
          </w:tcPr>
          <w:p w:rsidR="00E138CA" w:rsidRPr="00BF6A07" w:rsidRDefault="00E138CA" w:rsidP="00B91752">
            <w:pPr>
              <w:pStyle w:val="002"/>
              <w:rPr>
                <w:lang w:eastAsia="en-US"/>
              </w:rPr>
            </w:pPr>
            <w:r w:rsidRPr="00BF6A07">
              <w:rPr>
                <w:lang w:eastAsia="en-US"/>
              </w:rPr>
              <w:t>1,2</w:t>
            </w:r>
          </w:p>
        </w:tc>
        <w:tc>
          <w:tcPr>
            <w:tcW w:w="901" w:type="pct"/>
          </w:tcPr>
          <w:p w:rsidR="00E138CA" w:rsidRPr="00BF6A07" w:rsidRDefault="00E138CA" w:rsidP="00B91752">
            <w:pPr>
              <w:pStyle w:val="002"/>
              <w:rPr>
                <w:lang w:eastAsia="en-US"/>
              </w:rPr>
            </w:pPr>
            <w:r w:rsidRPr="00BF6A07">
              <w:rPr>
                <w:lang w:eastAsia="en-US"/>
              </w:rPr>
              <w:t>1,2-2,4</w:t>
            </w:r>
          </w:p>
        </w:tc>
        <w:tc>
          <w:tcPr>
            <w:tcW w:w="653" w:type="pct"/>
          </w:tcPr>
          <w:p w:rsidR="00E138CA" w:rsidRPr="00BF6A07" w:rsidRDefault="00E138CA" w:rsidP="00B91752">
            <w:pPr>
              <w:pStyle w:val="002"/>
              <w:rPr>
                <w:lang w:eastAsia="en-US"/>
              </w:rPr>
            </w:pPr>
            <w:r w:rsidRPr="00BF6A07">
              <w:rPr>
                <w:lang w:eastAsia="en-US"/>
              </w:rPr>
              <w:t>1,5-3,1</w:t>
            </w:r>
          </w:p>
        </w:tc>
      </w:tr>
      <w:tr w:rsidR="00E138CA" w:rsidRPr="00696F69" w:rsidTr="00B91752">
        <w:trPr>
          <w:tblHeader/>
          <w:jc w:val="center"/>
        </w:trPr>
        <w:tc>
          <w:tcPr>
            <w:tcW w:w="426" w:type="pct"/>
          </w:tcPr>
          <w:p w:rsidR="00E138CA" w:rsidRPr="00BF6A07" w:rsidRDefault="00E138CA" w:rsidP="00B91752">
            <w:pPr>
              <w:pStyle w:val="002"/>
              <w:rPr>
                <w:lang w:eastAsia="en-US"/>
              </w:rPr>
            </w:pPr>
            <w:r w:rsidRPr="00BF6A07">
              <w:rPr>
                <w:lang w:eastAsia="en-US"/>
              </w:rPr>
              <w:t>4</w:t>
            </w:r>
          </w:p>
        </w:tc>
        <w:tc>
          <w:tcPr>
            <w:tcW w:w="2088" w:type="pct"/>
          </w:tcPr>
          <w:p w:rsidR="00E138CA" w:rsidRPr="00BF6A07" w:rsidRDefault="00E138CA" w:rsidP="00B91752">
            <w:pPr>
              <w:pStyle w:val="002"/>
              <w:jc w:val="left"/>
              <w:rPr>
                <w:lang w:eastAsia="en-US"/>
              </w:rPr>
            </w:pPr>
            <w:r w:rsidRPr="00BF6A07">
              <w:rPr>
                <w:lang w:eastAsia="en-US"/>
              </w:rPr>
              <w:t>Гуманитарного профиля</w:t>
            </w:r>
          </w:p>
        </w:tc>
        <w:tc>
          <w:tcPr>
            <w:tcW w:w="932" w:type="pct"/>
          </w:tcPr>
          <w:p w:rsidR="00E138CA" w:rsidRPr="00BF6A07" w:rsidRDefault="00E138CA" w:rsidP="00B91752">
            <w:pPr>
              <w:pStyle w:val="002"/>
              <w:rPr>
                <w:lang w:eastAsia="en-US"/>
              </w:rPr>
            </w:pPr>
            <w:r w:rsidRPr="00BF6A07">
              <w:rPr>
                <w:lang w:eastAsia="en-US"/>
              </w:rPr>
              <w:t>1,4-2</w:t>
            </w:r>
          </w:p>
        </w:tc>
        <w:tc>
          <w:tcPr>
            <w:tcW w:w="901" w:type="pct"/>
          </w:tcPr>
          <w:p w:rsidR="00E138CA" w:rsidRPr="00BF6A07" w:rsidRDefault="00E138CA" w:rsidP="00B91752">
            <w:pPr>
              <w:pStyle w:val="002"/>
              <w:rPr>
                <w:lang w:eastAsia="en-US"/>
              </w:rPr>
            </w:pPr>
            <w:r w:rsidRPr="00BF6A07">
              <w:rPr>
                <w:lang w:eastAsia="en-US"/>
              </w:rPr>
              <w:t>1,7-2,4</w:t>
            </w:r>
          </w:p>
        </w:tc>
        <w:tc>
          <w:tcPr>
            <w:tcW w:w="653" w:type="pct"/>
          </w:tcPr>
          <w:p w:rsidR="00E138CA" w:rsidRPr="00BF6A07" w:rsidRDefault="00E138CA" w:rsidP="00B91752">
            <w:pPr>
              <w:pStyle w:val="002"/>
              <w:rPr>
                <w:lang w:eastAsia="en-US"/>
              </w:rPr>
            </w:pPr>
            <w:r w:rsidRPr="00BF6A07">
              <w:rPr>
                <w:lang w:eastAsia="en-US"/>
              </w:rPr>
              <w:t>2,2-3,1</w:t>
            </w:r>
          </w:p>
        </w:tc>
      </w:tr>
    </w:tbl>
    <w:p w:rsidR="00E138CA" w:rsidRPr="00696F69" w:rsidRDefault="00E138CA" w:rsidP="00DB460E">
      <w:pPr>
        <w:pStyle w:val="001"/>
      </w:pPr>
    </w:p>
    <w:p w:rsidR="00E138CA" w:rsidRPr="00696F69" w:rsidRDefault="00E138CA" w:rsidP="00DB460E">
      <w:pPr>
        <w:pStyle w:val="001"/>
      </w:pPr>
      <w:r w:rsidRPr="00696F69">
        <w:t>3.2.11. Земельные участки, отводимые для средне-специальных учебных заведений, должны обеспечивать размещение полного комплекса учебно-научных, жилых и хозяйственно-бытовых зданий и сооружений с учетом функциональной взаимосвязи с инженерной, транспортной и социальной инфраструктурами населенного пункта.</w:t>
      </w:r>
    </w:p>
    <w:p w:rsidR="00E138CA" w:rsidRPr="00696F69" w:rsidRDefault="00E138CA" w:rsidP="00DB460E">
      <w:pPr>
        <w:pStyle w:val="001"/>
      </w:pPr>
      <w:r w:rsidRPr="00696F69">
        <w:t>При расположении зданий средне-специальных учебных заведений вблизи скоростных дорог и магистральных улиц следует предусматривать отступ от границы проезжей части не менее 50 м, при этом общежитие следует размещать в глубине территории.</w:t>
      </w:r>
    </w:p>
    <w:p w:rsidR="00E138CA" w:rsidRPr="00696F69" w:rsidRDefault="00E138CA" w:rsidP="00DB460E">
      <w:pPr>
        <w:pStyle w:val="001"/>
      </w:pPr>
      <w:r w:rsidRPr="00696F69">
        <w:t>3.2.12. Расстояния от территории средне-специальных учебных заведений до промышленных, коммунальных, сельскохозяйственных объектов, транспортных дорог и магистралей определяются в соответствии с требованиями к санитарно-защитным зонам указанных объектов и сооружений.</w:t>
      </w:r>
    </w:p>
    <w:p w:rsidR="00E138CA" w:rsidRPr="00696F69" w:rsidRDefault="00E138CA" w:rsidP="00DB460E">
      <w:pPr>
        <w:pStyle w:val="001"/>
      </w:pPr>
      <w:r w:rsidRPr="00696F69">
        <w:t>3.2.13. Площадь участка жилой зоны средне-специальных учебных заведений рассчитывается на общую численность проживающих в общежитиях студентов и слушателей подготовительного отделения (с учетом предполагаемого приема иногородних). Удельный показатель площади на 1000 проживающих равен 3 га.</w:t>
      </w:r>
    </w:p>
    <w:p w:rsidR="00E138CA" w:rsidRPr="00696F69" w:rsidRDefault="00E138CA" w:rsidP="00DB460E">
      <w:pPr>
        <w:pStyle w:val="001"/>
      </w:pPr>
      <w:r w:rsidRPr="00696F69">
        <w:t>3.2.14. Хозяйственная зона средне-специального учебного заведения должна размещаться в удобной связи со служебным входом в столовую и общежитие, а также с экспериментально-производственными корпусами. В состав хозяйственной зоны включаются хозяйственный двор, стоянка автомобильного транспорта с разгрузочными площадками, а также складские помещения и гаражи.</w:t>
      </w:r>
    </w:p>
    <w:p w:rsidR="00E138CA" w:rsidRPr="00696F69" w:rsidRDefault="00E138CA" w:rsidP="00DB460E">
      <w:pPr>
        <w:pStyle w:val="001"/>
      </w:pPr>
      <w:r w:rsidRPr="00696F69">
        <w:t>3.2.15. Площадь озеленения территории для объектов дошкольного, начального, общего, среднего и высшего образования должна составлять не менее 10% общей площади.</w:t>
      </w:r>
    </w:p>
    <w:p w:rsidR="00E138CA" w:rsidRPr="00696F69" w:rsidRDefault="00E138CA" w:rsidP="00DB460E">
      <w:pPr>
        <w:pStyle w:val="001"/>
        <w:sectPr w:rsidR="00E138CA" w:rsidRPr="00696F69" w:rsidSect="00B91752">
          <w:headerReference w:type="default" r:id="rId10"/>
          <w:footerReference w:type="default" r:id="rId11"/>
          <w:footerReference w:type="first" r:id="rId12"/>
          <w:pgSz w:w="12240" w:h="15840"/>
          <w:pgMar w:top="1134" w:right="567" w:bottom="1134" w:left="1418" w:header="720" w:footer="720" w:gutter="0"/>
          <w:cols w:space="720"/>
          <w:noEndnote/>
          <w:docGrid w:linePitch="326"/>
        </w:sectPr>
      </w:pPr>
      <w:bookmarkStart w:id="16" w:name="_Toc470085115"/>
    </w:p>
    <w:p w:rsidR="00E138CA" w:rsidRPr="00696F69" w:rsidRDefault="00E138CA" w:rsidP="00DB460E">
      <w:pPr>
        <w:pStyle w:val="001"/>
        <w:outlineLvl w:val="0"/>
      </w:pPr>
      <w:r w:rsidRPr="00696F69">
        <w:t>3.3. Нормативы обеспеченности объектами здравоохранения</w:t>
      </w:r>
      <w:bookmarkEnd w:id="16"/>
      <w:r>
        <w:t>.</w:t>
      </w:r>
    </w:p>
    <w:p w:rsidR="00E138CA" w:rsidRPr="00696F69" w:rsidRDefault="00E138CA" w:rsidP="00DB460E">
      <w:pPr>
        <w:pStyle w:val="001"/>
        <w:jc w:val="right"/>
      </w:pPr>
      <w:r w:rsidRPr="00696F69">
        <w:t xml:space="preserve">Таблица </w:t>
      </w:r>
      <w:r>
        <w:t>10</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6"/>
        <w:gridCol w:w="3003"/>
        <w:gridCol w:w="1612"/>
        <w:gridCol w:w="2253"/>
        <w:gridCol w:w="853"/>
        <w:gridCol w:w="2139"/>
        <w:gridCol w:w="3221"/>
      </w:tblGrid>
      <w:tr w:rsidR="00E138CA" w:rsidRPr="00696F69" w:rsidTr="00B91752">
        <w:trPr>
          <w:trHeight w:val="930"/>
          <w:tblHeader/>
          <w:jc w:val="center"/>
        </w:trPr>
        <w:tc>
          <w:tcPr>
            <w:tcW w:w="214" w:type="pct"/>
          </w:tcPr>
          <w:p w:rsidR="00E138CA" w:rsidRPr="00BF6A07" w:rsidRDefault="00E138CA" w:rsidP="00B91752">
            <w:pPr>
              <w:pStyle w:val="002"/>
              <w:rPr>
                <w:lang w:eastAsia="en-US"/>
              </w:rPr>
            </w:pPr>
            <w:r w:rsidRPr="00BF6A07">
              <w:rPr>
                <w:lang w:eastAsia="en-US"/>
              </w:rPr>
              <w:t>№ п/п</w:t>
            </w:r>
          </w:p>
        </w:tc>
        <w:tc>
          <w:tcPr>
            <w:tcW w:w="1084" w:type="pct"/>
          </w:tcPr>
          <w:p w:rsidR="00E138CA" w:rsidRPr="00BF6A07" w:rsidRDefault="00E138CA" w:rsidP="00B91752">
            <w:pPr>
              <w:pStyle w:val="002"/>
              <w:rPr>
                <w:lang w:eastAsia="en-US"/>
              </w:rPr>
            </w:pPr>
            <w:r w:rsidRPr="00BF6A07">
              <w:rPr>
                <w:lang w:eastAsia="en-US"/>
              </w:rPr>
              <w:t>Учреждения, предприятия, сооружения</w:t>
            </w:r>
          </w:p>
        </w:tc>
        <w:tc>
          <w:tcPr>
            <w:tcW w:w="582" w:type="pct"/>
          </w:tcPr>
          <w:p w:rsidR="00E138CA" w:rsidRPr="00BF6A07" w:rsidRDefault="00E138CA" w:rsidP="00B91752">
            <w:pPr>
              <w:pStyle w:val="002"/>
              <w:rPr>
                <w:lang w:eastAsia="en-US"/>
              </w:rPr>
            </w:pPr>
            <w:r w:rsidRPr="00BF6A07">
              <w:rPr>
                <w:lang w:eastAsia="en-US"/>
              </w:rPr>
              <w:t>Единица измерения</w:t>
            </w:r>
          </w:p>
        </w:tc>
        <w:tc>
          <w:tcPr>
            <w:tcW w:w="813" w:type="pct"/>
          </w:tcPr>
          <w:p w:rsidR="00E138CA" w:rsidRPr="00BF6A07" w:rsidRDefault="00E138CA" w:rsidP="00B91752">
            <w:pPr>
              <w:pStyle w:val="002"/>
              <w:rPr>
                <w:lang w:eastAsia="en-US"/>
              </w:rPr>
            </w:pPr>
            <w:r w:rsidRPr="00BF6A07">
              <w:rPr>
                <w:lang w:eastAsia="en-US"/>
              </w:rPr>
              <w:t>Рекомендуемая обеспеченность на 1000 жителей</w:t>
            </w:r>
          </w:p>
        </w:tc>
        <w:tc>
          <w:tcPr>
            <w:tcW w:w="1119" w:type="pct"/>
            <w:gridSpan w:val="2"/>
          </w:tcPr>
          <w:p w:rsidR="00E138CA" w:rsidRPr="00BF6A07" w:rsidRDefault="00E138CA" w:rsidP="00B91752">
            <w:pPr>
              <w:pStyle w:val="002"/>
              <w:rPr>
                <w:vertAlign w:val="superscript"/>
                <w:lang w:eastAsia="en-US"/>
              </w:rPr>
            </w:pPr>
            <w:r w:rsidRPr="00BF6A07">
              <w:rPr>
                <w:lang w:eastAsia="en-US"/>
              </w:rPr>
              <w:t>Размер земельного участка</w:t>
            </w:r>
          </w:p>
        </w:tc>
        <w:tc>
          <w:tcPr>
            <w:tcW w:w="1188" w:type="pct"/>
          </w:tcPr>
          <w:p w:rsidR="00E138CA" w:rsidRPr="00BF6A07" w:rsidRDefault="00E138CA" w:rsidP="00B91752">
            <w:pPr>
              <w:pStyle w:val="002"/>
              <w:rPr>
                <w:lang w:eastAsia="en-US"/>
              </w:rPr>
            </w:pPr>
            <w:r w:rsidRPr="00BF6A07">
              <w:rPr>
                <w:lang w:eastAsia="en-US"/>
              </w:rPr>
              <w:t>Примечание</w:t>
            </w:r>
          </w:p>
        </w:tc>
      </w:tr>
      <w:tr w:rsidR="00E138CA" w:rsidRPr="00696F69" w:rsidTr="00B91752">
        <w:trPr>
          <w:tblHeader/>
          <w:jc w:val="center"/>
        </w:trPr>
        <w:tc>
          <w:tcPr>
            <w:tcW w:w="214" w:type="pct"/>
          </w:tcPr>
          <w:p w:rsidR="00E138CA" w:rsidRPr="00BF6A07" w:rsidRDefault="00E138CA" w:rsidP="00B91752">
            <w:pPr>
              <w:pStyle w:val="002"/>
              <w:rPr>
                <w:lang w:eastAsia="en-US"/>
              </w:rPr>
            </w:pPr>
            <w:r w:rsidRPr="00BF6A07">
              <w:rPr>
                <w:lang w:eastAsia="en-US"/>
              </w:rPr>
              <w:t>1</w:t>
            </w:r>
          </w:p>
        </w:tc>
        <w:tc>
          <w:tcPr>
            <w:tcW w:w="1084" w:type="pct"/>
          </w:tcPr>
          <w:p w:rsidR="00E138CA" w:rsidRPr="00BF6A07" w:rsidRDefault="00E138CA" w:rsidP="00B91752">
            <w:pPr>
              <w:pStyle w:val="002"/>
              <w:rPr>
                <w:lang w:eastAsia="en-US"/>
              </w:rPr>
            </w:pPr>
            <w:r w:rsidRPr="00BF6A07">
              <w:rPr>
                <w:lang w:eastAsia="en-US"/>
              </w:rPr>
              <w:t>2</w:t>
            </w:r>
          </w:p>
        </w:tc>
        <w:tc>
          <w:tcPr>
            <w:tcW w:w="582" w:type="pct"/>
          </w:tcPr>
          <w:p w:rsidR="00E138CA" w:rsidRPr="00BF6A07" w:rsidRDefault="00E138CA" w:rsidP="00B91752">
            <w:pPr>
              <w:pStyle w:val="002"/>
              <w:rPr>
                <w:lang w:eastAsia="en-US"/>
              </w:rPr>
            </w:pPr>
            <w:r w:rsidRPr="00BF6A07">
              <w:rPr>
                <w:lang w:eastAsia="en-US"/>
              </w:rPr>
              <w:t>3</w:t>
            </w:r>
          </w:p>
        </w:tc>
        <w:tc>
          <w:tcPr>
            <w:tcW w:w="813" w:type="pct"/>
          </w:tcPr>
          <w:p w:rsidR="00E138CA" w:rsidRPr="00BF6A07" w:rsidRDefault="00E138CA" w:rsidP="00B91752">
            <w:pPr>
              <w:pStyle w:val="002"/>
              <w:rPr>
                <w:lang w:eastAsia="en-US"/>
              </w:rPr>
            </w:pPr>
            <w:r w:rsidRPr="00BF6A07">
              <w:rPr>
                <w:lang w:eastAsia="en-US"/>
              </w:rPr>
              <w:t>4</w:t>
            </w:r>
          </w:p>
        </w:tc>
        <w:tc>
          <w:tcPr>
            <w:tcW w:w="1119" w:type="pct"/>
            <w:gridSpan w:val="2"/>
          </w:tcPr>
          <w:p w:rsidR="00E138CA" w:rsidRPr="00BF6A07" w:rsidRDefault="00E138CA" w:rsidP="00B91752">
            <w:pPr>
              <w:pStyle w:val="002"/>
              <w:rPr>
                <w:lang w:eastAsia="en-US"/>
              </w:rPr>
            </w:pPr>
            <w:r w:rsidRPr="00BF6A07">
              <w:rPr>
                <w:lang w:eastAsia="en-US"/>
              </w:rPr>
              <w:t>5</w:t>
            </w:r>
          </w:p>
        </w:tc>
        <w:tc>
          <w:tcPr>
            <w:tcW w:w="1188" w:type="pct"/>
          </w:tcPr>
          <w:p w:rsidR="00E138CA" w:rsidRPr="00BF6A07" w:rsidRDefault="00E138CA" w:rsidP="00B91752">
            <w:pPr>
              <w:pStyle w:val="002"/>
              <w:rPr>
                <w:lang w:eastAsia="en-US"/>
              </w:rPr>
            </w:pPr>
            <w:r w:rsidRPr="00BF6A07">
              <w:rPr>
                <w:lang w:eastAsia="en-US"/>
              </w:rPr>
              <w:t>6</w:t>
            </w: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1</w:t>
            </w:r>
          </w:p>
        </w:tc>
        <w:tc>
          <w:tcPr>
            <w:tcW w:w="1084" w:type="pct"/>
          </w:tcPr>
          <w:p w:rsidR="00E138CA" w:rsidRPr="00BF6A07" w:rsidRDefault="00E138CA" w:rsidP="00B91752">
            <w:pPr>
              <w:pStyle w:val="002"/>
              <w:jc w:val="left"/>
              <w:rPr>
                <w:lang w:eastAsia="en-US"/>
              </w:rPr>
            </w:pPr>
            <w:r w:rsidRPr="00BF6A07">
              <w:rPr>
                <w:lang w:eastAsia="en-US"/>
              </w:rPr>
              <w:t>Стационары всех типов для взрослых с вспомогательными зданиями и сооружениями</w:t>
            </w:r>
          </w:p>
        </w:tc>
        <w:tc>
          <w:tcPr>
            <w:tcW w:w="582" w:type="pct"/>
          </w:tcPr>
          <w:p w:rsidR="00E138CA" w:rsidRPr="00BF6A07" w:rsidRDefault="00E138CA" w:rsidP="00B91752">
            <w:pPr>
              <w:pStyle w:val="002"/>
              <w:rPr>
                <w:lang w:eastAsia="en-US"/>
              </w:rPr>
            </w:pPr>
            <w:r w:rsidRPr="00BF6A07">
              <w:rPr>
                <w:lang w:eastAsia="en-US"/>
              </w:rPr>
              <w:t>1 койка</w:t>
            </w:r>
          </w:p>
        </w:tc>
        <w:tc>
          <w:tcPr>
            <w:tcW w:w="813" w:type="pct"/>
          </w:tcPr>
          <w:p w:rsidR="00E138CA" w:rsidRPr="00BF6A07" w:rsidRDefault="00E138CA" w:rsidP="00B91752">
            <w:pPr>
              <w:pStyle w:val="002"/>
              <w:rPr>
                <w:lang w:eastAsia="en-US"/>
              </w:rPr>
            </w:pPr>
            <w:r w:rsidRPr="00BF6A07">
              <w:rPr>
                <w:lang w:eastAsia="en-US"/>
              </w:rPr>
              <w:t>по заданию на проектирование, определяемому органами здравоохранения</w:t>
            </w:r>
          </w:p>
        </w:tc>
        <w:tc>
          <w:tcPr>
            <w:tcW w:w="1119" w:type="pct"/>
            <w:gridSpan w:val="2"/>
          </w:tcPr>
          <w:p w:rsidR="00E138CA" w:rsidRPr="00BF6A07" w:rsidRDefault="00E138CA" w:rsidP="00B91752">
            <w:pPr>
              <w:pStyle w:val="002"/>
              <w:rPr>
                <w:lang w:eastAsia="en-US"/>
              </w:rPr>
            </w:pPr>
            <w:r w:rsidRPr="00BF6A07">
              <w:rPr>
                <w:lang w:eastAsia="en-US"/>
              </w:rPr>
              <w:t>При вместимости: до 50 коек – 300 м</w:t>
            </w:r>
            <w:r w:rsidRPr="00BF6A07">
              <w:rPr>
                <w:vertAlign w:val="superscript"/>
                <w:lang w:eastAsia="en-US"/>
              </w:rPr>
              <w:t>2</w:t>
            </w:r>
            <w:r w:rsidRPr="00BF6A07">
              <w:rPr>
                <w:lang w:eastAsia="en-US"/>
              </w:rPr>
              <w:t xml:space="preserve"> на 1 койку;</w:t>
            </w:r>
          </w:p>
          <w:p w:rsidR="00E138CA" w:rsidRPr="00BF6A07" w:rsidRDefault="00E138CA" w:rsidP="00B91752">
            <w:pPr>
              <w:pStyle w:val="002"/>
              <w:rPr>
                <w:lang w:eastAsia="en-US"/>
              </w:rPr>
            </w:pPr>
            <w:r w:rsidRPr="00BF6A07">
              <w:rPr>
                <w:lang w:eastAsia="en-US"/>
              </w:rPr>
              <w:t>50-100 коек – 300-200 м</w:t>
            </w:r>
            <w:r w:rsidRPr="00BF6A07">
              <w:rPr>
                <w:vertAlign w:val="superscript"/>
                <w:lang w:eastAsia="en-US"/>
              </w:rPr>
              <w:t>2</w:t>
            </w:r>
            <w:r w:rsidRPr="00BF6A07">
              <w:rPr>
                <w:lang w:eastAsia="en-US"/>
              </w:rPr>
              <w:t xml:space="preserve"> на 1 койку;</w:t>
            </w:r>
          </w:p>
          <w:p w:rsidR="00E138CA" w:rsidRPr="00BF6A07" w:rsidRDefault="00E138CA" w:rsidP="00B91752">
            <w:pPr>
              <w:pStyle w:val="002"/>
              <w:rPr>
                <w:lang w:eastAsia="en-US"/>
              </w:rPr>
            </w:pPr>
            <w:r w:rsidRPr="00BF6A07">
              <w:rPr>
                <w:lang w:eastAsia="en-US"/>
              </w:rPr>
              <w:t>100-200 коек – 200-140 м</w:t>
            </w:r>
            <w:r w:rsidRPr="00BF6A07">
              <w:rPr>
                <w:vertAlign w:val="superscript"/>
                <w:lang w:eastAsia="en-US"/>
              </w:rPr>
              <w:t>2</w:t>
            </w:r>
            <w:r w:rsidRPr="00BF6A07">
              <w:rPr>
                <w:lang w:eastAsia="en-US"/>
              </w:rPr>
              <w:t xml:space="preserve"> на 1 койку;</w:t>
            </w:r>
          </w:p>
          <w:p w:rsidR="00E138CA" w:rsidRPr="00BF6A07" w:rsidRDefault="00E138CA" w:rsidP="00B91752">
            <w:pPr>
              <w:pStyle w:val="002"/>
              <w:rPr>
                <w:lang w:eastAsia="en-US"/>
              </w:rPr>
            </w:pPr>
            <w:r w:rsidRPr="00BF6A07">
              <w:rPr>
                <w:lang w:eastAsia="en-US"/>
              </w:rPr>
              <w:t>200-400 коек – 140-100 м</w:t>
            </w:r>
            <w:r w:rsidRPr="00BF6A07">
              <w:rPr>
                <w:vertAlign w:val="superscript"/>
                <w:lang w:eastAsia="en-US"/>
              </w:rPr>
              <w:t>2</w:t>
            </w:r>
            <w:r w:rsidRPr="00BF6A07">
              <w:rPr>
                <w:lang w:eastAsia="en-US"/>
              </w:rPr>
              <w:t xml:space="preserve"> на 1 койку;</w:t>
            </w:r>
          </w:p>
          <w:p w:rsidR="00E138CA" w:rsidRPr="00BF6A07" w:rsidRDefault="00E138CA" w:rsidP="00B91752">
            <w:pPr>
              <w:pStyle w:val="002"/>
              <w:rPr>
                <w:lang w:eastAsia="en-US"/>
              </w:rPr>
            </w:pPr>
            <w:r w:rsidRPr="00BF6A07">
              <w:rPr>
                <w:lang w:eastAsia="en-US"/>
              </w:rPr>
              <w:t>400-800 коек – 100-80 м</w:t>
            </w:r>
            <w:r w:rsidRPr="00BF6A07">
              <w:rPr>
                <w:vertAlign w:val="superscript"/>
                <w:lang w:eastAsia="en-US"/>
              </w:rPr>
              <w:t>2</w:t>
            </w:r>
            <w:r w:rsidRPr="00BF6A07">
              <w:rPr>
                <w:lang w:eastAsia="en-US"/>
              </w:rPr>
              <w:t xml:space="preserve"> на 1 койку;</w:t>
            </w:r>
          </w:p>
          <w:p w:rsidR="00E138CA" w:rsidRPr="00BF6A07" w:rsidRDefault="00E138CA" w:rsidP="00B91752">
            <w:pPr>
              <w:pStyle w:val="002"/>
              <w:rPr>
                <w:lang w:eastAsia="en-US"/>
              </w:rPr>
            </w:pPr>
            <w:r w:rsidRPr="00BF6A07">
              <w:rPr>
                <w:lang w:eastAsia="en-US"/>
              </w:rPr>
              <w:t>800-1000 коек – 80-60 м</w:t>
            </w:r>
            <w:r w:rsidRPr="00BF6A07">
              <w:rPr>
                <w:vertAlign w:val="superscript"/>
                <w:lang w:eastAsia="en-US"/>
              </w:rPr>
              <w:t>2</w:t>
            </w:r>
            <w:r w:rsidRPr="00BF6A07">
              <w:rPr>
                <w:lang w:eastAsia="en-US"/>
              </w:rPr>
              <w:t xml:space="preserve"> на 1 койку;</w:t>
            </w:r>
          </w:p>
          <w:p w:rsidR="00E138CA" w:rsidRPr="00BF6A07" w:rsidRDefault="00E138CA" w:rsidP="00B91752">
            <w:pPr>
              <w:pStyle w:val="002"/>
              <w:rPr>
                <w:lang w:eastAsia="en-US"/>
              </w:rPr>
            </w:pPr>
            <w:r w:rsidRPr="00BF6A07">
              <w:rPr>
                <w:lang w:eastAsia="en-US"/>
              </w:rPr>
              <w:t>свыше 1000 коек – 60 м</w:t>
            </w:r>
            <w:r w:rsidRPr="00BF6A07">
              <w:rPr>
                <w:vertAlign w:val="superscript"/>
                <w:lang w:eastAsia="en-US"/>
              </w:rPr>
              <w:t>2</w:t>
            </w:r>
            <w:r w:rsidRPr="00BF6A07">
              <w:rPr>
                <w:lang w:eastAsia="en-US"/>
              </w:rPr>
              <w:t xml:space="preserve"> на 1 койку.</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xml:space="preserve">В условиях реконструкции возможно уменьшение на 25%. </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Размеры для больниц в пригородной зоне следует увеличивать: инфекционных и онкологических – на 15%; туберкулезных и психиатрических – на 25%; восстановительного лечения для взрослых – на 20%, для детей – на 40%</w:t>
            </w:r>
          </w:p>
        </w:tc>
        <w:tc>
          <w:tcPr>
            <w:tcW w:w="1188" w:type="pct"/>
          </w:tcPr>
          <w:p w:rsidR="00E138CA" w:rsidRPr="00BF6A07" w:rsidRDefault="00E138CA" w:rsidP="00B91752">
            <w:pPr>
              <w:pStyle w:val="002"/>
              <w:rPr>
                <w:lang w:eastAsia="en-US"/>
              </w:rPr>
            </w:pPr>
            <w:r w:rsidRPr="00BF6A07">
              <w:rPr>
                <w:lang w:eastAsia="en-US"/>
              </w:rPr>
              <w:t xml:space="preserve">Норму для детей на 1 койку следует принимать с коэффициентом 1,5. </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xml:space="preserve">Число коек (врачебных и акушерских) для беременных женщин и рожениц рекомендуется при условии их выделения из общего числа коек стационаров – 0,85 коек на 1 тыс. жителей (в расчете на женщин в возрасте 15-49 лет). </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Площадь участка родильных домов следует принимать по нормативам стационаров с коэффициентом  0,7</w:t>
            </w: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2</w:t>
            </w:r>
          </w:p>
        </w:tc>
        <w:tc>
          <w:tcPr>
            <w:tcW w:w="1084" w:type="pct"/>
          </w:tcPr>
          <w:p w:rsidR="00E138CA" w:rsidRPr="00BF6A07" w:rsidRDefault="00E138CA" w:rsidP="00B91752">
            <w:pPr>
              <w:pStyle w:val="002"/>
              <w:rPr>
                <w:lang w:eastAsia="en-US"/>
              </w:rPr>
            </w:pPr>
            <w:r w:rsidRPr="00BF6A07">
              <w:rPr>
                <w:lang w:eastAsia="en-US"/>
              </w:rPr>
              <w:t>Детские дома-интернаты (от 4 до 14 лет)</w:t>
            </w:r>
          </w:p>
        </w:tc>
        <w:tc>
          <w:tcPr>
            <w:tcW w:w="582" w:type="pct"/>
          </w:tcPr>
          <w:p w:rsidR="00E138CA" w:rsidRPr="00BF6A07" w:rsidRDefault="00E138CA" w:rsidP="00B91752">
            <w:pPr>
              <w:pStyle w:val="002"/>
              <w:rPr>
                <w:lang w:eastAsia="en-US"/>
              </w:rPr>
            </w:pPr>
            <w:r w:rsidRPr="00BF6A07">
              <w:rPr>
                <w:lang w:eastAsia="en-US"/>
              </w:rPr>
              <w:t>1 койка</w:t>
            </w:r>
          </w:p>
        </w:tc>
        <w:tc>
          <w:tcPr>
            <w:tcW w:w="813" w:type="pct"/>
          </w:tcPr>
          <w:p w:rsidR="00E138CA" w:rsidRPr="00BF6A07" w:rsidRDefault="00E138CA" w:rsidP="00B91752">
            <w:pPr>
              <w:pStyle w:val="002"/>
              <w:rPr>
                <w:lang w:eastAsia="en-US"/>
              </w:rPr>
            </w:pPr>
            <w:r w:rsidRPr="00BF6A07">
              <w:rPr>
                <w:lang w:eastAsia="en-US"/>
              </w:rPr>
              <w:t>3</w:t>
            </w:r>
          </w:p>
        </w:tc>
        <w:tc>
          <w:tcPr>
            <w:tcW w:w="1119" w:type="pct"/>
            <w:gridSpan w:val="2"/>
          </w:tcPr>
          <w:p w:rsidR="00E138CA" w:rsidRPr="00BF6A07" w:rsidRDefault="00E138CA" w:rsidP="00B91752">
            <w:pPr>
              <w:pStyle w:val="002"/>
              <w:rPr>
                <w:lang w:eastAsia="en-US"/>
              </w:rPr>
            </w:pPr>
            <w:r w:rsidRPr="00BF6A07">
              <w:rPr>
                <w:lang w:eastAsia="en-US"/>
              </w:rPr>
              <w:t>По заданию на проектирование</w:t>
            </w:r>
          </w:p>
        </w:tc>
        <w:tc>
          <w:tcPr>
            <w:tcW w:w="1188" w:type="pct"/>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3</w:t>
            </w:r>
          </w:p>
        </w:tc>
        <w:tc>
          <w:tcPr>
            <w:tcW w:w="1084" w:type="pct"/>
          </w:tcPr>
          <w:p w:rsidR="00E138CA" w:rsidRPr="00BF6A07" w:rsidRDefault="00E138CA" w:rsidP="00B91752">
            <w:pPr>
              <w:pStyle w:val="002"/>
              <w:rPr>
                <w:lang w:eastAsia="en-US"/>
              </w:rPr>
            </w:pPr>
            <w:r w:rsidRPr="00BF6A07">
              <w:rPr>
                <w:lang w:eastAsia="en-US"/>
              </w:rPr>
              <w:t>Психоневрологические и наркологические интернаты (с 18 лет)</w:t>
            </w:r>
          </w:p>
        </w:tc>
        <w:tc>
          <w:tcPr>
            <w:tcW w:w="582" w:type="pct"/>
          </w:tcPr>
          <w:p w:rsidR="00E138CA" w:rsidRPr="00BF6A07" w:rsidRDefault="00E138CA" w:rsidP="00B91752">
            <w:pPr>
              <w:pStyle w:val="002"/>
              <w:rPr>
                <w:lang w:eastAsia="en-US"/>
              </w:rPr>
            </w:pPr>
            <w:r w:rsidRPr="00BF6A07">
              <w:rPr>
                <w:lang w:eastAsia="en-US"/>
              </w:rPr>
              <w:t>1 койка</w:t>
            </w:r>
          </w:p>
        </w:tc>
        <w:tc>
          <w:tcPr>
            <w:tcW w:w="813" w:type="pct"/>
          </w:tcPr>
          <w:p w:rsidR="00E138CA" w:rsidRPr="00BF6A07" w:rsidRDefault="00E138CA" w:rsidP="00B91752">
            <w:pPr>
              <w:pStyle w:val="002"/>
              <w:rPr>
                <w:lang w:eastAsia="en-US"/>
              </w:rPr>
            </w:pPr>
            <w:r w:rsidRPr="00BF6A07">
              <w:rPr>
                <w:lang w:eastAsia="en-US"/>
              </w:rPr>
              <w:t>3</w:t>
            </w:r>
          </w:p>
        </w:tc>
        <w:tc>
          <w:tcPr>
            <w:tcW w:w="1119" w:type="pct"/>
            <w:gridSpan w:val="2"/>
          </w:tcPr>
          <w:p w:rsidR="00E138CA" w:rsidRPr="00BF6A07" w:rsidRDefault="00E138CA" w:rsidP="00B91752">
            <w:pPr>
              <w:pStyle w:val="002"/>
              <w:rPr>
                <w:lang w:eastAsia="en-US"/>
              </w:rPr>
            </w:pPr>
            <w:r w:rsidRPr="00BF6A07">
              <w:rPr>
                <w:lang w:eastAsia="en-US"/>
              </w:rPr>
              <w:t xml:space="preserve">При вместимости: </w:t>
            </w:r>
          </w:p>
          <w:p w:rsidR="00E138CA" w:rsidRPr="00BF6A07" w:rsidRDefault="00E138CA" w:rsidP="00B91752">
            <w:pPr>
              <w:pStyle w:val="002"/>
              <w:rPr>
                <w:lang w:eastAsia="en-US"/>
              </w:rPr>
            </w:pPr>
            <w:r w:rsidRPr="00BF6A07">
              <w:rPr>
                <w:lang w:eastAsia="en-US"/>
              </w:rPr>
              <w:t>до 200 коек – 125 м</w:t>
            </w:r>
            <w:r w:rsidRPr="00BF6A07">
              <w:rPr>
                <w:vertAlign w:val="superscript"/>
                <w:lang w:eastAsia="en-US"/>
              </w:rPr>
              <w:t>2</w:t>
            </w:r>
            <w:r w:rsidRPr="00BF6A07">
              <w:rPr>
                <w:lang w:eastAsia="en-US"/>
              </w:rPr>
              <w:t xml:space="preserve"> на 1 койку;</w:t>
            </w:r>
          </w:p>
          <w:p w:rsidR="00E138CA" w:rsidRPr="00BF6A07" w:rsidRDefault="00E138CA" w:rsidP="00B91752">
            <w:pPr>
              <w:pStyle w:val="002"/>
              <w:rPr>
                <w:lang w:eastAsia="en-US"/>
              </w:rPr>
            </w:pPr>
            <w:r w:rsidRPr="00BF6A07">
              <w:rPr>
                <w:lang w:eastAsia="en-US"/>
              </w:rPr>
              <w:t>200-400 коек – 100 м</w:t>
            </w:r>
            <w:r w:rsidRPr="00BF6A07">
              <w:rPr>
                <w:vertAlign w:val="superscript"/>
                <w:lang w:eastAsia="en-US"/>
              </w:rPr>
              <w:t>2</w:t>
            </w:r>
            <w:r w:rsidRPr="00BF6A07">
              <w:rPr>
                <w:lang w:eastAsia="en-US"/>
              </w:rPr>
              <w:t xml:space="preserve"> на 1 койку;</w:t>
            </w:r>
          </w:p>
          <w:p w:rsidR="00E138CA" w:rsidRPr="00BF6A07" w:rsidRDefault="00E138CA" w:rsidP="00B91752">
            <w:pPr>
              <w:pStyle w:val="002"/>
              <w:rPr>
                <w:lang w:eastAsia="en-US"/>
              </w:rPr>
            </w:pPr>
            <w:r w:rsidRPr="00BF6A07">
              <w:rPr>
                <w:lang w:eastAsia="en-US"/>
              </w:rPr>
              <w:t>400-600 коек – 80 м</w:t>
            </w:r>
            <w:r w:rsidRPr="00BF6A07">
              <w:rPr>
                <w:vertAlign w:val="superscript"/>
                <w:lang w:eastAsia="en-US"/>
              </w:rPr>
              <w:t>2</w:t>
            </w:r>
            <w:r w:rsidRPr="00BF6A07">
              <w:rPr>
                <w:lang w:eastAsia="en-US"/>
              </w:rPr>
              <w:t xml:space="preserve"> на 1 койку</w:t>
            </w:r>
          </w:p>
        </w:tc>
        <w:tc>
          <w:tcPr>
            <w:tcW w:w="1188" w:type="pct"/>
          </w:tcPr>
          <w:p w:rsidR="00E138CA" w:rsidRPr="00BF6A07" w:rsidRDefault="00E138CA" w:rsidP="00B91752">
            <w:pPr>
              <w:pStyle w:val="002"/>
              <w:rPr>
                <w:lang w:eastAsia="en-US"/>
              </w:rPr>
            </w:pPr>
          </w:p>
        </w:tc>
      </w:tr>
      <w:tr w:rsidR="00E138CA" w:rsidRPr="00696F69" w:rsidTr="00B91752">
        <w:trPr>
          <w:trHeight w:val="1166"/>
          <w:jc w:val="center"/>
        </w:trPr>
        <w:tc>
          <w:tcPr>
            <w:tcW w:w="214" w:type="pct"/>
          </w:tcPr>
          <w:p w:rsidR="00E138CA" w:rsidRPr="00BF6A07" w:rsidRDefault="00E138CA" w:rsidP="00B91752">
            <w:pPr>
              <w:pStyle w:val="002"/>
              <w:rPr>
                <w:lang w:eastAsia="en-US"/>
              </w:rPr>
            </w:pPr>
            <w:r w:rsidRPr="00BF6A07">
              <w:rPr>
                <w:lang w:eastAsia="en-US"/>
              </w:rPr>
              <w:t>4</w:t>
            </w:r>
          </w:p>
        </w:tc>
        <w:tc>
          <w:tcPr>
            <w:tcW w:w="1084" w:type="pct"/>
          </w:tcPr>
          <w:p w:rsidR="00E138CA" w:rsidRPr="00BF6A07" w:rsidRDefault="00E138CA" w:rsidP="00B91752">
            <w:pPr>
              <w:pStyle w:val="002"/>
              <w:rPr>
                <w:lang w:eastAsia="en-US"/>
              </w:rPr>
            </w:pPr>
            <w:r w:rsidRPr="00BF6A07">
              <w:rPr>
                <w:lang w:eastAsia="en-US"/>
              </w:rPr>
              <w:t>Амбулаторно-поликлиническая сеть, диспансеры без стационара</w:t>
            </w:r>
          </w:p>
          <w:p w:rsidR="00E138CA" w:rsidRPr="00BF6A07" w:rsidRDefault="00E138CA" w:rsidP="00B91752">
            <w:pPr>
              <w:pStyle w:val="002"/>
              <w:rPr>
                <w:lang w:eastAsia="en-US"/>
              </w:rPr>
            </w:pPr>
          </w:p>
        </w:tc>
        <w:tc>
          <w:tcPr>
            <w:tcW w:w="582" w:type="pct"/>
            <w:vMerge w:val="restart"/>
          </w:tcPr>
          <w:p w:rsidR="00E138CA" w:rsidRPr="00BF6A07" w:rsidRDefault="00E138CA" w:rsidP="00B91752">
            <w:pPr>
              <w:pStyle w:val="002"/>
              <w:rPr>
                <w:lang w:eastAsia="en-US"/>
              </w:rPr>
            </w:pPr>
            <w:r w:rsidRPr="00BF6A07">
              <w:rPr>
                <w:lang w:eastAsia="en-US"/>
              </w:rPr>
              <w:t>1 посещение в смену</w:t>
            </w:r>
          </w:p>
        </w:tc>
        <w:tc>
          <w:tcPr>
            <w:tcW w:w="813" w:type="pct"/>
          </w:tcPr>
          <w:p w:rsidR="00E138CA" w:rsidRPr="00BF6A07" w:rsidRDefault="00E138CA" w:rsidP="00B91752">
            <w:pPr>
              <w:pStyle w:val="002"/>
              <w:rPr>
                <w:lang w:eastAsia="en-US"/>
              </w:rPr>
            </w:pPr>
            <w:r w:rsidRPr="00BF6A07">
              <w:rPr>
                <w:lang w:eastAsia="en-US"/>
              </w:rPr>
              <w:t>По заданию на проектирование, определяемому органами здравоохранения</w:t>
            </w:r>
          </w:p>
        </w:tc>
        <w:tc>
          <w:tcPr>
            <w:tcW w:w="1119" w:type="pct"/>
            <w:gridSpan w:val="2"/>
          </w:tcPr>
          <w:p w:rsidR="00E138CA" w:rsidRPr="00BF6A07" w:rsidRDefault="00E138CA" w:rsidP="00B91752">
            <w:pPr>
              <w:pStyle w:val="002"/>
              <w:rPr>
                <w:lang w:eastAsia="en-US"/>
              </w:rPr>
            </w:pPr>
            <w:r w:rsidRPr="00BF6A07">
              <w:rPr>
                <w:lang w:eastAsia="en-US"/>
              </w:rPr>
              <w:t>0,1 га на 100 посещений в смену, но не менее 0,3 га на объект</w:t>
            </w:r>
          </w:p>
        </w:tc>
        <w:tc>
          <w:tcPr>
            <w:tcW w:w="1188" w:type="pct"/>
            <w:vMerge w:val="restart"/>
          </w:tcPr>
          <w:p w:rsidR="00E138CA" w:rsidRPr="00BF6A07" w:rsidRDefault="00E138CA" w:rsidP="00B91752">
            <w:pPr>
              <w:pStyle w:val="002"/>
              <w:rPr>
                <w:lang w:eastAsia="en-US"/>
              </w:rPr>
            </w:pPr>
            <w:r w:rsidRPr="00BF6A07">
              <w:rPr>
                <w:lang w:eastAsia="en-US"/>
              </w:rPr>
              <w:t>Размеры земельных участков стационара и поликлиники, объединенных в одно лечебно-профилактическое учреждение, определяются раздельно по соответствующим нормам и затем суммируются. Радиус обслуживания – 1000 м</w:t>
            </w:r>
          </w:p>
        </w:tc>
      </w:tr>
      <w:tr w:rsidR="00E138CA" w:rsidRPr="00696F69" w:rsidTr="00B91752">
        <w:trPr>
          <w:trHeight w:val="751"/>
          <w:jc w:val="center"/>
        </w:trPr>
        <w:tc>
          <w:tcPr>
            <w:tcW w:w="214" w:type="pct"/>
          </w:tcPr>
          <w:p w:rsidR="00E138CA" w:rsidRPr="00BF6A07" w:rsidRDefault="00E138CA" w:rsidP="00B91752">
            <w:pPr>
              <w:pStyle w:val="002"/>
              <w:rPr>
                <w:lang w:eastAsia="en-US"/>
              </w:rPr>
            </w:pPr>
            <w:r w:rsidRPr="00BF6A07">
              <w:rPr>
                <w:lang w:eastAsia="en-US"/>
              </w:rPr>
              <w:t>4.1</w:t>
            </w:r>
          </w:p>
        </w:tc>
        <w:tc>
          <w:tcPr>
            <w:tcW w:w="1084" w:type="pct"/>
          </w:tcPr>
          <w:p w:rsidR="00E138CA" w:rsidRPr="00BF6A07" w:rsidRDefault="00E138CA" w:rsidP="00B91752">
            <w:pPr>
              <w:pStyle w:val="002"/>
              <w:rPr>
                <w:lang w:eastAsia="en-US"/>
              </w:rPr>
            </w:pPr>
            <w:r w:rsidRPr="00BF6A07">
              <w:rPr>
                <w:lang w:eastAsia="en-US"/>
              </w:rPr>
              <w:t>На территориях малоэтажной застройки:</w:t>
            </w:r>
          </w:p>
        </w:tc>
        <w:tc>
          <w:tcPr>
            <w:tcW w:w="582" w:type="pct"/>
            <w:vMerge/>
          </w:tcPr>
          <w:p w:rsidR="00E138CA" w:rsidRPr="00BF6A07" w:rsidRDefault="00E138CA" w:rsidP="00B91752">
            <w:pPr>
              <w:pStyle w:val="002"/>
              <w:rPr>
                <w:lang w:eastAsia="en-US"/>
              </w:rPr>
            </w:pPr>
          </w:p>
        </w:tc>
        <w:tc>
          <w:tcPr>
            <w:tcW w:w="813" w:type="pct"/>
          </w:tcPr>
          <w:p w:rsidR="00E138CA" w:rsidRPr="00BF6A07" w:rsidRDefault="00E138CA" w:rsidP="00B91752">
            <w:pPr>
              <w:pStyle w:val="002"/>
              <w:rPr>
                <w:lang w:eastAsia="en-US"/>
              </w:rPr>
            </w:pPr>
          </w:p>
        </w:tc>
        <w:tc>
          <w:tcPr>
            <w:tcW w:w="1119" w:type="pct"/>
            <w:gridSpan w:val="2"/>
          </w:tcPr>
          <w:p w:rsidR="00E138CA" w:rsidRPr="00BF6A07" w:rsidRDefault="00E138CA" w:rsidP="00B91752">
            <w:pPr>
              <w:pStyle w:val="002"/>
              <w:rPr>
                <w:lang w:eastAsia="en-US"/>
              </w:rPr>
            </w:pPr>
          </w:p>
        </w:tc>
        <w:tc>
          <w:tcPr>
            <w:tcW w:w="1188" w:type="pct"/>
            <w:vMerge/>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4.1.1</w:t>
            </w:r>
          </w:p>
        </w:tc>
        <w:tc>
          <w:tcPr>
            <w:tcW w:w="1084" w:type="pct"/>
          </w:tcPr>
          <w:p w:rsidR="00E138CA" w:rsidRPr="00BF6A07" w:rsidRDefault="00E138CA" w:rsidP="00B91752">
            <w:pPr>
              <w:pStyle w:val="002"/>
              <w:rPr>
                <w:lang w:eastAsia="en-US"/>
              </w:rPr>
            </w:pPr>
            <w:r w:rsidRPr="00BF6A07">
              <w:rPr>
                <w:lang w:eastAsia="en-US"/>
              </w:rPr>
              <w:t>поликлиники</w:t>
            </w:r>
          </w:p>
        </w:tc>
        <w:tc>
          <w:tcPr>
            <w:tcW w:w="582" w:type="pct"/>
            <w:vMerge/>
          </w:tcPr>
          <w:p w:rsidR="00E138CA" w:rsidRPr="00BF6A07" w:rsidRDefault="00E138CA" w:rsidP="00B91752">
            <w:pPr>
              <w:pStyle w:val="002"/>
              <w:rPr>
                <w:lang w:eastAsia="en-US"/>
              </w:rPr>
            </w:pPr>
          </w:p>
        </w:tc>
        <w:tc>
          <w:tcPr>
            <w:tcW w:w="813" w:type="pct"/>
          </w:tcPr>
          <w:p w:rsidR="00E138CA" w:rsidRPr="00BF6A07" w:rsidRDefault="00E138CA" w:rsidP="00B91752">
            <w:pPr>
              <w:pStyle w:val="002"/>
              <w:rPr>
                <w:lang w:eastAsia="en-US"/>
              </w:rPr>
            </w:pPr>
            <w:r w:rsidRPr="00BF6A07">
              <w:rPr>
                <w:lang w:eastAsia="en-US"/>
              </w:rPr>
              <w:t>18</w:t>
            </w:r>
          </w:p>
        </w:tc>
        <w:tc>
          <w:tcPr>
            <w:tcW w:w="1119" w:type="pct"/>
            <w:gridSpan w:val="2"/>
          </w:tcPr>
          <w:p w:rsidR="00E138CA" w:rsidRPr="00BF6A07" w:rsidRDefault="00E138CA" w:rsidP="00B91752">
            <w:pPr>
              <w:pStyle w:val="002"/>
              <w:rPr>
                <w:lang w:eastAsia="en-US"/>
              </w:rPr>
            </w:pPr>
            <w:r w:rsidRPr="00BF6A07">
              <w:rPr>
                <w:lang w:eastAsia="en-US"/>
              </w:rPr>
              <w:t>0,5 га на объект</w:t>
            </w:r>
          </w:p>
        </w:tc>
        <w:tc>
          <w:tcPr>
            <w:tcW w:w="1188" w:type="pct"/>
            <w:vMerge/>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4.1.2</w:t>
            </w:r>
          </w:p>
        </w:tc>
        <w:tc>
          <w:tcPr>
            <w:tcW w:w="1084" w:type="pct"/>
          </w:tcPr>
          <w:p w:rsidR="00E138CA" w:rsidRPr="00BF6A07" w:rsidRDefault="00E138CA" w:rsidP="00B91752">
            <w:pPr>
              <w:pStyle w:val="002"/>
              <w:rPr>
                <w:lang w:eastAsia="en-US"/>
              </w:rPr>
            </w:pPr>
            <w:r w:rsidRPr="00BF6A07">
              <w:rPr>
                <w:lang w:eastAsia="en-US"/>
              </w:rPr>
              <w:t>амбулатории</w:t>
            </w:r>
          </w:p>
        </w:tc>
        <w:tc>
          <w:tcPr>
            <w:tcW w:w="582" w:type="pct"/>
            <w:vMerge/>
          </w:tcPr>
          <w:p w:rsidR="00E138CA" w:rsidRPr="00BF6A07" w:rsidRDefault="00E138CA" w:rsidP="00B91752">
            <w:pPr>
              <w:pStyle w:val="002"/>
              <w:rPr>
                <w:lang w:eastAsia="en-US"/>
              </w:rPr>
            </w:pPr>
          </w:p>
        </w:tc>
        <w:tc>
          <w:tcPr>
            <w:tcW w:w="813" w:type="pct"/>
          </w:tcPr>
          <w:p w:rsidR="00E138CA" w:rsidRPr="00BF6A07" w:rsidRDefault="00E138CA" w:rsidP="00B91752">
            <w:pPr>
              <w:pStyle w:val="002"/>
              <w:rPr>
                <w:lang w:eastAsia="en-US"/>
              </w:rPr>
            </w:pPr>
            <w:r w:rsidRPr="00BF6A07">
              <w:rPr>
                <w:lang w:eastAsia="en-US"/>
              </w:rPr>
              <w:t>50</w:t>
            </w:r>
          </w:p>
        </w:tc>
        <w:tc>
          <w:tcPr>
            <w:tcW w:w="1119" w:type="pct"/>
            <w:gridSpan w:val="2"/>
          </w:tcPr>
          <w:p w:rsidR="00E138CA" w:rsidRPr="00BF6A07" w:rsidRDefault="00E138CA" w:rsidP="00B91752">
            <w:pPr>
              <w:pStyle w:val="002"/>
              <w:rPr>
                <w:lang w:eastAsia="en-US"/>
              </w:rPr>
            </w:pPr>
            <w:r w:rsidRPr="00BF6A07">
              <w:rPr>
                <w:lang w:eastAsia="en-US"/>
              </w:rPr>
              <w:t>0,2 га на объект</w:t>
            </w:r>
          </w:p>
        </w:tc>
        <w:tc>
          <w:tcPr>
            <w:tcW w:w="1188" w:type="pct"/>
            <w:vMerge/>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5</w:t>
            </w:r>
          </w:p>
        </w:tc>
        <w:tc>
          <w:tcPr>
            <w:tcW w:w="1084" w:type="pct"/>
          </w:tcPr>
          <w:p w:rsidR="00E138CA" w:rsidRPr="00BF6A07" w:rsidRDefault="00E138CA" w:rsidP="00B91752">
            <w:pPr>
              <w:pStyle w:val="002"/>
              <w:rPr>
                <w:lang w:eastAsia="en-US"/>
              </w:rPr>
            </w:pPr>
            <w:r w:rsidRPr="00BF6A07">
              <w:rPr>
                <w:lang w:eastAsia="en-US"/>
              </w:rPr>
              <w:t>Консультативно-диагностические центры</w:t>
            </w:r>
          </w:p>
        </w:tc>
        <w:tc>
          <w:tcPr>
            <w:tcW w:w="582"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813"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119" w:type="pct"/>
            <w:gridSpan w:val="2"/>
          </w:tcPr>
          <w:p w:rsidR="00E138CA" w:rsidRPr="00BF6A07" w:rsidRDefault="00E138CA" w:rsidP="00B91752">
            <w:pPr>
              <w:pStyle w:val="002"/>
              <w:rPr>
                <w:lang w:eastAsia="en-US"/>
              </w:rPr>
            </w:pPr>
            <w:r w:rsidRPr="00BF6A07">
              <w:rPr>
                <w:lang w:eastAsia="en-US"/>
              </w:rPr>
              <w:t>0,3-0,5 га на объект</w:t>
            </w:r>
          </w:p>
        </w:tc>
        <w:tc>
          <w:tcPr>
            <w:tcW w:w="1188" w:type="pct"/>
          </w:tcPr>
          <w:p w:rsidR="00E138CA" w:rsidRPr="00BF6A07" w:rsidRDefault="00E138CA" w:rsidP="00B91752">
            <w:pPr>
              <w:pStyle w:val="002"/>
              <w:rPr>
                <w:lang w:eastAsia="en-US"/>
              </w:rPr>
            </w:pPr>
            <w:r w:rsidRPr="00BF6A07">
              <w:rPr>
                <w:lang w:eastAsia="en-US"/>
              </w:rPr>
              <w:t>Размещение возможно при лечебном учреждении</w:t>
            </w: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6</w:t>
            </w:r>
          </w:p>
        </w:tc>
        <w:tc>
          <w:tcPr>
            <w:tcW w:w="1084" w:type="pct"/>
          </w:tcPr>
          <w:p w:rsidR="00E138CA" w:rsidRPr="00BF6A07" w:rsidRDefault="00E138CA" w:rsidP="00B91752">
            <w:pPr>
              <w:pStyle w:val="002"/>
              <w:rPr>
                <w:lang w:eastAsia="en-US"/>
              </w:rPr>
            </w:pPr>
            <w:r w:rsidRPr="00BF6A07">
              <w:rPr>
                <w:lang w:eastAsia="en-US"/>
              </w:rPr>
              <w:t>Фельдшерские или фельдшерско-акушерские пункты</w:t>
            </w:r>
          </w:p>
        </w:tc>
        <w:tc>
          <w:tcPr>
            <w:tcW w:w="582" w:type="pct"/>
          </w:tcPr>
          <w:p w:rsidR="00E138CA" w:rsidRPr="00BF6A07" w:rsidRDefault="00E138CA" w:rsidP="00B91752">
            <w:pPr>
              <w:pStyle w:val="002"/>
              <w:rPr>
                <w:lang w:eastAsia="en-US"/>
              </w:rPr>
            </w:pPr>
            <w:r w:rsidRPr="00BF6A07">
              <w:rPr>
                <w:lang w:eastAsia="en-US"/>
              </w:rPr>
              <w:t>1 объект</w:t>
            </w:r>
          </w:p>
        </w:tc>
        <w:tc>
          <w:tcPr>
            <w:tcW w:w="813"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119" w:type="pct"/>
            <w:gridSpan w:val="2"/>
          </w:tcPr>
          <w:p w:rsidR="00E138CA" w:rsidRPr="00BF6A07" w:rsidRDefault="00E138CA" w:rsidP="00B91752">
            <w:pPr>
              <w:pStyle w:val="002"/>
              <w:rPr>
                <w:lang w:eastAsia="en-US"/>
              </w:rPr>
            </w:pPr>
            <w:r w:rsidRPr="00BF6A07">
              <w:rPr>
                <w:lang w:eastAsia="en-US"/>
              </w:rPr>
              <w:t>0,2 га на объект</w:t>
            </w:r>
          </w:p>
        </w:tc>
        <w:tc>
          <w:tcPr>
            <w:tcW w:w="1188" w:type="pct"/>
          </w:tcPr>
          <w:p w:rsidR="00E138CA" w:rsidRPr="00BF6A07" w:rsidRDefault="00E138CA" w:rsidP="00B91752">
            <w:pPr>
              <w:pStyle w:val="002"/>
              <w:rPr>
                <w:lang w:eastAsia="en-US"/>
              </w:rPr>
            </w:pPr>
            <w:r w:rsidRPr="00BF6A07">
              <w:rPr>
                <w:lang w:eastAsia="en-US"/>
              </w:rPr>
              <w:t>В пределах зоны 30-минутной доступности на спецавтомобиле</w:t>
            </w: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7</w:t>
            </w:r>
          </w:p>
        </w:tc>
        <w:tc>
          <w:tcPr>
            <w:tcW w:w="1084" w:type="pct"/>
          </w:tcPr>
          <w:p w:rsidR="00E138CA" w:rsidRPr="00BF6A07" w:rsidRDefault="00E138CA" w:rsidP="00B91752">
            <w:pPr>
              <w:pStyle w:val="002"/>
              <w:rPr>
                <w:lang w:eastAsia="en-US"/>
              </w:rPr>
            </w:pPr>
            <w:r w:rsidRPr="00BF6A07">
              <w:rPr>
                <w:lang w:eastAsia="en-US"/>
              </w:rPr>
              <w:t>Выдвижные пункты медицинской помощи</w:t>
            </w:r>
          </w:p>
        </w:tc>
        <w:tc>
          <w:tcPr>
            <w:tcW w:w="582" w:type="pct"/>
          </w:tcPr>
          <w:p w:rsidR="00E138CA" w:rsidRPr="00BF6A07" w:rsidRDefault="00E138CA" w:rsidP="00B91752">
            <w:pPr>
              <w:pStyle w:val="002"/>
              <w:rPr>
                <w:lang w:eastAsia="en-US"/>
              </w:rPr>
            </w:pPr>
            <w:r w:rsidRPr="00BF6A07">
              <w:rPr>
                <w:lang w:eastAsia="en-US"/>
              </w:rPr>
              <w:t>1 автомобиль</w:t>
            </w:r>
          </w:p>
        </w:tc>
        <w:tc>
          <w:tcPr>
            <w:tcW w:w="813" w:type="pct"/>
          </w:tcPr>
          <w:p w:rsidR="00E138CA" w:rsidRPr="00BF6A07" w:rsidRDefault="00E138CA" w:rsidP="00B91752">
            <w:pPr>
              <w:pStyle w:val="002"/>
              <w:rPr>
                <w:lang w:eastAsia="en-US"/>
              </w:rPr>
            </w:pPr>
            <w:r w:rsidRPr="00BF6A07">
              <w:rPr>
                <w:lang w:eastAsia="en-US"/>
              </w:rPr>
              <w:t>-</w:t>
            </w:r>
          </w:p>
        </w:tc>
        <w:tc>
          <w:tcPr>
            <w:tcW w:w="1119" w:type="pct"/>
            <w:gridSpan w:val="2"/>
            <w:vMerge w:val="restart"/>
          </w:tcPr>
          <w:p w:rsidR="00E138CA" w:rsidRPr="00BF6A07" w:rsidRDefault="00E138CA" w:rsidP="00B91752">
            <w:pPr>
              <w:pStyle w:val="002"/>
              <w:rPr>
                <w:lang w:eastAsia="en-US"/>
              </w:rPr>
            </w:pPr>
            <w:r w:rsidRPr="00BF6A07">
              <w:rPr>
                <w:lang w:eastAsia="en-US"/>
              </w:rPr>
              <w:t>0,05 га на 1 автомобиль, но не менее 0,1 га</w:t>
            </w:r>
          </w:p>
        </w:tc>
        <w:tc>
          <w:tcPr>
            <w:tcW w:w="1188" w:type="pct"/>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8</w:t>
            </w:r>
          </w:p>
        </w:tc>
        <w:tc>
          <w:tcPr>
            <w:tcW w:w="1084" w:type="pct"/>
          </w:tcPr>
          <w:p w:rsidR="00E138CA" w:rsidRPr="00BF6A07" w:rsidRDefault="00E138CA" w:rsidP="00B91752">
            <w:pPr>
              <w:pStyle w:val="002"/>
              <w:rPr>
                <w:lang w:eastAsia="en-US"/>
              </w:rPr>
            </w:pPr>
            <w:r w:rsidRPr="00BF6A07">
              <w:rPr>
                <w:lang w:eastAsia="en-US"/>
              </w:rPr>
              <w:t>Станции (подстанции) скорой медицинской помощи</w:t>
            </w:r>
          </w:p>
        </w:tc>
        <w:tc>
          <w:tcPr>
            <w:tcW w:w="582" w:type="pct"/>
          </w:tcPr>
          <w:p w:rsidR="00E138CA" w:rsidRPr="00BF6A07" w:rsidRDefault="00E138CA" w:rsidP="00B91752">
            <w:pPr>
              <w:pStyle w:val="002"/>
              <w:rPr>
                <w:lang w:eastAsia="en-US"/>
              </w:rPr>
            </w:pPr>
            <w:r w:rsidRPr="00BF6A07">
              <w:rPr>
                <w:lang w:eastAsia="en-US"/>
              </w:rPr>
              <w:t>1 автомобиль</w:t>
            </w:r>
          </w:p>
        </w:tc>
        <w:tc>
          <w:tcPr>
            <w:tcW w:w="813" w:type="pct"/>
          </w:tcPr>
          <w:p w:rsidR="00E138CA" w:rsidRPr="00BF6A07" w:rsidRDefault="00E138CA" w:rsidP="00B91752">
            <w:pPr>
              <w:pStyle w:val="002"/>
              <w:rPr>
                <w:lang w:eastAsia="en-US"/>
              </w:rPr>
            </w:pPr>
            <w:r w:rsidRPr="00BF6A07">
              <w:rPr>
                <w:lang w:eastAsia="en-US"/>
              </w:rPr>
              <w:t>0,1</w:t>
            </w:r>
          </w:p>
        </w:tc>
        <w:tc>
          <w:tcPr>
            <w:tcW w:w="1119" w:type="pct"/>
            <w:gridSpan w:val="2"/>
            <w:vMerge/>
          </w:tcPr>
          <w:p w:rsidR="00E138CA" w:rsidRPr="00BF6A07" w:rsidRDefault="00E138CA" w:rsidP="00B91752">
            <w:pPr>
              <w:pStyle w:val="002"/>
              <w:rPr>
                <w:lang w:eastAsia="en-US"/>
              </w:rPr>
            </w:pPr>
          </w:p>
        </w:tc>
        <w:tc>
          <w:tcPr>
            <w:tcW w:w="1188" w:type="pct"/>
          </w:tcPr>
          <w:p w:rsidR="00E138CA" w:rsidRPr="00BF6A07" w:rsidRDefault="00E138CA" w:rsidP="00B91752">
            <w:pPr>
              <w:pStyle w:val="002"/>
              <w:rPr>
                <w:lang w:eastAsia="en-US"/>
              </w:rPr>
            </w:pPr>
            <w:r w:rsidRPr="00BF6A07">
              <w:rPr>
                <w:lang w:eastAsia="en-US"/>
              </w:rPr>
              <w:t>в пределах зоны 15-минутной доступности на специальном автомобиле</w:t>
            </w: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9</w:t>
            </w:r>
          </w:p>
        </w:tc>
        <w:tc>
          <w:tcPr>
            <w:tcW w:w="1084" w:type="pct"/>
          </w:tcPr>
          <w:p w:rsidR="00E138CA" w:rsidRPr="00BF6A07" w:rsidRDefault="00E138CA" w:rsidP="00B91752">
            <w:pPr>
              <w:pStyle w:val="002"/>
              <w:rPr>
                <w:lang w:eastAsia="en-US"/>
              </w:rPr>
            </w:pPr>
            <w:r w:rsidRPr="00BF6A07">
              <w:rPr>
                <w:lang w:eastAsia="en-US"/>
              </w:rPr>
              <w:t>Аптеки групп:</w:t>
            </w:r>
          </w:p>
        </w:tc>
        <w:tc>
          <w:tcPr>
            <w:tcW w:w="582" w:type="pct"/>
            <w:vMerge w:val="restart"/>
          </w:tcPr>
          <w:p w:rsidR="00E138CA" w:rsidRPr="00BF6A07" w:rsidRDefault="00E138CA" w:rsidP="00B91752">
            <w:pPr>
              <w:pStyle w:val="002"/>
              <w:rPr>
                <w:lang w:eastAsia="en-US"/>
              </w:rPr>
            </w:pPr>
            <w:r w:rsidRPr="00BF6A07">
              <w:rPr>
                <w:lang w:eastAsia="en-US"/>
              </w:rPr>
              <w:t>1 объект</w:t>
            </w:r>
          </w:p>
        </w:tc>
        <w:tc>
          <w:tcPr>
            <w:tcW w:w="813" w:type="pct"/>
            <w:vMerge w:val="restart"/>
          </w:tcPr>
          <w:p w:rsidR="00E138CA" w:rsidRPr="00BF6A07" w:rsidRDefault="00E138CA" w:rsidP="00B91752">
            <w:pPr>
              <w:pStyle w:val="002"/>
              <w:rPr>
                <w:lang w:eastAsia="en-US"/>
              </w:rPr>
            </w:pPr>
            <w:r w:rsidRPr="00BF6A07">
              <w:rPr>
                <w:lang w:eastAsia="en-US"/>
              </w:rPr>
              <w:t>По заданию на проектирование</w:t>
            </w:r>
          </w:p>
        </w:tc>
        <w:tc>
          <w:tcPr>
            <w:tcW w:w="1119" w:type="pct"/>
            <w:gridSpan w:val="2"/>
          </w:tcPr>
          <w:p w:rsidR="00E138CA" w:rsidRPr="00BF6A07" w:rsidRDefault="00E138CA" w:rsidP="00B91752">
            <w:pPr>
              <w:pStyle w:val="002"/>
              <w:rPr>
                <w:lang w:eastAsia="en-US"/>
              </w:rPr>
            </w:pPr>
          </w:p>
        </w:tc>
        <w:tc>
          <w:tcPr>
            <w:tcW w:w="1188" w:type="pct"/>
            <w:vMerge w:val="restart"/>
          </w:tcPr>
          <w:p w:rsidR="00E138CA" w:rsidRPr="00BF6A07" w:rsidRDefault="00E138CA" w:rsidP="00B91752">
            <w:pPr>
              <w:pStyle w:val="002"/>
              <w:rPr>
                <w:lang w:eastAsia="en-US"/>
              </w:rPr>
            </w:pPr>
            <w:r w:rsidRPr="00BF6A07">
              <w:rPr>
                <w:lang w:eastAsia="en-US"/>
              </w:rPr>
              <w:t xml:space="preserve">Возможно встроенно-пристроенные. </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Радиус обслуживания – 500 м, при малоэтажной застройке – 800 м</w:t>
            </w: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9.1</w:t>
            </w:r>
          </w:p>
        </w:tc>
        <w:tc>
          <w:tcPr>
            <w:tcW w:w="1084" w:type="pct"/>
          </w:tcPr>
          <w:p w:rsidR="00E138CA" w:rsidRPr="00BF6A07" w:rsidRDefault="00E138CA" w:rsidP="00B91752">
            <w:pPr>
              <w:pStyle w:val="002"/>
              <w:rPr>
                <w:lang w:eastAsia="en-US"/>
              </w:rPr>
            </w:pPr>
            <w:r w:rsidRPr="00BF6A07">
              <w:rPr>
                <w:lang w:eastAsia="en-US"/>
              </w:rPr>
              <w:t>I-II</w:t>
            </w:r>
          </w:p>
        </w:tc>
        <w:tc>
          <w:tcPr>
            <w:tcW w:w="582" w:type="pct"/>
            <w:vMerge/>
          </w:tcPr>
          <w:p w:rsidR="00E138CA" w:rsidRPr="00BF6A07" w:rsidRDefault="00E138CA" w:rsidP="00B91752">
            <w:pPr>
              <w:pStyle w:val="002"/>
              <w:rPr>
                <w:lang w:eastAsia="en-US"/>
              </w:rPr>
            </w:pPr>
          </w:p>
        </w:tc>
        <w:tc>
          <w:tcPr>
            <w:tcW w:w="813" w:type="pct"/>
            <w:vMerge/>
          </w:tcPr>
          <w:p w:rsidR="00E138CA" w:rsidRPr="00BF6A07" w:rsidRDefault="00E138CA" w:rsidP="00B91752">
            <w:pPr>
              <w:pStyle w:val="002"/>
              <w:rPr>
                <w:lang w:eastAsia="en-US"/>
              </w:rPr>
            </w:pPr>
          </w:p>
        </w:tc>
        <w:tc>
          <w:tcPr>
            <w:tcW w:w="1119" w:type="pct"/>
            <w:gridSpan w:val="2"/>
          </w:tcPr>
          <w:p w:rsidR="00E138CA" w:rsidRPr="00BF6A07" w:rsidRDefault="00E138CA" w:rsidP="00B91752">
            <w:pPr>
              <w:pStyle w:val="002"/>
              <w:rPr>
                <w:lang w:eastAsia="en-US"/>
              </w:rPr>
            </w:pPr>
            <w:r w:rsidRPr="00BF6A07">
              <w:rPr>
                <w:lang w:eastAsia="en-US"/>
              </w:rPr>
              <w:t>0,3 га</w:t>
            </w:r>
          </w:p>
        </w:tc>
        <w:tc>
          <w:tcPr>
            <w:tcW w:w="1188" w:type="pct"/>
            <w:vMerge/>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9.2</w:t>
            </w:r>
          </w:p>
        </w:tc>
        <w:tc>
          <w:tcPr>
            <w:tcW w:w="1084" w:type="pct"/>
          </w:tcPr>
          <w:p w:rsidR="00E138CA" w:rsidRPr="00BF6A07" w:rsidRDefault="00E138CA" w:rsidP="00B91752">
            <w:pPr>
              <w:pStyle w:val="002"/>
              <w:rPr>
                <w:lang w:eastAsia="en-US"/>
              </w:rPr>
            </w:pPr>
            <w:r w:rsidRPr="00BF6A07">
              <w:rPr>
                <w:lang w:eastAsia="en-US"/>
              </w:rPr>
              <w:t>III-V</w:t>
            </w:r>
          </w:p>
        </w:tc>
        <w:tc>
          <w:tcPr>
            <w:tcW w:w="582" w:type="pct"/>
            <w:vMerge/>
          </w:tcPr>
          <w:p w:rsidR="00E138CA" w:rsidRPr="00BF6A07" w:rsidRDefault="00E138CA" w:rsidP="00B91752">
            <w:pPr>
              <w:pStyle w:val="002"/>
              <w:rPr>
                <w:lang w:eastAsia="en-US"/>
              </w:rPr>
            </w:pPr>
          </w:p>
        </w:tc>
        <w:tc>
          <w:tcPr>
            <w:tcW w:w="813" w:type="pct"/>
            <w:vMerge/>
          </w:tcPr>
          <w:p w:rsidR="00E138CA" w:rsidRPr="00BF6A07" w:rsidRDefault="00E138CA" w:rsidP="00B91752">
            <w:pPr>
              <w:pStyle w:val="002"/>
              <w:rPr>
                <w:lang w:eastAsia="en-US"/>
              </w:rPr>
            </w:pPr>
          </w:p>
        </w:tc>
        <w:tc>
          <w:tcPr>
            <w:tcW w:w="1119" w:type="pct"/>
            <w:gridSpan w:val="2"/>
          </w:tcPr>
          <w:p w:rsidR="00E138CA" w:rsidRPr="00BF6A07" w:rsidRDefault="00E138CA" w:rsidP="00B91752">
            <w:pPr>
              <w:pStyle w:val="002"/>
              <w:rPr>
                <w:lang w:eastAsia="en-US"/>
              </w:rPr>
            </w:pPr>
            <w:r w:rsidRPr="00BF6A07">
              <w:rPr>
                <w:lang w:eastAsia="en-US"/>
              </w:rPr>
              <w:t>0,25 га</w:t>
            </w:r>
          </w:p>
        </w:tc>
        <w:tc>
          <w:tcPr>
            <w:tcW w:w="1188" w:type="pct"/>
            <w:vMerge/>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9.3</w:t>
            </w:r>
          </w:p>
        </w:tc>
        <w:tc>
          <w:tcPr>
            <w:tcW w:w="1084" w:type="pct"/>
          </w:tcPr>
          <w:p w:rsidR="00E138CA" w:rsidRPr="00BF6A07" w:rsidRDefault="00E138CA" w:rsidP="00B91752">
            <w:pPr>
              <w:pStyle w:val="002"/>
              <w:rPr>
                <w:lang w:eastAsia="en-US"/>
              </w:rPr>
            </w:pPr>
            <w:r w:rsidRPr="00BF6A07">
              <w:rPr>
                <w:lang w:eastAsia="en-US"/>
              </w:rPr>
              <w:t>VI-VIII</w:t>
            </w:r>
          </w:p>
        </w:tc>
        <w:tc>
          <w:tcPr>
            <w:tcW w:w="582" w:type="pct"/>
            <w:vMerge/>
          </w:tcPr>
          <w:p w:rsidR="00E138CA" w:rsidRPr="00BF6A07" w:rsidRDefault="00E138CA" w:rsidP="00B91752">
            <w:pPr>
              <w:pStyle w:val="002"/>
              <w:rPr>
                <w:lang w:eastAsia="en-US"/>
              </w:rPr>
            </w:pPr>
          </w:p>
        </w:tc>
        <w:tc>
          <w:tcPr>
            <w:tcW w:w="813" w:type="pct"/>
            <w:vMerge/>
          </w:tcPr>
          <w:p w:rsidR="00E138CA" w:rsidRPr="00BF6A07" w:rsidRDefault="00E138CA" w:rsidP="00B91752">
            <w:pPr>
              <w:pStyle w:val="002"/>
              <w:rPr>
                <w:lang w:eastAsia="en-US"/>
              </w:rPr>
            </w:pPr>
          </w:p>
        </w:tc>
        <w:tc>
          <w:tcPr>
            <w:tcW w:w="1119" w:type="pct"/>
            <w:gridSpan w:val="2"/>
          </w:tcPr>
          <w:p w:rsidR="00E138CA" w:rsidRPr="00BF6A07" w:rsidRDefault="00E138CA" w:rsidP="00B91752">
            <w:pPr>
              <w:pStyle w:val="002"/>
              <w:rPr>
                <w:lang w:eastAsia="en-US"/>
              </w:rPr>
            </w:pPr>
            <w:r w:rsidRPr="00BF6A07">
              <w:rPr>
                <w:lang w:eastAsia="en-US"/>
              </w:rPr>
              <w:t>0,2 га</w:t>
            </w:r>
          </w:p>
        </w:tc>
        <w:tc>
          <w:tcPr>
            <w:tcW w:w="1188" w:type="pct"/>
            <w:vMerge/>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10</w:t>
            </w:r>
          </w:p>
        </w:tc>
        <w:tc>
          <w:tcPr>
            <w:tcW w:w="1084" w:type="pct"/>
          </w:tcPr>
          <w:p w:rsidR="00E138CA" w:rsidRPr="00BF6A07" w:rsidRDefault="00E138CA" w:rsidP="00B91752">
            <w:pPr>
              <w:pStyle w:val="002"/>
              <w:rPr>
                <w:lang w:eastAsia="en-US"/>
              </w:rPr>
            </w:pPr>
            <w:r w:rsidRPr="00BF6A07">
              <w:rPr>
                <w:lang w:eastAsia="en-US"/>
              </w:rPr>
              <w:t>Молочные кухни (для детей до 1 года)</w:t>
            </w:r>
          </w:p>
        </w:tc>
        <w:tc>
          <w:tcPr>
            <w:tcW w:w="582" w:type="pct"/>
          </w:tcPr>
          <w:p w:rsidR="00E138CA" w:rsidRPr="00BF6A07" w:rsidRDefault="00E138CA" w:rsidP="00B91752">
            <w:pPr>
              <w:pStyle w:val="002"/>
              <w:rPr>
                <w:lang w:eastAsia="en-US"/>
              </w:rPr>
            </w:pPr>
            <w:r w:rsidRPr="00BF6A07">
              <w:rPr>
                <w:lang w:eastAsia="en-US"/>
              </w:rPr>
              <w:t>Порций в сутки на 1 ребенка</w:t>
            </w:r>
          </w:p>
        </w:tc>
        <w:tc>
          <w:tcPr>
            <w:tcW w:w="813" w:type="pct"/>
          </w:tcPr>
          <w:p w:rsidR="00E138CA" w:rsidRPr="00BF6A07" w:rsidRDefault="00E138CA" w:rsidP="00B91752">
            <w:pPr>
              <w:pStyle w:val="002"/>
              <w:rPr>
                <w:lang w:eastAsia="en-US"/>
              </w:rPr>
            </w:pPr>
            <w:r w:rsidRPr="00BF6A07">
              <w:rPr>
                <w:lang w:eastAsia="en-US"/>
              </w:rPr>
              <w:t>4</w:t>
            </w:r>
          </w:p>
        </w:tc>
        <w:tc>
          <w:tcPr>
            <w:tcW w:w="1119" w:type="pct"/>
            <w:gridSpan w:val="2"/>
          </w:tcPr>
          <w:p w:rsidR="00E138CA" w:rsidRPr="00BF6A07" w:rsidRDefault="00E138CA" w:rsidP="00B91752">
            <w:pPr>
              <w:pStyle w:val="002"/>
              <w:rPr>
                <w:lang w:eastAsia="en-US"/>
              </w:rPr>
            </w:pPr>
            <w:r w:rsidRPr="00BF6A07">
              <w:rPr>
                <w:lang w:eastAsia="en-US"/>
              </w:rPr>
              <w:t>0,015 га на 1 тыс. порций в сутки, но не менее 0,15 га</w:t>
            </w:r>
          </w:p>
        </w:tc>
        <w:tc>
          <w:tcPr>
            <w:tcW w:w="1188" w:type="pct"/>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11</w:t>
            </w:r>
          </w:p>
        </w:tc>
        <w:tc>
          <w:tcPr>
            <w:tcW w:w="1084" w:type="pct"/>
          </w:tcPr>
          <w:p w:rsidR="00E138CA" w:rsidRPr="00BF6A07" w:rsidRDefault="00E138CA" w:rsidP="00B91752">
            <w:pPr>
              <w:pStyle w:val="002"/>
              <w:rPr>
                <w:lang w:eastAsia="en-US"/>
              </w:rPr>
            </w:pPr>
            <w:r w:rsidRPr="00BF6A07">
              <w:rPr>
                <w:lang w:eastAsia="en-US"/>
              </w:rPr>
              <w:t>Раздаточные пункты молочных кухонь (для детей до 1 года)</w:t>
            </w:r>
          </w:p>
        </w:tc>
        <w:tc>
          <w:tcPr>
            <w:tcW w:w="582"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 на 1 ребенка</w:t>
            </w:r>
          </w:p>
        </w:tc>
        <w:tc>
          <w:tcPr>
            <w:tcW w:w="813" w:type="pct"/>
          </w:tcPr>
          <w:p w:rsidR="00E138CA" w:rsidRPr="00BF6A07" w:rsidRDefault="00E138CA" w:rsidP="00B91752">
            <w:pPr>
              <w:pStyle w:val="002"/>
              <w:rPr>
                <w:lang w:eastAsia="en-US"/>
              </w:rPr>
            </w:pPr>
            <w:r w:rsidRPr="00BF6A07">
              <w:rPr>
                <w:lang w:eastAsia="en-US"/>
              </w:rPr>
              <w:t>0,3</w:t>
            </w:r>
          </w:p>
        </w:tc>
        <w:tc>
          <w:tcPr>
            <w:tcW w:w="1119" w:type="pct"/>
            <w:gridSpan w:val="2"/>
          </w:tcPr>
          <w:p w:rsidR="00E138CA" w:rsidRPr="00BF6A07" w:rsidRDefault="00E138CA" w:rsidP="00B91752">
            <w:pPr>
              <w:pStyle w:val="002"/>
              <w:rPr>
                <w:lang w:eastAsia="en-US"/>
              </w:rPr>
            </w:pPr>
            <w:r w:rsidRPr="00BF6A07">
              <w:rPr>
                <w:lang w:eastAsia="en-US"/>
              </w:rPr>
              <w:t>По заданию на проектирование</w:t>
            </w:r>
          </w:p>
        </w:tc>
        <w:tc>
          <w:tcPr>
            <w:tcW w:w="1188" w:type="pct"/>
          </w:tcPr>
          <w:p w:rsidR="00E138CA" w:rsidRPr="00BF6A07" w:rsidRDefault="00E138CA" w:rsidP="00B91752">
            <w:pPr>
              <w:pStyle w:val="002"/>
              <w:rPr>
                <w:lang w:eastAsia="en-US"/>
              </w:rPr>
            </w:pPr>
            <w:r w:rsidRPr="00BF6A07">
              <w:rPr>
                <w:lang w:eastAsia="en-US"/>
              </w:rPr>
              <w:t>встроенные радиус обслуживания – 500 м</w:t>
            </w: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12</w:t>
            </w:r>
          </w:p>
        </w:tc>
        <w:tc>
          <w:tcPr>
            <w:tcW w:w="1084" w:type="pct"/>
          </w:tcPr>
          <w:p w:rsidR="00E138CA" w:rsidRPr="00BF6A07" w:rsidRDefault="00E138CA" w:rsidP="00B91752">
            <w:pPr>
              <w:pStyle w:val="002"/>
              <w:rPr>
                <w:lang w:eastAsia="en-US"/>
              </w:rPr>
            </w:pPr>
            <w:r w:rsidRPr="00BF6A07">
              <w:rPr>
                <w:lang w:eastAsia="en-US"/>
              </w:rPr>
              <w:t>Центр социального обслуживания пожилых граждан и инвалидов</w:t>
            </w:r>
          </w:p>
        </w:tc>
        <w:tc>
          <w:tcPr>
            <w:tcW w:w="582" w:type="pct"/>
          </w:tcPr>
          <w:p w:rsidR="00E138CA" w:rsidRPr="00BF6A07" w:rsidRDefault="00E138CA" w:rsidP="00B91752">
            <w:pPr>
              <w:pStyle w:val="002"/>
              <w:rPr>
                <w:lang w:eastAsia="en-US"/>
              </w:rPr>
            </w:pPr>
            <w:r w:rsidRPr="00BF6A07">
              <w:rPr>
                <w:lang w:eastAsia="en-US"/>
              </w:rPr>
              <w:t>1 центр</w:t>
            </w:r>
          </w:p>
        </w:tc>
        <w:tc>
          <w:tcPr>
            <w:tcW w:w="1932" w:type="pct"/>
            <w:gridSpan w:val="3"/>
            <w:vMerge w:val="restart"/>
          </w:tcPr>
          <w:p w:rsidR="00E138CA" w:rsidRPr="00BF6A07" w:rsidRDefault="00E138CA" w:rsidP="00B91752">
            <w:pPr>
              <w:pStyle w:val="002"/>
              <w:rPr>
                <w:lang w:eastAsia="en-US"/>
              </w:rPr>
            </w:pPr>
            <w:r w:rsidRPr="00BF6A07">
              <w:rPr>
                <w:lang w:eastAsia="en-US"/>
              </w:rPr>
              <w:t>По заданию на проектирование</w:t>
            </w:r>
          </w:p>
        </w:tc>
        <w:tc>
          <w:tcPr>
            <w:tcW w:w="1188" w:type="pct"/>
            <w:vMerge w:val="restart"/>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13</w:t>
            </w:r>
          </w:p>
        </w:tc>
        <w:tc>
          <w:tcPr>
            <w:tcW w:w="1084" w:type="pct"/>
          </w:tcPr>
          <w:p w:rsidR="00E138CA" w:rsidRPr="00BF6A07" w:rsidRDefault="00E138CA" w:rsidP="00B91752">
            <w:pPr>
              <w:pStyle w:val="002"/>
              <w:rPr>
                <w:lang w:eastAsia="en-US"/>
              </w:rPr>
            </w:pPr>
            <w:r w:rsidRPr="00BF6A07">
              <w:rPr>
                <w:lang w:eastAsia="en-US"/>
              </w:rPr>
              <w:t>Центр социальной помощи семье и детям</w:t>
            </w:r>
          </w:p>
        </w:tc>
        <w:tc>
          <w:tcPr>
            <w:tcW w:w="582" w:type="pct"/>
          </w:tcPr>
          <w:p w:rsidR="00E138CA" w:rsidRPr="00BF6A07" w:rsidRDefault="00E138CA" w:rsidP="00B91752">
            <w:pPr>
              <w:pStyle w:val="002"/>
              <w:rPr>
                <w:lang w:eastAsia="en-US"/>
              </w:rPr>
            </w:pPr>
            <w:r w:rsidRPr="00BF6A07">
              <w:rPr>
                <w:lang w:eastAsia="en-US"/>
              </w:rPr>
              <w:t>1 центр</w:t>
            </w:r>
          </w:p>
        </w:tc>
        <w:tc>
          <w:tcPr>
            <w:tcW w:w="1932" w:type="pct"/>
            <w:gridSpan w:val="3"/>
            <w:vMerge/>
          </w:tcPr>
          <w:p w:rsidR="00E138CA" w:rsidRPr="00BF6A07" w:rsidRDefault="00E138CA" w:rsidP="00B91752">
            <w:pPr>
              <w:pStyle w:val="002"/>
              <w:rPr>
                <w:lang w:eastAsia="en-US"/>
              </w:rPr>
            </w:pPr>
          </w:p>
        </w:tc>
        <w:tc>
          <w:tcPr>
            <w:tcW w:w="1188" w:type="pct"/>
            <w:vMerge/>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14</w:t>
            </w:r>
          </w:p>
        </w:tc>
        <w:tc>
          <w:tcPr>
            <w:tcW w:w="1084" w:type="pct"/>
          </w:tcPr>
          <w:p w:rsidR="00E138CA" w:rsidRPr="00BF6A07" w:rsidRDefault="00E138CA" w:rsidP="00B91752">
            <w:pPr>
              <w:pStyle w:val="002"/>
              <w:rPr>
                <w:lang w:eastAsia="en-US"/>
              </w:rPr>
            </w:pPr>
            <w:r w:rsidRPr="00BF6A07">
              <w:rPr>
                <w:lang w:eastAsia="en-US"/>
              </w:rPr>
              <w:t>Дом-интернат для престарелых с 60 лет и инвалидов с физическими нарушениями (с 18 лет)</w:t>
            </w:r>
          </w:p>
        </w:tc>
        <w:tc>
          <w:tcPr>
            <w:tcW w:w="582" w:type="pct"/>
          </w:tcPr>
          <w:p w:rsidR="00E138CA" w:rsidRPr="00BF6A07" w:rsidRDefault="00E138CA" w:rsidP="00B91752">
            <w:pPr>
              <w:pStyle w:val="002"/>
              <w:rPr>
                <w:lang w:eastAsia="en-US"/>
              </w:rPr>
            </w:pPr>
            <w:r w:rsidRPr="00BF6A07">
              <w:rPr>
                <w:lang w:eastAsia="en-US"/>
              </w:rPr>
              <w:t>1 место</w:t>
            </w:r>
          </w:p>
        </w:tc>
        <w:tc>
          <w:tcPr>
            <w:tcW w:w="1160" w:type="pct"/>
            <w:gridSpan w:val="2"/>
          </w:tcPr>
          <w:p w:rsidR="00E138CA" w:rsidRPr="00BF6A07" w:rsidRDefault="00E138CA" w:rsidP="00B91752">
            <w:pPr>
              <w:pStyle w:val="002"/>
              <w:rPr>
                <w:lang w:eastAsia="en-US"/>
              </w:rPr>
            </w:pPr>
            <w:r w:rsidRPr="00BF6A07">
              <w:rPr>
                <w:lang w:eastAsia="en-US"/>
              </w:rPr>
              <w:t>28</w:t>
            </w:r>
          </w:p>
        </w:tc>
        <w:tc>
          <w:tcPr>
            <w:tcW w:w="772"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188" w:type="pct"/>
            <w:vMerge w:val="restart"/>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15</w:t>
            </w:r>
          </w:p>
        </w:tc>
        <w:tc>
          <w:tcPr>
            <w:tcW w:w="1084" w:type="pct"/>
          </w:tcPr>
          <w:p w:rsidR="00E138CA" w:rsidRPr="00BF6A07" w:rsidRDefault="00E138CA" w:rsidP="00B91752">
            <w:pPr>
              <w:pStyle w:val="002"/>
              <w:rPr>
                <w:lang w:eastAsia="en-US"/>
              </w:rPr>
            </w:pPr>
            <w:r w:rsidRPr="00BF6A07">
              <w:rPr>
                <w:lang w:eastAsia="en-US"/>
              </w:rPr>
              <w:t>Специализированные дома-интернаты для взрослых (с 18 лет), психоневрологические</w:t>
            </w:r>
          </w:p>
        </w:tc>
        <w:tc>
          <w:tcPr>
            <w:tcW w:w="582" w:type="pct"/>
          </w:tcPr>
          <w:p w:rsidR="00E138CA" w:rsidRPr="00BF6A07" w:rsidRDefault="00E138CA" w:rsidP="00B91752">
            <w:pPr>
              <w:pStyle w:val="002"/>
              <w:rPr>
                <w:lang w:eastAsia="en-US"/>
              </w:rPr>
            </w:pPr>
            <w:r w:rsidRPr="00BF6A07">
              <w:rPr>
                <w:lang w:eastAsia="en-US"/>
              </w:rPr>
              <w:t>1 место</w:t>
            </w:r>
          </w:p>
        </w:tc>
        <w:tc>
          <w:tcPr>
            <w:tcW w:w="1160" w:type="pct"/>
            <w:gridSpan w:val="2"/>
          </w:tcPr>
          <w:p w:rsidR="00E138CA" w:rsidRPr="00BF6A07" w:rsidRDefault="00E138CA" w:rsidP="00B91752">
            <w:pPr>
              <w:pStyle w:val="002"/>
              <w:rPr>
                <w:lang w:eastAsia="en-US"/>
              </w:rPr>
            </w:pPr>
            <w:r w:rsidRPr="00BF6A07">
              <w:rPr>
                <w:lang w:eastAsia="en-US"/>
              </w:rPr>
              <w:t>3</w:t>
            </w:r>
          </w:p>
        </w:tc>
        <w:tc>
          <w:tcPr>
            <w:tcW w:w="772" w:type="pct"/>
          </w:tcPr>
          <w:p w:rsidR="00E138CA" w:rsidRPr="00BF6A07" w:rsidRDefault="00E138CA" w:rsidP="00B91752">
            <w:pPr>
              <w:pStyle w:val="002"/>
              <w:rPr>
                <w:lang w:eastAsia="en-US"/>
              </w:rPr>
            </w:pPr>
            <w:r w:rsidRPr="00BF6A07">
              <w:rPr>
                <w:lang w:eastAsia="en-US"/>
              </w:rPr>
              <w:t xml:space="preserve">при вместимости, мест: </w:t>
            </w:r>
          </w:p>
          <w:p w:rsidR="00E138CA" w:rsidRPr="00BF6A07" w:rsidRDefault="00E138CA" w:rsidP="00B91752">
            <w:pPr>
              <w:pStyle w:val="002"/>
              <w:rPr>
                <w:lang w:eastAsia="en-US"/>
              </w:rPr>
            </w:pPr>
            <w:r w:rsidRPr="00BF6A07">
              <w:rPr>
                <w:lang w:eastAsia="en-US"/>
              </w:rPr>
              <w:t>до 200 мест – 125 м</w:t>
            </w:r>
            <w:r w:rsidRPr="00BF6A07">
              <w:rPr>
                <w:vertAlign w:val="superscript"/>
                <w:lang w:eastAsia="en-US"/>
              </w:rPr>
              <w:t>2</w:t>
            </w:r>
            <w:r w:rsidRPr="00BF6A07">
              <w:rPr>
                <w:lang w:eastAsia="en-US"/>
              </w:rPr>
              <w:t xml:space="preserve"> на 1 место;</w:t>
            </w:r>
          </w:p>
          <w:p w:rsidR="00E138CA" w:rsidRPr="00BF6A07" w:rsidRDefault="00E138CA" w:rsidP="00B91752">
            <w:pPr>
              <w:pStyle w:val="002"/>
              <w:rPr>
                <w:lang w:eastAsia="en-US"/>
              </w:rPr>
            </w:pPr>
            <w:r w:rsidRPr="00BF6A07">
              <w:rPr>
                <w:lang w:eastAsia="en-US"/>
              </w:rPr>
              <w:t>200-400 мест – 100 м</w:t>
            </w:r>
            <w:r w:rsidRPr="00BF6A07">
              <w:rPr>
                <w:vertAlign w:val="superscript"/>
                <w:lang w:eastAsia="en-US"/>
              </w:rPr>
              <w:t>2</w:t>
            </w:r>
            <w:r w:rsidRPr="00BF6A07">
              <w:rPr>
                <w:lang w:eastAsia="en-US"/>
              </w:rPr>
              <w:t xml:space="preserve"> на 1 место;</w:t>
            </w:r>
          </w:p>
          <w:p w:rsidR="00E138CA" w:rsidRPr="00BF6A07" w:rsidRDefault="00E138CA" w:rsidP="00B91752">
            <w:pPr>
              <w:pStyle w:val="002"/>
              <w:rPr>
                <w:lang w:eastAsia="en-US"/>
              </w:rPr>
            </w:pPr>
            <w:r w:rsidRPr="00BF6A07">
              <w:rPr>
                <w:lang w:eastAsia="en-US"/>
              </w:rPr>
              <w:t>400-600 мест – 80 м</w:t>
            </w:r>
            <w:r w:rsidRPr="00BF6A07">
              <w:rPr>
                <w:vertAlign w:val="superscript"/>
                <w:lang w:eastAsia="en-US"/>
              </w:rPr>
              <w:t>2</w:t>
            </w:r>
            <w:r w:rsidRPr="00BF6A07">
              <w:rPr>
                <w:lang w:eastAsia="en-US"/>
              </w:rPr>
              <w:t xml:space="preserve"> на 1 место</w:t>
            </w:r>
          </w:p>
        </w:tc>
        <w:tc>
          <w:tcPr>
            <w:tcW w:w="1188" w:type="pct"/>
            <w:vMerge/>
          </w:tcPr>
          <w:p w:rsidR="00E138CA" w:rsidRPr="00BF6A07" w:rsidRDefault="00E138CA" w:rsidP="00B91752">
            <w:pPr>
              <w:pStyle w:val="002"/>
              <w:rPr>
                <w:lang w:eastAsia="en-US"/>
              </w:rPr>
            </w:pPr>
          </w:p>
        </w:tc>
      </w:tr>
      <w:tr w:rsidR="00E138CA" w:rsidRPr="00696F69" w:rsidTr="00B91752">
        <w:trPr>
          <w:jc w:val="center"/>
        </w:trPr>
        <w:tc>
          <w:tcPr>
            <w:tcW w:w="214" w:type="pct"/>
          </w:tcPr>
          <w:p w:rsidR="00E138CA" w:rsidRPr="00BF6A07" w:rsidRDefault="00E138CA" w:rsidP="00B91752">
            <w:pPr>
              <w:pStyle w:val="002"/>
              <w:rPr>
                <w:lang w:eastAsia="en-US"/>
              </w:rPr>
            </w:pPr>
            <w:r w:rsidRPr="00BF6A07">
              <w:rPr>
                <w:lang w:eastAsia="en-US"/>
              </w:rPr>
              <w:t>16</w:t>
            </w:r>
          </w:p>
        </w:tc>
        <w:tc>
          <w:tcPr>
            <w:tcW w:w="1084" w:type="pct"/>
          </w:tcPr>
          <w:p w:rsidR="00E138CA" w:rsidRPr="00BF6A07" w:rsidRDefault="00E138CA" w:rsidP="00B91752">
            <w:pPr>
              <w:pStyle w:val="002"/>
              <w:rPr>
                <w:lang w:eastAsia="en-US"/>
              </w:rPr>
            </w:pPr>
            <w:r w:rsidRPr="00BF6A07">
              <w:rPr>
                <w:lang w:eastAsia="en-US"/>
              </w:rPr>
              <w:t>Детские дома-интернаты</w:t>
            </w:r>
          </w:p>
        </w:tc>
        <w:tc>
          <w:tcPr>
            <w:tcW w:w="582" w:type="pct"/>
          </w:tcPr>
          <w:p w:rsidR="00E138CA" w:rsidRPr="00BF6A07" w:rsidRDefault="00E138CA" w:rsidP="00B91752">
            <w:pPr>
              <w:pStyle w:val="002"/>
              <w:rPr>
                <w:lang w:eastAsia="en-US"/>
              </w:rPr>
            </w:pPr>
            <w:r w:rsidRPr="00BF6A07">
              <w:rPr>
                <w:lang w:eastAsia="en-US"/>
              </w:rPr>
              <w:t>1 место</w:t>
            </w:r>
          </w:p>
        </w:tc>
        <w:tc>
          <w:tcPr>
            <w:tcW w:w="1160" w:type="pct"/>
            <w:gridSpan w:val="2"/>
          </w:tcPr>
          <w:p w:rsidR="00E138CA" w:rsidRPr="00BF6A07" w:rsidRDefault="00E138CA" w:rsidP="00B91752">
            <w:pPr>
              <w:pStyle w:val="002"/>
              <w:rPr>
                <w:lang w:eastAsia="en-US"/>
              </w:rPr>
            </w:pPr>
            <w:r w:rsidRPr="00BF6A07">
              <w:rPr>
                <w:lang w:eastAsia="en-US"/>
              </w:rPr>
              <w:t>3</w:t>
            </w:r>
          </w:p>
        </w:tc>
        <w:tc>
          <w:tcPr>
            <w:tcW w:w="772"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188" w:type="pct"/>
          </w:tcPr>
          <w:p w:rsidR="00E138CA" w:rsidRPr="00BF6A07" w:rsidRDefault="00E138CA" w:rsidP="00B91752">
            <w:pPr>
              <w:pStyle w:val="002"/>
              <w:rPr>
                <w:lang w:eastAsia="en-US"/>
              </w:rPr>
            </w:pPr>
          </w:p>
        </w:tc>
      </w:tr>
      <w:tr w:rsidR="00E138CA" w:rsidRPr="00696F69" w:rsidTr="00B91752">
        <w:trPr>
          <w:trHeight w:val="870"/>
          <w:jc w:val="center"/>
        </w:trPr>
        <w:tc>
          <w:tcPr>
            <w:tcW w:w="214" w:type="pct"/>
          </w:tcPr>
          <w:p w:rsidR="00E138CA" w:rsidRPr="00BF6A07" w:rsidRDefault="00E138CA" w:rsidP="00B91752">
            <w:pPr>
              <w:pStyle w:val="002"/>
              <w:rPr>
                <w:lang w:eastAsia="en-US"/>
              </w:rPr>
            </w:pPr>
            <w:r w:rsidRPr="00BF6A07">
              <w:rPr>
                <w:lang w:eastAsia="en-US"/>
              </w:rPr>
              <w:t>17</w:t>
            </w:r>
          </w:p>
        </w:tc>
        <w:tc>
          <w:tcPr>
            <w:tcW w:w="1084" w:type="pct"/>
          </w:tcPr>
          <w:p w:rsidR="00E138CA" w:rsidRPr="00BF6A07" w:rsidRDefault="00E138CA" w:rsidP="00B91752">
            <w:pPr>
              <w:pStyle w:val="002"/>
              <w:rPr>
                <w:lang w:eastAsia="en-US"/>
              </w:rPr>
            </w:pPr>
            <w:r w:rsidRPr="00BF6A07">
              <w:rPr>
                <w:lang w:eastAsia="en-US"/>
              </w:rPr>
              <w:t>Дома ночного пребывания, социальные приюты, центры социальной адаптации</w:t>
            </w:r>
          </w:p>
        </w:tc>
        <w:tc>
          <w:tcPr>
            <w:tcW w:w="582" w:type="pct"/>
          </w:tcPr>
          <w:p w:rsidR="00E138CA" w:rsidRPr="00BF6A07" w:rsidRDefault="00E138CA" w:rsidP="00B91752">
            <w:pPr>
              <w:pStyle w:val="002"/>
              <w:rPr>
                <w:lang w:eastAsia="en-US"/>
              </w:rPr>
            </w:pPr>
            <w:r w:rsidRPr="00BF6A07">
              <w:rPr>
                <w:lang w:eastAsia="en-US"/>
              </w:rPr>
              <w:t>1 место</w:t>
            </w:r>
          </w:p>
        </w:tc>
        <w:tc>
          <w:tcPr>
            <w:tcW w:w="1932" w:type="pct"/>
            <w:gridSpan w:val="3"/>
          </w:tcPr>
          <w:p w:rsidR="00E138CA" w:rsidRPr="00BF6A07" w:rsidRDefault="00E138CA" w:rsidP="00B91752">
            <w:pPr>
              <w:pStyle w:val="002"/>
              <w:rPr>
                <w:lang w:eastAsia="en-US"/>
              </w:rPr>
            </w:pPr>
            <w:r w:rsidRPr="00BF6A07">
              <w:rPr>
                <w:lang w:eastAsia="en-US"/>
              </w:rPr>
              <w:t>По заданию на проектирование</w:t>
            </w:r>
          </w:p>
        </w:tc>
        <w:tc>
          <w:tcPr>
            <w:tcW w:w="1188" w:type="pct"/>
          </w:tcPr>
          <w:p w:rsidR="00E138CA" w:rsidRPr="00BF6A07" w:rsidRDefault="00E138CA" w:rsidP="00B91752">
            <w:pPr>
              <w:pStyle w:val="002"/>
              <w:rPr>
                <w:lang w:eastAsia="en-US"/>
              </w:rPr>
            </w:pPr>
          </w:p>
        </w:tc>
      </w:tr>
    </w:tbl>
    <w:p w:rsidR="00E138CA" w:rsidRPr="00696F69" w:rsidRDefault="00E138CA" w:rsidP="00DB460E">
      <w:pPr>
        <w:pStyle w:val="001"/>
        <w:sectPr w:rsidR="00E138CA" w:rsidRPr="00696F69" w:rsidSect="00B91752">
          <w:pgSz w:w="15840" w:h="12240" w:orient="landscape"/>
          <w:pgMar w:top="1134" w:right="567" w:bottom="1134" w:left="1418" w:header="720" w:footer="720" w:gutter="0"/>
          <w:cols w:space="720"/>
          <w:noEndnote/>
          <w:docGrid w:linePitch="326"/>
        </w:sectPr>
      </w:pPr>
    </w:p>
    <w:p w:rsidR="00E138CA" w:rsidRPr="00696F69" w:rsidRDefault="00E138CA" w:rsidP="00DB460E">
      <w:pPr>
        <w:pStyle w:val="001"/>
      </w:pPr>
    </w:p>
    <w:p w:rsidR="00E138CA" w:rsidRPr="00696F69" w:rsidRDefault="00E138CA" w:rsidP="00DB460E">
      <w:pPr>
        <w:pStyle w:val="001"/>
      </w:pPr>
      <w:r w:rsidRPr="00696F69">
        <w:t xml:space="preserve">3.3.1. Лечебные учреждения размещаются в соответствии с требованиями СанПиН 2.1.3.2630-10 и таблицы </w:t>
      </w:r>
      <w:r>
        <w:t>10</w:t>
      </w:r>
      <w:r w:rsidRPr="00696F69">
        <w:t xml:space="preserve">. </w:t>
      </w:r>
    </w:p>
    <w:p w:rsidR="00E138CA" w:rsidRPr="00696F69" w:rsidRDefault="00E138CA" w:rsidP="00DB460E">
      <w:pPr>
        <w:pStyle w:val="001"/>
      </w:pPr>
      <w:r w:rsidRPr="00696F69">
        <w:t>3.3.2. Расстояние от территории лечебных учреждений до промышленных, коммунальных, сельскохозяйственных объектов, транспортных дорог и магистралей определяется в соответствии с требованиями к санитарно-защитным зонам указанных объектов и сооружений.</w:t>
      </w:r>
    </w:p>
    <w:p w:rsidR="00E138CA" w:rsidRPr="00696F69" w:rsidRDefault="00E138CA" w:rsidP="00DB460E">
      <w:pPr>
        <w:pStyle w:val="001"/>
        <w:outlineLvl w:val="0"/>
      </w:pPr>
      <w:bookmarkStart w:id="17" w:name="_Toc470085116"/>
      <w:r w:rsidRPr="00696F69">
        <w:t>3.4. Нормативы обеспеченности объектами физической культуры и спорта</w:t>
      </w:r>
      <w:bookmarkEnd w:id="17"/>
      <w:r>
        <w:t>.</w:t>
      </w:r>
    </w:p>
    <w:p w:rsidR="00E138CA" w:rsidRPr="00696F69" w:rsidRDefault="00E138CA" w:rsidP="00DB460E">
      <w:pPr>
        <w:pStyle w:val="001"/>
        <w:jc w:val="right"/>
      </w:pPr>
      <w:bookmarkStart w:id="18" w:name="_Ref450146661"/>
      <w:r w:rsidRPr="00696F69">
        <w:t>Таблица</w:t>
      </w:r>
      <w:bookmarkEnd w:id="18"/>
      <w:r>
        <w:t>11</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80"/>
        <w:gridCol w:w="2021"/>
        <w:gridCol w:w="1422"/>
        <w:gridCol w:w="2063"/>
        <w:gridCol w:w="2063"/>
        <w:gridCol w:w="1925"/>
      </w:tblGrid>
      <w:tr w:rsidR="00E138CA" w:rsidRPr="00696F69" w:rsidTr="00B91752">
        <w:trPr>
          <w:trHeight w:val="1212"/>
          <w:tblHeader/>
          <w:jc w:val="center"/>
        </w:trPr>
        <w:tc>
          <w:tcPr>
            <w:tcW w:w="334" w:type="pc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xml:space="preserve">№ п/п </w:t>
            </w:r>
          </w:p>
        </w:tc>
        <w:tc>
          <w:tcPr>
            <w:tcW w:w="993" w:type="pct"/>
          </w:tcPr>
          <w:p w:rsidR="00E138CA" w:rsidRPr="00BF6A07" w:rsidRDefault="00E138CA" w:rsidP="00B91752">
            <w:pPr>
              <w:pStyle w:val="002"/>
              <w:rPr>
                <w:lang w:eastAsia="en-US"/>
              </w:rPr>
            </w:pPr>
            <w:r w:rsidRPr="00BF6A07">
              <w:rPr>
                <w:lang w:eastAsia="en-US"/>
              </w:rPr>
              <w:t>Учреждения, предприятия, сооружения</w:t>
            </w:r>
          </w:p>
        </w:tc>
        <w:tc>
          <w:tcPr>
            <w:tcW w:w="699" w:type="pct"/>
          </w:tcPr>
          <w:p w:rsidR="00E138CA" w:rsidRPr="00BF6A07" w:rsidRDefault="00E138CA" w:rsidP="00B91752">
            <w:pPr>
              <w:pStyle w:val="002"/>
              <w:rPr>
                <w:lang w:eastAsia="en-US"/>
              </w:rPr>
            </w:pPr>
            <w:r w:rsidRPr="00BF6A07">
              <w:rPr>
                <w:lang w:eastAsia="en-US"/>
              </w:rPr>
              <w:t>Единица измерения</w:t>
            </w:r>
          </w:p>
        </w:tc>
        <w:tc>
          <w:tcPr>
            <w:tcW w:w="1014" w:type="pct"/>
          </w:tcPr>
          <w:p w:rsidR="00E138CA" w:rsidRPr="00BF6A07" w:rsidRDefault="00E138CA" w:rsidP="00B91752">
            <w:pPr>
              <w:pStyle w:val="002"/>
              <w:rPr>
                <w:lang w:eastAsia="en-US"/>
              </w:rPr>
            </w:pPr>
            <w:r w:rsidRPr="00BF6A07">
              <w:rPr>
                <w:lang w:eastAsia="en-US"/>
              </w:rPr>
              <w:t xml:space="preserve">Рекомендуемая обеспеченность на 1000 жителей </w:t>
            </w:r>
          </w:p>
        </w:tc>
        <w:tc>
          <w:tcPr>
            <w:tcW w:w="1014" w:type="pct"/>
          </w:tcPr>
          <w:p w:rsidR="00E138CA" w:rsidRPr="00BF6A07" w:rsidRDefault="00E138CA" w:rsidP="00B91752">
            <w:pPr>
              <w:pStyle w:val="002"/>
              <w:rPr>
                <w:vertAlign w:val="superscript"/>
                <w:lang w:eastAsia="en-US"/>
              </w:rPr>
            </w:pPr>
            <w:r w:rsidRPr="00BF6A07">
              <w:rPr>
                <w:lang w:eastAsia="en-US"/>
              </w:rPr>
              <w:t>Размер земельного участка</w:t>
            </w:r>
          </w:p>
        </w:tc>
        <w:tc>
          <w:tcPr>
            <w:tcW w:w="946" w:type="pct"/>
          </w:tcPr>
          <w:p w:rsidR="00E138CA" w:rsidRPr="00BF6A07" w:rsidRDefault="00E138CA" w:rsidP="00B91752">
            <w:pPr>
              <w:pStyle w:val="002"/>
              <w:rPr>
                <w:lang w:eastAsia="en-US"/>
              </w:rPr>
            </w:pPr>
            <w:r w:rsidRPr="00BF6A07">
              <w:rPr>
                <w:lang w:eastAsia="en-US"/>
              </w:rPr>
              <w:t>Примечание</w:t>
            </w:r>
          </w:p>
        </w:tc>
      </w:tr>
      <w:tr w:rsidR="00E138CA" w:rsidRPr="00696F69" w:rsidTr="00B91752">
        <w:trPr>
          <w:tblHeader/>
          <w:jc w:val="center"/>
        </w:trPr>
        <w:tc>
          <w:tcPr>
            <w:tcW w:w="334" w:type="pct"/>
          </w:tcPr>
          <w:p w:rsidR="00E138CA" w:rsidRPr="00BF6A07" w:rsidRDefault="00E138CA" w:rsidP="00B91752">
            <w:pPr>
              <w:pStyle w:val="002"/>
              <w:rPr>
                <w:lang w:eastAsia="en-US"/>
              </w:rPr>
            </w:pPr>
            <w:r w:rsidRPr="00BF6A07">
              <w:rPr>
                <w:lang w:eastAsia="en-US"/>
              </w:rPr>
              <w:t>1</w:t>
            </w:r>
          </w:p>
        </w:tc>
        <w:tc>
          <w:tcPr>
            <w:tcW w:w="993" w:type="pct"/>
          </w:tcPr>
          <w:p w:rsidR="00E138CA" w:rsidRPr="00BF6A07" w:rsidRDefault="00E138CA" w:rsidP="00B91752">
            <w:pPr>
              <w:pStyle w:val="002"/>
              <w:rPr>
                <w:lang w:eastAsia="en-US"/>
              </w:rPr>
            </w:pPr>
            <w:r w:rsidRPr="00BF6A07">
              <w:rPr>
                <w:lang w:eastAsia="en-US"/>
              </w:rPr>
              <w:t>2</w:t>
            </w:r>
          </w:p>
        </w:tc>
        <w:tc>
          <w:tcPr>
            <w:tcW w:w="699" w:type="pct"/>
          </w:tcPr>
          <w:p w:rsidR="00E138CA" w:rsidRPr="00BF6A07" w:rsidRDefault="00E138CA" w:rsidP="00B91752">
            <w:pPr>
              <w:pStyle w:val="002"/>
              <w:rPr>
                <w:lang w:eastAsia="en-US"/>
              </w:rPr>
            </w:pPr>
            <w:r w:rsidRPr="00BF6A07">
              <w:rPr>
                <w:lang w:eastAsia="en-US"/>
              </w:rPr>
              <w:t>3</w:t>
            </w:r>
          </w:p>
        </w:tc>
        <w:tc>
          <w:tcPr>
            <w:tcW w:w="1014" w:type="pct"/>
          </w:tcPr>
          <w:p w:rsidR="00E138CA" w:rsidRPr="00BF6A07" w:rsidRDefault="00E138CA" w:rsidP="00B91752">
            <w:pPr>
              <w:pStyle w:val="002"/>
              <w:rPr>
                <w:lang w:eastAsia="en-US"/>
              </w:rPr>
            </w:pPr>
            <w:r w:rsidRPr="00BF6A07">
              <w:rPr>
                <w:lang w:eastAsia="en-US"/>
              </w:rPr>
              <w:t>4</w:t>
            </w:r>
          </w:p>
        </w:tc>
        <w:tc>
          <w:tcPr>
            <w:tcW w:w="1014" w:type="pct"/>
          </w:tcPr>
          <w:p w:rsidR="00E138CA" w:rsidRPr="00BF6A07" w:rsidRDefault="00E138CA" w:rsidP="00B91752">
            <w:pPr>
              <w:pStyle w:val="002"/>
              <w:rPr>
                <w:lang w:eastAsia="en-US"/>
              </w:rPr>
            </w:pPr>
            <w:r w:rsidRPr="00BF6A07">
              <w:rPr>
                <w:lang w:eastAsia="en-US"/>
              </w:rPr>
              <w:t>5</w:t>
            </w:r>
          </w:p>
        </w:tc>
        <w:tc>
          <w:tcPr>
            <w:tcW w:w="946" w:type="pct"/>
          </w:tcPr>
          <w:p w:rsidR="00E138CA" w:rsidRPr="00BF6A07" w:rsidRDefault="00E138CA" w:rsidP="00B91752">
            <w:pPr>
              <w:pStyle w:val="002"/>
              <w:rPr>
                <w:lang w:eastAsia="en-US"/>
              </w:rPr>
            </w:pPr>
            <w:r w:rsidRPr="00BF6A07">
              <w:rPr>
                <w:lang w:eastAsia="en-US"/>
              </w:rPr>
              <w:t>6</w:t>
            </w:r>
          </w:p>
        </w:tc>
      </w:tr>
      <w:tr w:rsidR="00E138CA" w:rsidRPr="00696F69" w:rsidTr="00B91752">
        <w:trPr>
          <w:jc w:val="center"/>
        </w:trPr>
        <w:tc>
          <w:tcPr>
            <w:tcW w:w="334" w:type="pc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1</w:t>
            </w:r>
          </w:p>
        </w:tc>
        <w:tc>
          <w:tcPr>
            <w:tcW w:w="993" w:type="pct"/>
          </w:tcPr>
          <w:p w:rsidR="00E138CA" w:rsidRPr="00BF6A07" w:rsidRDefault="00E138CA" w:rsidP="00B91752">
            <w:pPr>
              <w:pStyle w:val="002"/>
              <w:jc w:val="left"/>
              <w:rPr>
                <w:lang w:eastAsia="en-US"/>
              </w:rPr>
            </w:pPr>
            <w:r w:rsidRPr="00BF6A07">
              <w:rPr>
                <w:lang w:eastAsia="en-US"/>
              </w:rPr>
              <w:t>Территория плоскостных спортивных сооружений</w:t>
            </w:r>
          </w:p>
        </w:tc>
        <w:tc>
          <w:tcPr>
            <w:tcW w:w="699" w:type="pct"/>
          </w:tcPr>
          <w:p w:rsidR="00E138CA" w:rsidRPr="00BF6A07" w:rsidRDefault="00E138CA" w:rsidP="00B91752">
            <w:pPr>
              <w:pStyle w:val="002"/>
              <w:rPr>
                <w:lang w:eastAsia="en-US"/>
              </w:rPr>
            </w:pPr>
            <w:r w:rsidRPr="00BF6A07">
              <w:rPr>
                <w:lang w:eastAsia="en-US"/>
              </w:rPr>
              <w:t>1 объект</w:t>
            </w:r>
          </w:p>
        </w:tc>
        <w:tc>
          <w:tcPr>
            <w:tcW w:w="1014"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014" w:type="pct"/>
          </w:tcPr>
          <w:p w:rsidR="00E138CA" w:rsidRPr="00BF6A07" w:rsidRDefault="00E138CA" w:rsidP="00B91752">
            <w:pPr>
              <w:pStyle w:val="002"/>
              <w:rPr>
                <w:lang w:eastAsia="en-US"/>
              </w:rPr>
            </w:pPr>
            <w:r w:rsidRPr="00BF6A07">
              <w:rPr>
                <w:lang w:eastAsia="en-US"/>
              </w:rPr>
              <w:t>0,7-0,9 га</w:t>
            </w:r>
          </w:p>
        </w:tc>
        <w:tc>
          <w:tcPr>
            <w:tcW w:w="946" w:type="pct"/>
            <w:vMerge w:val="restart"/>
          </w:tcPr>
          <w:p w:rsidR="00E138CA" w:rsidRPr="00BF6A07" w:rsidRDefault="00E138CA" w:rsidP="00B91752">
            <w:pPr>
              <w:pStyle w:val="002"/>
              <w:rPr>
                <w:sz w:val="22"/>
                <w:szCs w:val="22"/>
                <w:lang w:eastAsia="en-US"/>
              </w:rPr>
            </w:pPr>
            <w:r w:rsidRPr="00BF6A07">
              <w:rPr>
                <w:sz w:val="22"/>
                <w:szCs w:val="22"/>
                <w:lang w:eastAsia="en-US"/>
              </w:rPr>
              <w:t xml:space="preserve">Физкультурно-спортивные сооружения сети общего пользования следует объединять со спортивными объектами образовательных школ и других учебных заведений, учреждений отдыха и культуры с возможным сокращением территории. </w:t>
            </w:r>
          </w:p>
          <w:p w:rsidR="00E138CA" w:rsidRPr="00BF6A07" w:rsidRDefault="00E138CA" w:rsidP="00B91752">
            <w:pPr>
              <w:pStyle w:val="002"/>
              <w:rPr>
                <w:sz w:val="22"/>
                <w:szCs w:val="22"/>
                <w:lang w:eastAsia="en-US"/>
              </w:rPr>
            </w:pPr>
            <w:r w:rsidRPr="00BF6A07">
              <w:rPr>
                <w:sz w:val="22"/>
                <w:szCs w:val="22"/>
                <w:lang w:eastAsia="en-US"/>
              </w:rPr>
              <w:t>Долю физкультурно-спортивных сооружений, размещаемых в жилом районе, следует принимать от общей нормы, %:</w:t>
            </w:r>
          </w:p>
          <w:p w:rsidR="00E138CA" w:rsidRPr="00BF6A07" w:rsidRDefault="00E138CA" w:rsidP="00B91752">
            <w:pPr>
              <w:pStyle w:val="002"/>
              <w:rPr>
                <w:sz w:val="22"/>
                <w:szCs w:val="22"/>
                <w:lang w:eastAsia="en-US"/>
              </w:rPr>
            </w:pPr>
            <w:r w:rsidRPr="00BF6A07">
              <w:rPr>
                <w:sz w:val="22"/>
                <w:szCs w:val="22"/>
                <w:lang w:eastAsia="en-US"/>
              </w:rPr>
              <w:t>территории – 35,</w:t>
            </w:r>
          </w:p>
          <w:p w:rsidR="00E138CA" w:rsidRPr="00BF6A07" w:rsidRDefault="00E138CA" w:rsidP="00B91752">
            <w:pPr>
              <w:pStyle w:val="002"/>
              <w:rPr>
                <w:sz w:val="22"/>
                <w:szCs w:val="22"/>
                <w:lang w:eastAsia="en-US"/>
              </w:rPr>
            </w:pPr>
            <w:r w:rsidRPr="00BF6A07">
              <w:rPr>
                <w:sz w:val="22"/>
                <w:szCs w:val="22"/>
                <w:lang w:eastAsia="en-US"/>
              </w:rPr>
              <w:t>спортзалы – 50,</w:t>
            </w:r>
          </w:p>
          <w:p w:rsidR="00E138CA" w:rsidRPr="00BF6A07" w:rsidRDefault="00E138CA" w:rsidP="00B91752">
            <w:pPr>
              <w:pStyle w:val="002"/>
              <w:rPr>
                <w:sz w:val="22"/>
                <w:szCs w:val="22"/>
                <w:lang w:eastAsia="en-US"/>
              </w:rPr>
            </w:pPr>
            <w:r w:rsidRPr="00BF6A07">
              <w:rPr>
                <w:sz w:val="22"/>
                <w:szCs w:val="22"/>
                <w:lang w:eastAsia="en-US"/>
              </w:rPr>
              <w:t xml:space="preserve">бассейны – 45. </w:t>
            </w:r>
          </w:p>
          <w:p w:rsidR="00E138CA" w:rsidRPr="00BF6A07" w:rsidRDefault="00E138CA" w:rsidP="00B91752">
            <w:pPr>
              <w:pStyle w:val="002"/>
              <w:rPr>
                <w:sz w:val="22"/>
                <w:szCs w:val="22"/>
                <w:lang w:eastAsia="en-US"/>
              </w:rPr>
            </w:pPr>
            <w:r w:rsidRPr="00BF6A07">
              <w:rPr>
                <w:sz w:val="22"/>
                <w:szCs w:val="22"/>
                <w:lang w:eastAsia="en-US"/>
              </w:rPr>
              <w:t>Радиус обслуживания помещений для физкультурно-оздоровительных занятий, в т.ч. для территорий малоэтажной застройки в городе - 500 м, физкультурно-спортивные центры жилого района – 1500 м</w:t>
            </w:r>
          </w:p>
        </w:tc>
      </w:tr>
      <w:tr w:rsidR="00E138CA" w:rsidRPr="00696F69" w:rsidTr="00B91752">
        <w:trPr>
          <w:jc w:val="center"/>
        </w:trPr>
        <w:tc>
          <w:tcPr>
            <w:tcW w:w="334" w:type="pc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2</w:t>
            </w:r>
          </w:p>
        </w:tc>
        <w:tc>
          <w:tcPr>
            <w:tcW w:w="993" w:type="pct"/>
          </w:tcPr>
          <w:p w:rsidR="00E138CA" w:rsidRPr="00BF6A07" w:rsidRDefault="00E138CA" w:rsidP="00B91752">
            <w:pPr>
              <w:pStyle w:val="002"/>
              <w:jc w:val="left"/>
              <w:rPr>
                <w:lang w:eastAsia="en-US"/>
              </w:rPr>
            </w:pPr>
            <w:r w:rsidRPr="00BF6A07">
              <w:rPr>
                <w:lang w:eastAsia="en-US"/>
              </w:rPr>
              <w:t>Помещения для физкультурно-оздоровительных занятий в микрорайоне</w:t>
            </w:r>
          </w:p>
        </w:tc>
        <w:tc>
          <w:tcPr>
            <w:tcW w:w="699"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1014" w:type="pct"/>
          </w:tcPr>
          <w:p w:rsidR="00E138CA" w:rsidRPr="00BF6A07" w:rsidRDefault="00E138CA" w:rsidP="00B91752">
            <w:pPr>
              <w:pStyle w:val="002"/>
              <w:rPr>
                <w:lang w:eastAsia="en-US"/>
              </w:rPr>
            </w:pPr>
            <w:r w:rsidRPr="00BF6A07">
              <w:rPr>
                <w:lang w:eastAsia="en-US"/>
              </w:rPr>
              <w:t>70-80</w:t>
            </w:r>
          </w:p>
        </w:tc>
        <w:tc>
          <w:tcPr>
            <w:tcW w:w="1014" w:type="pct"/>
          </w:tcPr>
          <w:p w:rsidR="00E138CA" w:rsidRPr="00BF6A07" w:rsidRDefault="00E138CA" w:rsidP="00B91752">
            <w:pPr>
              <w:pStyle w:val="002"/>
              <w:rPr>
                <w:lang w:eastAsia="en-US"/>
              </w:rPr>
            </w:pPr>
            <w:r w:rsidRPr="00BF6A07">
              <w:rPr>
                <w:lang w:eastAsia="en-US"/>
              </w:rPr>
              <w:t>По заданию на проектирование</w:t>
            </w:r>
          </w:p>
        </w:tc>
        <w:tc>
          <w:tcPr>
            <w:tcW w:w="946" w:type="pct"/>
            <w:vMerge/>
          </w:tcPr>
          <w:p w:rsidR="00E138CA" w:rsidRPr="00BF6A07" w:rsidRDefault="00E138CA" w:rsidP="00B91752">
            <w:pPr>
              <w:pStyle w:val="002"/>
              <w:rPr>
                <w:lang w:eastAsia="en-US"/>
              </w:rPr>
            </w:pPr>
          </w:p>
        </w:tc>
      </w:tr>
      <w:tr w:rsidR="00E138CA" w:rsidRPr="00696F69" w:rsidTr="00B91752">
        <w:trPr>
          <w:trHeight w:val="691"/>
          <w:jc w:val="center"/>
        </w:trPr>
        <w:tc>
          <w:tcPr>
            <w:tcW w:w="334" w:type="pc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3</w:t>
            </w:r>
          </w:p>
        </w:tc>
        <w:tc>
          <w:tcPr>
            <w:tcW w:w="993" w:type="pct"/>
          </w:tcPr>
          <w:p w:rsidR="00E138CA" w:rsidRPr="00BF6A07" w:rsidRDefault="00E138CA" w:rsidP="00B91752">
            <w:pPr>
              <w:pStyle w:val="002"/>
              <w:jc w:val="left"/>
              <w:rPr>
                <w:lang w:eastAsia="en-US"/>
              </w:rPr>
            </w:pPr>
            <w:r w:rsidRPr="00BF6A07">
              <w:rPr>
                <w:lang w:eastAsia="en-US"/>
              </w:rPr>
              <w:t>Спортивный зал общего пользования</w:t>
            </w:r>
          </w:p>
        </w:tc>
        <w:tc>
          <w:tcPr>
            <w:tcW w:w="699"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1014" w:type="pct"/>
          </w:tcPr>
          <w:p w:rsidR="00E138CA" w:rsidRPr="00BF6A07" w:rsidRDefault="00E138CA" w:rsidP="00B91752">
            <w:pPr>
              <w:pStyle w:val="002"/>
              <w:rPr>
                <w:lang w:eastAsia="en-US"/>
              </w:rPr>
            </w:pPr>
            <w:r w:rsidRPr="00BF6A07">
              <w:rPr>
                <w:lang w:eastAsia="en-US"/>
              </w:rPr>
              <w:t>60-80</w:t>
            </w:r>
          </w:p>
        </w:tc>
        <w:tc>
          <w:tcPr>
            <w:tcW w:w="1014" w:type="pct"/>
          </w:tcPr>
          <w:p w:rsidR="00E138CA" w:rsidRPr="00BF6A07" w:rsidRDefault="00E138CA" w:rsidP="00B91752">
            <w:pPr>
              <w:pStyle w:val="002"/>
              <w:rPr>
                <w:lang w:eastAsia="en-US"/>
              </w:rPr>
            </w:pPr>
            <w:r w:rsidRPr="00BF6A07">
              <w:rPr>
                <w:lang w:eastAsia="en-US"/>
              </w:rPr>
              <w:t>По заданию на проектирование</w:t>
            </w:r>
          </w:p>
        </w:tc>
        <w:tc>
          <w:tcPr>
            <w:tcW w:w="946" w:type="pct"/>
            <w:vMerge/>
          </w:tcPr>
          <w:p w:rsidR="00E138CA" w:rsidRPr="00BF6A07" w:rsidRDefault="00E138CA" w:rsidP="00B91752">
            <w:pPr>
              <w:pStyle w:val="002"/>
              <w:rPr>
                <w:lang w:eastAsia="en-US"/>
              </w:rPr>
            </w:pPr>
          </w:p>
        </w:tc>
      </w:tr>
      <w:tr w:rsidR="00E138CA" w:rsidRPr="00696F69" w:rsidTr="00B91752">
        <w:trPr>
          <w:jc w:val="center"/>
        </w:trPr>
        <w:tc>
          <w:tcPr>
            <w:tcW w:w="334" w:type="pc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4</w:t>
            </w:r>
          </w:p>
        </w:tc>
        <w:tc>
          <w:tcPr>
            <w:tcW w:w="993" w:type="pct"/>
          </w:tcPr>
          <w:p w:rsidR="00E138CA" w:rsidRPr="00BF6A07" w:rsidRDefault="00E138CA" w:rsidP="00B91752">
            <w:pPr>
              <w:pStyle w:val="002"/>
              <w:jc w:val="left"/>
              <w:rPr>
                <w:lang w:eastAsia="en-US"/>
              </w:rPr>
            </w:pPr>
            <w:r w:rsidRPr="00BF6A07">
              <w:rPr>
                <w:lang w:eastAsia="en-US"/>
              </w:rPr>
              <w:t>Бассейн (открытый и закрытый общего пользования)</w:t>
            </w:r>
          </w:p>
        </w:tc>
        <w:tc>
          <w:tcPr>
            <w:tcW w:w="699"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зеркала воды</w:t>
            </w:r>
          </w:p>
        </w:tc>
        <w:tc>
          <w:tcPr>
            <w:tcW w:w="1014" w:type="pct"/>
          </w:tcPr>
          <w:p w:rsidR="00E138CA" w:rsidRPr="00BF6A07" w:rsidRDefault="00E138CA" w:rsidP="00B91752">
            <w:pPr>
              <w:pStyle w:val="002"/>
              <w:rPr>
                <w:lang w:eastAsia="en-US"/>
              </w:rPr>
            </w:pPr>
            <w:r w:rsidRPr="00BF6A07">
              <w:rPr>
                <w:lang w:eastAsia="en-US"/>
              </w:rPr>
              <w:t>20-25</w:t>
            </w:r>
          </w:p>
        </w:tc>
        <w:tc>
          <w:tcPr>
            <w:tcW w:w="1014" w:type="pct"/>
          </w:tcPr>
          <w:p w:rsidR="00E138CA" w:rsidRPr="00BF6A07" w:rsidRDefault="00E138CA" w:rsidP="00B91752">
            <w:pPr>
              <w:pStyle w:val="002"/>
              <w:rPr>
                <w:lang w:eastAsia="en-US"/>
              </w:rPr>
            </w:pPr>
            <w:r w:rsidRPr="00BF6A07">
              <w:rPr>
                <w:lang w:eastAsia="en-US"/>
              </w:rPr>
              <w:t>По заданию на проектирование</w:t>
            </w:r>
          </w:p>
        </w:tc>
        <w:tc>
          <w:tcPr>
            <w:tcW w:w="946" w:type="pct"/>
            <w:vMerge/>
          </w:tcPr>
          <w:p w:rsidR="00E138CA" w:rsidRPr="00BF6A07" w:rsidRDefault="00E138CA" w:rsidP="00B91752">
            <w:pPr>
              <w:pStyle w:val="002"/>
              <w:rPr>
                <w:lang w:eastAsia="en-US"/>
              </w:rPr>
            </w:pPr>
          </w:p>
        </w:tc>
      </w:tr>
      <w:tr w:rsidR="00E138CA" w:rsidRPr="00696F69" w:rsidTr="00B91752">
        <w:trPr>
          <w:trHeight w:val="470"/>
          <w:jc w:val="center"/>
        </w:trPr>
        <w:tc>
          <w:tcPr>
            <w:tcW w:w="334" w:type="pc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5</w:t>
            </w:r>
          </w:p>
        </w:tc>
        <w:tc>
          <w:tcPr>
            <w:tcW w:w="993" w:type="pct"/>
          </w:tcPr>
          <w:p w:rsidR="00E138CA" w:rsidRPr="00BF6A07" w:rsidRDefault="00E138CA" w:rsidP="00B91752">
            <w:pPr>
              <w:pStyle w:val="002"/>
              <w:jc w:val="left"/>
              <w:rPr>
                <w:lang w:eastAsia="en-US"/>
              </w:rPr>
            </w:pPr>
            <w:r w:rsidRPr="00BF6A07">
              <w:rPr>
                <w:lang w:eastAsia="en-US"/>
              </w:rPr>
              <w:t>Детско-юношеская спортивная школа</w:t>
            </w:r>
          </w:p>
        </w:tc>
        <w:tc>
          <w:tcPr>
            <w:tcW w:w="699"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1014" w:type="pct"/>
          </w:tcPr>
          <w:p w:rsidR="00E138CA" w:rsidRPr="00BF6A07" w:rsidRDefault="00E138CA" w:rsidP="00B91752">
            <w:pPr>
              <w:pStyle w:val="002"/>
              <w:rPr>
                <w:lang w:eastAsia="en-US"/>
              </w:rPr>
            </w:pPr>
            <w:r w:rsidRPr="00BF6A07">
              <w:rPr>
                <w:lang w:eastAsia="en-US"/>
              </w:rPr>
              <w:t>10</w:t>
            </w:r>
          </w:p>
        </w:tc>
        <w:tc>
          <w:tcPr>
            <w:tcW w:w="1014" w:type="pct"/>
          </w:tcPr>
          <w:p w:rsidR="00E138CA" w:rsidRPr="00BF6A07" w:rsidRDefault="00E138CA" w:rsidP="00B91752">
            <w:pPr>
              <w:pStyle w:val="002"/>
              <w:rPr>
                <w:lang w:eastAsia="en-US"/>
              </w:rPr>
            </w:pPr>
            <w:r w:rsidRPr="00BF6A07">
              <w:rPr>
                <w:lang w:eastAsia="en-US"/>
              </w:rPr>
              <w:t>1,5 га на объект</w:t>
            </w:r>
          </w:p>
        </w:tc>
        <w:tc>
          <w:tcPr>
            <w:tcW w:w="946" w:type="pct"/>
            <w:vMerge/>
          </w:tcPr>
          <w:p w:rsidR="00E138CA" w:rsidRPr="00BF6A07" w:rsidRDefault="00E138CA" w:rsidP="00B91752">
            <w:pPr>
              <w:pStyle w:val="002"/>
              <w:rPr>
                <w:lang w:eastAsia="en-US"/>
              </w:rPr>
            </w:pPr>
          </w:p>
        </w:tc>
      </w:tr>
    </w:tbl>
    <w:p w:rsidR="00E138CA" w:rsidRPr="00696F69" w:rsidRDefault="00E138CA" w:rsidP="00DB460E">
      <w:pPr>
        <w:pStyle w:val="001"/>
      </w:pPr>
    </w:p>
    <w:p w:rsidR="00E138CA" w:rsidRPr="00696F69" w:rsidRDefault="00E138CA" w:rsidP="00DB460E">
      <w:pPr>
        <w:pStyle w:val="001"/>
        <w:sectPr w:rsidR="00E138CA" w:rsidRPr="00696F69" w:rsidSect="00B91752">
          <w:pgSz w:w="12240" w:h="15840"/>
          <w:pgMar w:top="1134" w:right="567" w:bottom="1134" w:left="1418" w:header="720" w:footer="720" w:gutter="0"/>
          <w:cols w:space="720"/>
          <w:noEndnote/>
          <w:docGrid w:linePitch="326"/>
        </w:sectPr>
      </w:pPr>
      <w:bookmarkStart w:id="19" w:name="_Ref450146663"/>
    </w:p>
    <w:p w:rsidR="00E138CA" w:rsidRPr="00696F69" w:rsidRDefault="00E138CA" w:rsidP="00DB460E">
      <w:pPr>
        <w:pStyle w:val="001"/>
        <w:outlineLvl w:val="0"/>
      </w:pPr>
      <w:r w:rsidRPr="00696F69">
        <w:t>3.5. Нормативы обеспеченности объектами торговли и питания</w:t>
      </w:r>
      <w:r>
        <w:t>.</w:t>
      </w:r>
    </w:p>
    <w:p w:rsidR="00E138CA" w:rsidRPr="00696F69" w:rsidRDefault="00E138CA" w:rsidP="00DB460E">
      <w:pPr>
        <w:pStyle w:val="001"/>
        <w:jc w:val="right"/>
      </w:pPr>
      <w:r w:rsidRPr="00696F69">
        <w:t xml:space="preserve">Таблица </w:t>
      </w:r>
      <w:bookmarkEnd w:id="19"/>
      <w:r>
        <w:t>12</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4"/>
        <w:gridCol w:w="2873"/>
        <w:gridCol w:w="1592"/>
        <w:gridCol w:w="2101"/>
        <w:gridCol w:w="2199"/>
        <w:gridCol w:w="4498"/>
      </w:tblGrid>
      <w:tr w:rsidR="00E138CA" w:rsidRPr="00696F69" w:rsidTr="00B91752">
        <w:trPr>
          <w:trHeight w:val="1003"/>
          <w:tblHeader/>
          <w:jc w:val="center"/>
        </w:trPr>
        <w:tc>
          <w:tcPr>
            <w:tcW w:w="175" w:type="pc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п/п</w:t>
            </w:r>
          </w:p>
        </w:tc>
        <w:tc>
          <w:tcPr>
            <w:tcW w:w="1037" w:type="pct"/>
          </w:tcPr>
          <w:p w:rsidR="00E138CA" w:rsidRPr="00BF6A07" w:rsidRDefault="00E138CA" w:rsidP="00B91752">
            <w:pPr>
              <w:pStyle w:val="002"/>
              <w:rPr>
                <w:lang w:eastAsia="en-US"/>
              </w:rPr>
            </w:pPr>
            <w:r w:rsidRPr="00BF6A07">
              <w:rPr>
                <w:lang w:eastAsia="en-US"/>
              </w:rPr>
              <w:t>Учреждения, предприятия, сооружения</w:t>
            </w:r>
          </w:p>
        </w:tc>
        <w:tc>
          <w:tcPr>
            <w:tcW w:w="574" w:type="pct"/>
          </w:tcPr>
          <w:p w:rsidR="00E138CA" w:rsidRPr="00BF6A07" w:rsidRDefault="00E138CA" w:rsidP="00B91752">
            <w:pPr>
              <w:pStyle w:val="002"/>
              <w:rPr>
                <w:lang w:eastAsia="en-US"/>
              </w:rPr>
            </w:pPr>
            <w:r w:rsidRPr="00BF6A07">
              <w:rPr>
                <w:lang w:eastAsia="en-US"/>
              </w:rPr>
              <w:t>Единица измерения</w:t>
            </w:r>
          </w:p>
        </w:tc>
        <w:tc>
          <w:tcPr>
            <w:tcW w:w="758" w:type="pct"/>
          </w:tcPr>
          <w:p w:rsidR="00E138CA" w:rsidRPr="00BF6A07" w:rsidRDefault="00E138CA" w:rsidP="00B91752">
            <w:pPr>
              <w:pStyle w:val="002"/>
              <w:rPr>
                <w:lang w:eastAsia="en-US"/>
              </w:rPr>
            </w:pPr>
            <w:r w:rsidRPr="00BF6A07">
              <w:rPr>
                <w:lang w:eastAsia="en-US"/>
              </w:rPr>
              <w:t xml:space="preserve">Рекомендуемая обеспеченность на 1000 жителей </w:t>
            </w:r>
          </w:p>
        </w:tc>
        <w:tc>
          <w:tcPr>
            <w:tcW w:w="793" w:type="pct"/>
          </w:tcPr>
          <w:p w:rsidR="00E138CA" w:rsidRPr="00BF6A07" w:rsidRDefault="00E138CA" w:rsidP="00B91752">
            <w:pPr>
              <w:pStyle w:val="002"/>
              <w:rPr>
                <w:vertAlign w:val="superscript"/>
                <w:lang w:eastAsia="en-US"/>
              </w:rPr>
            </w:pPr>
            <w:r w:rsidRPr="00BF6A07">
              <w:rPr>
                <w:lang w:eastAsia="en-US"/>
              </w:rPr>
              <w:t>Размер земельного участка</w:t>
            </w:r>
          </w:p>
        </w:tc>
        <w:tc>
          <w:tcPr>
            <w:tcW w:w="1663" w:type="pct"/>
          </w:tcPr>
          <w:p w:rsidR="00E138CA" w:rsidRPr="00BF6A07" w:rsidRDefault="00E138CA" w:rsidP="00B91752">
            <w:pPr>
              <w:pStyle w:val="002"/>
              <w:rPr>
                <w:lang w:eastAsia="en-US"/>
              </w:rPr>
            </w:pPr>
            <w:r w:rsidRPr="00BF6A07">
              <w:rPr>
                <w:lang w:eastAsia="en-US"/>
              </w:rPr>
              <w:t>Примечание</w:t>
            </w:r>
          </w:p>
        </w:tc>
      </w:tr>
      <w:tr w:rsidR="00E138CA" w:rsidRPr="00696F69" w:rsidTr="00B91752">
        <w:trPr>
          <w:tblHeader/>
          <w:jc w:val="center"/>
        </w:trPr>
        <w:tc>
          <w:tcPr>
            <w:tcW w:w="175" w:type="pct"/>
          </w:tcPr>
          <w:p w:rsidR="00E138CA" w:rsidRPr="00BF6A07" w:rsidRDefault="00E138CA" w:rsidP="00B91752">
            <w:pPr>
              <w:pStyle w:val="002"/>
              <w:rPr>
                <w:lang w:eastAsia="en-US"/>
              </w:rPr>
            </w:pPr>
            <w:r w:rsidRPr="00BF6A07">
              <w:rPr>
                <w:lang w:eastAsia="en-US"/>
              </w:rPr>
              <w:t>1</w:t>
            </w:r>
          </w:p>
        </w:tc>
        <w:tc>
          <w:tcPr>
            <w:tcW w:w="1037" w:type="pct"/>
          </w:tcPr>
          <w:p w:rsidR="00E138CA" w:rsidRPr="00BF6A07" w:rsidRDefault="00E138CA" w:rsidP="00B91752">
            <w:pPr>
              <w:pStyle w:val="002"/>
              <w:rPr>
                <w:lang w:eastAsia="en-US"/>
              </w:rPr>
            </w:pPr>
            <w:r w:rsidRPr="00BF6A07">
              <w:rPr>
                <w:lang w:eastAsia="en-US"/>
              </w:rPr>
              <w:t>2</w:t>
            </w:r>
          </w:p>
        </w:tc>
        <w:tc>
          <w:tcPr>
            <w:tcW w:w="574" w:type="pct"/>
          </w:tcPr>
          <w:p w:rsidR="00E138CA" w:rsidRPr="00BF6A07" w:rsidRDefault="00E138CA" w:rsidP="00B91752">
            <w:pPr>
              <w:pStyle w:val="002"/>
              <w:rPr>
                <w:lang w:eastAsia="en-US"/>
              </w:rPr>
            </w:pPr>
            <w:r w:rsidRPr="00BF6A07">
              <w:rPr>
                <w:lang w:eastAsia="en-US"/>
              </w:rPr>
              <w:t>3</w:t>
            </w:r>
          </w:p>
        </w:tc>
        <w:tc>
          <w:tcPr>
            <w:tcW w:w="758" w:type="pct"/>
          </w:tcPr>
          <w:p w:rsidR="00E138CA" w:rsidRPr="00BF6A07" w:rsidRDefault="00E138CA" w:rsidP="00B91752">
            <w:pPr>
              <w:pStyle w:val="002"/>
              <w:rPr>
                <w:lang w:eastAsia="en-US"/>
              </w:rPr>
            </w:pPr>
            <w:r w:rsidRPr="00BF6A07">
              <w:rPr>
                <w:lang w:eastAsia="en-US"/>
              </w:rPr>
              <w:t>4</w:t>
            </w:r>
          </w:p>
        </w:tc>
        <w:tc>
          <w:tcPr>
            <w:tcW w:w="793" w:type="pct"/>
          </w:tcPr>
          <w:p w:rsidR="00E138CA" w:rsidRPr="00BF6A07" w:rsidRDefault="00E138CA" w:rsidP="00B91752">
            <w:pPr>
              <w:pStyle w:val="002"/>
              <w:rPr>
                <w:lang w:eastAsia="en-US"/>
              </w:rPr>
            </w:pPr>
            <w:r w:rsidRPr="00BF6A07">
              <w:rPr>
                <w:lang w:eastAsia="en-US"/>
              </w:rPr>
              <w:t>5</w:t>
            </w:r>
          </w:p>
        </w:tc>
        <w:tc>
          <w:tcPr>
            <w:tcW w:w="1663" w:type="pct"/>
          </w:tcPr>
          <w:p w:rsidR="00E138CA" w:rsidRPr="00BF6A07" w:rsidRDefault="00E138CA" w:rsidP="00B91752">
            <w:pPr>
              <w:pStyle w:val="002"/>
              <w:rPr>
                <w:lang w:eastAsia="en-US"/>
              </w:rPr>
            </w:pPr>
            <w:r w:rsidRPr="00BF6A07">
              <w:rPr>
                <w:lang w:eastAsia="en-US"/>
              </w:rPr>
              <w:t>6</w:t>
            </w:r>
          </w:p>
        </w:tc>
      </w:tr>
      <w:tr w:rsidR="00E138CA" w:rsidRPr="00696F69" w:rsidTr="00B91752">
        <w:trPr>
          <w:jc w:val="center"/>
        </w:trPr>
        <w:tc>
          <w:tcPr>
            <w:tcW w:w="175" w:type="pct"/>
          </w:tcPr>
          <w:p w:rsidR="00E138CA" w:rsidRPr="00BF6A07" w:rsidRDefault="00E138CA" w:rsidP="00B91752">
            <w:pPr>
              <w:pStyle w:val="002"/>
              <w:rPr>
                <w:lang w:eastAsia="en-US"/>
              </w:rPr>
            </w:pPr>
            <w:r w:rsidRPr="00BF6A07">
              <w:rPr>
                <w:lang w:eastAsia="en-US"/>
              </w:rPr>
              <w:t>1</w:t>
            </w:r>
          </w:p>
        </w:tc>
        <w:tc>
          <w:tcPr>
            <w:tcW w:w="1037" w:type="pct"/>
          </w:tcPr>
          <w:p w:rsidR="00E138CA" w:rsidRPr="00BF6A07" w:rsidRDefault="00E138CA" w:rsidP="00B91752">
            <w:pPr>
              <w:pStyle w:val="002"/>
              <w:rPr>
                <w:lang w:eastAsia="en-US"/>
              </w:rPr>
            </w:pPr>
            <w:r w:rsidRPr="00BF6A07">
              <w:rPr>
                <w:lang w:eastAsia="en-US"/>
              </w:rPr>
              <w:t>Торговый центр</w:t>
            </w:r>
          </w:p>
        </w:tc>
        <w:tc>
          <w:tcPr>
            <w:tcW w:w="574"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E138CA" w:rsidRPr="00BF6A07" w:rsidRDefault="00E138CA" w:rsidP="00B91752">
            <w:pPr>
              <w:pStyle w:val="002"/>
              <w:rPr>
                <w:lang w:eastAsia="en-US"/>
              </w:rPr>
            </w:pPr>
            <w:r w:rsidRPr="00BF6A07">
              <w:rPr>
                <w:lang w:eastAsia="en-US"/>
              </w:rPr>
              <w:t>280 (100 – для микрорайонов)</w:t>
            </w:r>
          </w:p>
        </w:tc>
        <w:tc>
          <w:tcPr>
            <w:tcW w:w="793" w:type="pct"/>
          </w:tcPr>
          <w:p w:rsidR="00E138CA" w:rsidRPr="00BF6A07" w:rsidRDefault="00E138CA" w:rsidP="00B91752">
            <w:pPr>
              <w:pStyle w:val="002"/>
              <w:rPr>
                <w:lang w:eastAsia="en-US"/>
              </w:rPr>
            </w:pPr>
            <w:r w:rsidRPr="00BF6A07">
              <w:rPr>
                <w:lang w:eastAsia="en-US"/>
              </w:rPr>
              <w:t>Торговые центры местного значения с числом обслуживаемого населения:</w:t>
            </w:r>
          </w:p>
          <w:p w:rsidR="00E138CA" w:rsidRPr="00BF6A07" w:rsidRDefault="00E138CA" w:rsidP="00B91752">
            <w:pPr>
              <w:pStyle w:val="002"/>
              <w:rPr>
                <w:lang w:eastAsia="en-US"/>
              </w:rPr>
            </w:pPr>
            <w:r w:rsidRPr="00BF6A07">
              <w:rPr>
                <w:lang w:eastAsia="en-US"/>
              </w:rPr>
              <w:t>4-6 тыс. чел. – 0,4-0,6 га на объект,</w:t>
            </w:r>
          </w:p>
          <w:p w:rsidR="00E138CA" w:rsidRPr="00BF6A07" w:rsidRDefault="00E138CA" w:rsidP="00B91752">
            <w:pPr>
              <w:pStyle w:val="002"/>
              <w:rPr>
                <w:lang w:eastAsia="en-US"/>
              </w:rPr>
            </w:pPr>
            <w:r w:rsidRPr="00BF6A07">
              <w:rPr>
                <w:lang w:eastAsia="en-US"/>
              </w:rPr>
              <w:t>6-10 тыс. чел. – 0,6-0,8 га на объект,</w:t>
            </w:r>
          </w:p>
          <w:p w:rsidR="00E138CA" w:rsidRPr="00BF6A07" w:rsidRDefault="00E138CA" w:rsidP="00B91752">
            <w:pPr>
              <w:pStyle w:val="002"/>
              <w:rPr>
                <w:lang w:eastAsia="en-US"/>
              </w:rPr>
            </w:pPr>
            <w:r w:rsidRPr="00BF6A07">
              <w:rPr>
                <w:lang w:eastAsia="en-US"/>
              </w:rPr>
              <w:t>10-15 тыс. чел. – 0,8-1,1 га на объект,</w:t>
            </w:r>
          </w:p>
          <w:p w:rsidR="00E138CA" w:rsidRPr="00BF6A07" w:rsidRDefault="00E138CA" w:rsidP="00B91752">
            <w:pPr>
              <w:pStyle w:val="002"/>
              <w:rPr>
                <w:lang w:eastAsia="en-US"/>
              </w:rPr>
            </w:pPr>
            <w:r w:rsidRPr="00BF6A07">
              <w:rPr>
                <w:lang w:eastAsia="en-US"/>
              </w:rPr>
              <w:t xml:space="preserve">15-20 тыс. чел. – 1,1-1,3 га на объект. </w:t>
            </w:r>
          </w:p>
          <w:p w:rsidR="00E138CA" w:rsidRPr="00BF6A07" w:rsidRDefault="00E138CA" w:rsidP="00B91752">
            <w:pPr>
              <w:pStyle w:val="002"/>
              <w:rPr>
                <w:lang w:eastAsia="en-US"/>
              </w:rPr>
            </w:pPr>
          </w:p>
          <w:p w:rsidR="00E138CA" w:rsidRPr="00BF6A07" w:rsidRDefault="00E138CA" w:rsidP="00B91752">
            <w:pPr>
              <w:pStyle w:val="002"/>
              <w:rPr>
                <w:lang w:eastAsia="en-US"/>
              </w:rPr>
            </w:pPr>
          </w:p>
          <w:p w:rsidR="00E138CA" w:rsidRPr="00BF6A07" w:rsidRDefault="00E138CA" w:rsidP="00B91752">
            <w:pPr>
              <w:pStyle w:val="002"/>
              <w:rPr>
                <w:lang w:eastAsia="en-US"/>
              </w:rPr>
            </w:pPr>
          </w:p>
        </w:tc>
        <w:tc>
          <w:tcPr>
            <w:tcW w:w="1663" w:type="pct"/>
            <w:vMerge w:val="restart"/>
          </w:tcPr>
          <w:p w:rsidR="00E138CA" w:rsidRPr="00BF6A07" w:rsidRDefault="00E138CA" w:rsidP="00B91752">
            <w:pPr>
              <w:pStyle w:val="002"/>
              <w:rPr>
                <w:lang w:eastAsia="en-US"/>
              </w:rPr>
            </w:pPr>
            <w:r w:rsidRPr="00BF6A07">
              <w:rPr>
                <w:lang w:eastAsia="en-US"/>
              </w:rPr>
              <w:t xml:space="preserve">Радиус обслуживания предприятий торговли 500 м. </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При размещении крупных универсальных торговых центров (рыночных комплексов) в пешеходной доступности от жилых микрорайонов (кварталов) допускается снижение не более чем на 50% микрорайонного обслуживания торговыми предприятиями.</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В садоводческих товариществах продовольственные магазины предусматривать из расчета 80 м</w:t>
            </w:r>
            <w:r w:rsidRPr="00BF6A07">
              <w:rPr>
                <w:vertAlign w:val="superscript"/>
                <w:lang w:eastAsia="en-US"/>
              </w:rPr>
              <w:t>2</w:t>
            </w:r>
            <w:r w:rsidRPr="00BF6A07">
              <w:rPr>
                <w:lang w:eastAsia="en-US"/>
              </w:rPr>
              <w:t xml:space="preserve"> торговой площади на 1000 человек.</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Магазины заказов и кооперативные магазины принимать по заданию на проектирование дополнительно к установленной норме расчета магазинов продовольственных товаров, 5-10 м</w:t>
            </w:r>
            <w:r w:rsidRPr="00BF6A07">
              <w:rPr>
                <w:vertAlign w:val="superscript"/>
                <w:lang w:eastAsia="en-US"/>
              </w:rPr>
              <w:t>2</w:t>
            </w:r>
            <w:r w:rsidRPr="00BF6A07">
              <w:rPr>
                <w:lang w:eastAsia="en-US"/>
              </w:rPr>
              <w:t xml:space="preserve"> на 1 тыс. чел.</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В норму расчета магазинов непродовольственных товаров в городе входят комиссионные магазины из расчета 10 м</w:t>
            </w:r>
            <w:r w:rsidRPr="00BF6A07">
              <w:rPr>
                <w:vertAlign w:val="superscript"/>
                <w:lang w:eastAsia="en-US"/>
              </w:rPr>
              <w:t>2</w:t>
            </w:r>
            <w:r w:rsidRPr="00BF6A07">
              <w:rPr>
                <w:lang w:eastAsia="en-US"/>
              </w:rPr>
              <w:t xml:space="preserve"> торговой площади на 1000 человек.</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На промышленных предприятиях и других местах приложения труда предусматривать пункты выдачи продовольственных заказов из расчета 1 м</w:t>
            </w:r>
            <w:r w:rsidRPr="00BF6A07">
              <w:rPr>
                <w:vertAlign w:val="superscript"/>
                <w:lang w:eastAsia="en-US"/>
              </w:rPr>
              <w:t>2</w:t>
            </w:r>
            <w:r w:rsidRPr="00BF6A07">
              <w:rPr>
                <w:lang w:eastAsia="en-US"/>
              </w:rPr>
              <w:t xml:space="preserve"> нормируемой площади на 1 тыс. работающих: </w:t>
            </w:r>
          </w:p>
          <w:p w:rsidR="00E138CA" w:rsidRPr="00BF6A07" w:rsidRDefault="00E138CA" w:rsidP="00B91752">
            <w:pPr>
              <w:pStyle w:val="002"/>
              <w:rPr>
                <w:lang w:eastAsia="en-US"/>
              </w:rPr>
            </w:pPr>
            <w:r w:rsidRPr="00BF6A07">
              <w:rPr>
                <w:lang w:eastAsia="en-US"/>
              </w:rPr>
              <w:t xml:space="preserve">60 – при удаленном размещении промпредприятий от селитебной зоны; </w:t>
            </w:r>
          </w:p>
          <w:p w:rsidR="00E138CA" w:rsidRPr="00BF6A07" w:rsidRDefault="00E138CA" w:rsidP="00B91752">
            <w:pPr>
              <w:pStyle w:val="002"/>
              <w:rPr>
                <w:lang w:eastAsia="en-US"/>
              </w:rPr>
            </w:pPr>
            <w:r w:rsidRPr="00BF6A07">
              <w:rPr>
                <w:lang w:eastAsia="en-US"/>
              </w:rPr>
              <w:t xml:space="preserve">36 – при размещении у границ селитебной территории; </w:t>
            </w:r>
          </w:p>
          <w:p w:rsidR="00E138CA" w:rsidRPr="00BF6A07" w:rsidRDefault="00E138CA" w:rsidP="00B91752">
            <w:pPr>
              <w:pStyle w:val="002"/>
              <w:rPr>
                <w:lang w:eastAsia="en-US"/>
              </w:rPr>
            </w:pPr>
            <w:r w:rsidRPr="00BF6A07">
              <w:rPr>
                <w:lang w:eastAsia="en-US"/>
              </w:rPr>
              <w:t>24 – при размещении мест приложения труда в пределах селитебной территории (на площади магазинов и в отдельных объектах)</w:t>
            </w:r>
          </w:p>
          <w:p w:rsidR="00E138CA" w:rsidRPr="00BF6A07" w:rsidRDefault="00E138CA" w:rsidP="00B91752">
            <w:pPr>
              <w:pStyle w:val="002"/>
              <w:rPr>
                <w:lang w:eastAsia="en-US"/>
              </w:rPr>
            </w:pPr>
          </w:p>
        </w:tc>
      </w:tr>
      <w:tr w:rsidR="00E138CA" w:rsidRPr="00696F69" w:rsidTr="00B91752">
        <w:trPr>
          <w:trHeight w:val="3814"/>
          <w:jc w:val="center"/>
        </w:trPr>
        <w:tc>
          <w:tcPr>
            <w:tcW w:w="175" w:type="pct"/>
          </w:tcPr>
          <w:p w:rsidR="00E138CA" w:rsidRPr="00BF6A07" w:rsidRDefault="00E138CA" w:rsidP="00B91752">
            <w:pPr>
              <w:pStyle w:val="002"/>
              <w:rPr>
                <w:lang w:eastAsia="en-US"/>
              </w:rPr>
            </w:pPr>
            <w:r w:rsidRPr="00BF6A07">
              <w:rPr>
                <w:lang w:eastAsia="en-US"/>
              </w:rPr>
              <w:t>2</w:t>
            </w:r>
          </w:p>
        </w:tc>
        <w:tc>
          <w:tcPr>
            <w:tcW w:w="1037" w:type="pct"/>
          </w:tcPr>
          <w:p w:rsidR="00E138CA" w:rsidRPr="00BF6A07" w:rsidRDefault="00E138CA" w:rsidP="00B91752">
            <w:pPr>
              <w:pStyle w:val="002"/>
              <w:rPr>
                <w:lang w:eastAsia="en-US"/>
              </w:rPr>
            </w:pPr>
            <w:r w:rsidRPr="00BF6A07">
              <w:rPr>
                <w:lang w:eastAsia="en-US"/>
              </w:rPr>
              <w:t>Магазин продовольственных товаров</w:t>
            </w:r>
          </w:p>
        </w:tc>
        <w:tc>
          <w:tcPr>
            <w:tcW w:w="574"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E138CA" w:rsidRPr="00BF6A07" w:rsidRDefault="00E138CA" w:rsidP="00B91752">
            <w:pPr>
              <w:pStyle w:val="002"/>
              <w:rPr>
                <w:lang w:eastAsia="en-US"/>
              </w:rPr>
            </w:pPr>
            <w:r w:rsidRPr="00BF6A07">
              <w:rPr>
                <w:lang w:eastAsia="en-US"/>
              </w:rPr>
              <w:t>100 (70 – для микрорайонов)</w:t>
            </w:r>
          </w:p>
        </w:tc>
        <w:tc>
          <w:tcPr>
            <w:tcW w:w="793" w:type="pct"/>
            <w:vMerge w:val="restart"/>
          </w:tcPr>
          <w:p w:rsidR="00E138CA" w:rsidRPr="00BF6A07" w:rsidRDefault="00E138CA" w:rsidP="00B91752">
            <w:pPr>
              <w:pStyle w:val="002"/>
              <w:rPr>
                <w:lang w:eastAsia="en-US"/>
              </w:rPr>
            </w:pPr>
            <w:r w:rsidRPr="00BF6A07">
              <w:rPr>
                <w:lang w:eastAsia="en-US"/>
              </w:rPr>
              <w:t>Предприятия торговли (возможно встроенно-пристроенные), м</w:t>
            </w:r>
            <w:r w:rsidRPr="00BF6A07">
              <w:rPr>
                <w:vertAlign w:val="superscript"/>
                <w:lang w:eastAsia="en-US"/>
              </w:rPr>
              <w:t>2</w:t>
            </w:r>
            <w:r w:rsidRPr="00BF6A07">
              <w:rPr>
                <w:lang w:eastAsia="en-US"/>
              </w:rPr>
              <w:t xml:space="preserve"> торговой площади:</w:t>
            </w:r>
          </w:p>
          <w:p w:rsidR="00E138CA" w:rsidRPr="00BF6A07" w:rsidRDefault="00E138CA" w:rsidP="00B91752">
            <w:pPr>
              <w:pStyle w:val="002"/>
              <w:rPr>
                <w:lang w:eastAsia="en-US"/>
              </w:rPr>
            </w:pPr>
            <w:r w:rsidRPr="00BF6A07">
              <w:rPr>
                <w:lang w:eastAsia="en-US"/>
              </w:rPr>
              <w:t>до 250 м</w:t>
            </w:r>
            <w:r w:rsidRPr="00BF6A07">
              <w:rPr>
                <w:vertAlign w:val="superscript"/>
                <w:lang w:eastAsia="en-US"/>
              </w:rPr>
              <w:t>2</w:t>
            </w:r>
            <w:r w:rsidRPr="00BF6A07">
              <w:rPr>
                <w:lang w:eastAsia="en-US"/>
              </w:rPr>
              <w:t xml:space="preserve"> – 0,08 га на 100 м</w:t>
            </w:r>
            <w:r w:rsidRPr="00BF6A07">
              <w:rPr>
                <w:vertAlign w:val="superscript"/>
                <w:lang w:eastAsia="en-US"/>
              </w:rPr>
              <w:t>2</w:t>
            </w:r>
            <w:r w:rsidRPr="00BF6A07">
              <w:rPr>
                <w:lang w:eastAsia="en-US"/>
              </w:rPr>
              <w:t xml:space="preserve"> торговой площади,</w:t>
            </w:r>
          </w:p>
          <w:p w:rsidR="00E138CA" w:rsidRPr="00BF6A07" w:rsidRDefault="00E138CA" w:rsidP="00B91752">
            <w:pPr>
              <w:pStyle w:val="002"/>
              <w:rPr>
                <w:lang w:eastAsia="en-US"/>
              </w:rPr>
            </w:pPr>
            <w:r w:rsidRPr="00BF6A07">
              <w:rPr>
                <w:lang w:eastAsia="en-US"/>
              </w:rPr>
              <w:t>250-650 м</w:t>
            </w:r>
            <w:r w:rsidRPr="00BF6A07">
              <w:rPr>
                <w:vertAlign w:val="superscript"/>
                <w:lang w:eastAsia="en-US"/>
              </w:rPr>
              <w:t>2</w:t>
            </w:r>
            <w:r w:rsidRPr="00BF6A07">
              <w:rPr>
                <w:lang w:eastAsia="en-US"/>
              </w:rPr>
              <w:t xml:space="preserve"> – 0,08-0,06 га на 100 м</w:t>
            </w:r>
            <w:r w:rsidRPr="00BF6A07">
              <w:rPr>
                <w:vertAlign w:val="superscript"/>
                <w:lang w:eastAsia="en-US"/>
              </w:rPr>
              <w:t>2</w:t>
            </w:r>
            <w:r w:rsidRPr="00BF6A07">
              <w:rPr>
                <w:lang w:eastAsia="en-US"/>
              </w:rPr>
              <w:t xml:space="preserve"> торговой площади,</w:t>
            </w:r>
          </w:p>
          <w:p w:rsidR="00E138CA" w:rsidRPr="00BF6A07" w:rsidRDefault="00E138CA" w:rsidP="00B91752">
            <w:pPr>
              <w:pStyle w:val="002"/>
              <w:rPr>
                <w:lang w:eastAsia="en-US"/>
              </w:rPr>
            </w:pPr>
            <w:r w:rsidRPr="00BF6A07">
              <w:rPr>
                <w:lang w:eastAsia="en-US"/>
              </w:rPr>
              <w:t>650-1500 м</w:t>
            </w:r>
            <w:r w:rsidRPr="00BF6A07">
              <w:rPr>
                <w:vertAlign w:val="superscript"/>
                <w:lang w:eastAsia="en-US"/>
              </w:rPr>
              <w:t>2</w:t>
            </w:r>
            <w:r w:rsidRPr="00BF6A07">
              <w:rPr>
                <w:lang w:eastAsia="en-US"/>
              </w:rPr>
              <w:t xml:space="preserve"> – 0,06-0,04 га на 100 м</w:t>
            </w:r>
            <w:r w:rsidRPr="00BF6A07">
              <w:rPr>
                <w:vertAlign w:val="superscript"/>
                <w:lang w:eastAsia="en-US"/>
              </w:rPr>
              <w:t>2</w:t>
            </w:r>
            <w:r w:rsidRPr="00BF6A07">
              <w:rPr>
                <w:lang w:eastAsia="en-US"/>
              </w:rPr>
              <w:t xml:space="preserve"> торговой площади,</w:t>
            </w:r>
          </w:p>
          <w:p w:rsidR="00E138CA" w:rsidRPr="00BF6A07" w:rsidRDefault="00E138CA" w:rsidP="00B91752">
            <w:pPr>
              <w:pStyle w:val="002"/>
              <w:rPr>
                <w:lang w:eastAsia="en-US"/>
              </w:rPr>
            </w:pPr>
            <w:r w:rsidRPr="00BF6A07">
              <w:rPr>
                <w:lang w:eastAsia="en-US"/>
              </w:rPr>
              <w:t>1500-3500 м</w:t>
            </w:r>
            <w:r w:rsidRPr="00BF6A07">
              <w:rPr>
                <w:vertAlign w:val="superscript"/>
                <w:lang w:eastAsia="en-US"/>
              </w:rPr>
              <w:t>2</w:t>
            </w:r>
            <w:r w:rsidRPr="00BF6A07">
              <w:rPr>
                <w:lang w:eastAsia="en-US"/>
              </w:rPr>
              <w:t xml:space="preserve"> – 0,04-0,02 га на 100 м</w:t>
            </w:r>
            <w:r w:rsidRPr="00BF6A07">
              <w:rPr>
                <w:vertAlign w:val="superscript"/>
                <w:lang w:eastAsia="en-US"/>
              </w:rPr>
              <w:t>2</w:t>
            </w:r>
            <w:r w:rsidRPr="00BF6A07">
              <w:rPr>
                <w:lang w:eastAsia="en-US"/>
              </w:rPr>
              <w:t xml:space="preserve"> торговой площади,</w:t>
            </w:r>
          </w:p>
          <w:p w:rsidR="00E138CA" w:rsidRPr="00BF6A07" w:rsidRDefault="00E138CA" w:rsidP="00B91752">
            <w:pPr>
              <w:pStyle w:val="002"/>
              <w:rPr>
                <w:lang w:eastAsia="en-US"/>
              </w:rPr>
            </w:pPr>
            <w:r w:rsidRPr="00BF6A07">
              <w:rPr>
                <w:lang w:eastAsia="en-US"/>
              </w:rPr>
              <w:t>свыше 3500 м</w:t>
            </w:r>
            <w:r w:rsidRPr="00BF6A07">
              <w:rPr>
                <w:vertAlign w:val="superscript"/>
                <w:lang w:eastAsia="en-US"/>
              </w:rPr>
              <w:t>2</w:t>
            </w:r>
            <w:r w:rsidRPr="00BF6A07">
              <w:rPr>
                <w:lang w:eastAsia="en-US"/>
              </w:rPr>
              <w:t xml:space="preserve"> – 0,02 га на 100 м</w:t>
            </w:r>
            <w:r w:rsidRPr="00BF6A07">
              <w:rPr>
                <w:vertAlign w:val="superscript"/>
                <w:lang w:eastAsia="en-US"/>
              </w:rPr>
              <w:t>2</w:t>
            </w:r>
            <w:r w:rsidRPr="00BF6A07">
              <w:rPr>
                <w:lang w:eastAsia="en-US"/>
              </w:rPr>
              <w:t xml:space="preserve"> торговой площади</w:t>
            </w:r>
          </w:p>
        </w:tc>
        <w:tc>
          <w:tcPr>
            <w:tcW w:w="1663" w:type="pct"/>
            <w:vMerge/>
          </w:tcPr>
          <w:p w:rsidR="00E138CA" w:rsidRPr="00BF6A07" w:rsidRDefault="00E138CA" w:rsidP="00B91752">
            <w:pPr>
              <w:pStyle w:val="002"/>
              <w:rPr>
                <w:lang w:eastAsia="en-US"/>
              </w:rPr>
            </w:pPr>
          </w:p>
        </w:tc>
      </w:tr>
      <w:tr w:rsidR="00E138CA" w:rsidRPr="00696F69" w:rsidTr="00B91752">
        <w:trPr>
          <w:jc w:val="center"/>
        </w:trPr>
        <w:tc>
          <w:tcPr>
            <w:tcW w:w="175" w:type="pct"/>
          </w:tcPr>
          <w:p w:rsidR="00E138CA" w:rsidRPr="00BF6A07" w:rsidRDefault="00E138CA" w:rsidP="00B91752">
            <w:pPr>
              <w:pStyle w:val="002"/>
              <w:rPr>
                <w:lang w:eastAsia="en-US"/>
              </w:rPr>
            </w:pPr>
            <w:r w:rsidRPr="00BF6A07">
              <w:rPr>
                <w:lang w:eastAsia="en-US"/>
              </w:rPr>
              <w:t>3</w:t>
            </w:r>
          </w:p>
        </w:tc>
        <w:tc>
          <w:tcPr>
            <w:tcW w:w="1037" w:type="pct"/>
          </w:tcPr>
          <w:p w:rsidR="00E138CA" w:rsidRPr="00BF6A07" w:rsidRDefault="00E138CA" w:rsidP="00B91752">
            <w:pPr>
              <w:pStyle w:val="002"/>
              <w:rPr>
                <w:lang w:eastAsia="en-US"/>
              </w:rPr>
            </w:pPr>
            <w:r w:rsidRPr="00BF6A07">
              <w:rPr>
                <w:lang w:eastAsia="en-US"/>
              </w:rPr>
              <w:t>Магазин непродовольственных товаров</w:t>
            </w:r>
          </w:p>
        </w:tc>
        <w:tc>
          <w:tcPr>
            <w:tcW w:w="574"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E138CA" w:rsidRPr="00BF6A07" w:rsidRDefault="00E138CA" w:rsidP="00B91752">
            <w:pPr>
              <w:pStyle w:val="002"/>
              <w:rPr>
                <w:lang w:eastAsia="en-US"/>
              </w:rPr>
            </w:pPr>
            <w:r w:rsidRPr="00BF6A07">
              <w:rPr>
                <w:lang w:eastAsia="en-US"/>
              </w:rPr>
              <w:t>180</w:t>
            </w:r>
          </w:p>
        </w:tc>
        <w:tc>
          <w:tcPr>
            <w:tcW w:w="793" w:type="pct"/>
            <w:vMerge/>
          </w:tcPr>
          <w:p w:rsidR="00E138CA" w:rsidRPr="00BF6A07" w:rsidRDefault="00E138CA" w:rsidP="00B91752">
            <w:pPr>
              <w:pStyle w:val="002"/>
              <w:rPr>
                <w:lang w:eastAsia="en-US"/>
              </w:rPr>
            </w:pPr>
          </w:p>
        </w:tc>
        <w:tc>
          <w:tcPr>
            <w:tcW w:w="1663" w:type="pct"/>
            <w:vMerge/>
          </w:tcPr>
          <w:p w:rsidR="00E138CA" w:rsidRPr="00BF6A07" w:rsidRDefault="00E138CA" w:rsidP="00B91752">
            <w:pPr>
              <w:pStyle w:val="002"/>
              <w:rPr>
                <w:lang w:eastAsia="en-US"/>
              </w:rPr>
            </w:pPr>
          </w:p>
        </w:tc>
      </w:tr>
      <w:tr w:rsidR="00E138CA" w:rsidRPr="00696F69" w:rsidTr="00B91752">
        <w:trPr>
          <w:jc w:val="center"/>
        </w:trPr>
        <w:tc>
          <w:tcPr>
            <w:tcW w:w="175" w:type="pct"/>
          </w:tcPr>
          <w:p w:rsidR="00E138CA" w:rsidRPr="00BF6A07" w:rsidRDefault="00E138CA" w:rsidP="00B91752">
            <w:pPr>
              <w:pStyle w:val="002"/>
              <w:rPr>
                <w:lang w:eastAsia="en-US"/>
              </w:rPr>
            </w:pPr>
            <w:r w:rsidRPr="00BF6A07">
              <w:rPr>
                <w:lang w:eastAsia="en-US"/>
              </w:rPr>
              <w:t>4</w:t>
            </w:r>
          </w:p>
        </w:tc>
        <w:tc>
          <w:tcPr>
            <w:tcW w:w="1037" w:type="pct"/>
          </w:tcPr>
          <w:p w:rsidR="00E138CA" w:rsidRPr="00BF6A07" w:rsidRDefault="00E138CA" w:rsidP="00B91752">
            <w:pPr>
              <w:pStyle w:val="002"/>
              <w:rPr>
                <w:lang w:eastAsia="en-US"/>
              </w:rPr>
            </w:pPr>
            <w:r w:rsidRPr="00BF6A07">
              <w:rPr>
                <w:lang w:eastAsia="en-US"/>
              </w:rPr>
              <w:t>Рыночный комплекс розничной торговли</w:t>
            </w:r>
          </w:p>
        </w:tc>
        <w:tc>
          <w:tcPr>
            <w:tcW w:w="574"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E138CA" w:rsidRPr="00BF6A07" w:rsidRDefault="00E138CA" w:rsidP="00B91752">
            <w:pPr>
              <w:pStyle w:val="002"/>
              <w:rPr>
                <w:lang w:eastAsia="en-US"/>
              </w:rPr>
            </w:pPr>
            <w:r w:rsidRPr="00BF6A07">
              <w:rPr>
                <w:lang w:eastAsia="en-US"/>
              </w:rPr>
              <w:t>24-40</w:t>
            </w:r>
          </w:p>
        </w:tc>
        <w:tc>
          <w:tcPr>
            <w:tcW w:w="793" w:type="pct"/>
          </w:tcPr>
          <w:p w:rsidR="00E138CA" w:rsidRPr="00BF6A07" w:rsidRDefault="00E138CA" w:rsidP="00B91752">
            <w:pPr>
              <w:pStyle w:val="002"/>
              <w:rPr>
                <w:lang w:eastAsia="en-US"/>
              </w:rPr>
            </w:pPr>
            <w:r w:rsidRPr="00BF6A07">
              <w:rPr>
                <w:lang w:eastAsia="en-US"/>
              </w:rPr>
              <w:t>7-14 м</w:t>
            </w:r>
            <w:r w:rsidRPr="00BF6A07">
              <w:rPr>
                <w:vertAlign w:val="superscript"/>
                <w:lang w:eastAsia="en-US"/>
              </w:rPr>
              <w:t>2</w:t>
            </w:r>
            <w:r w:rsidRPr="00BF6A07">
              <w:rPr>
                <w:lang w:eastAsia="en-US"/>
              </w:rPr>
              <w:t xml:space="preserve"> на 1 м</w:t>
            </w:r>
            <w:r w:rsidRPr="00BF6A07">
              <w:rPr>
                <w:vertAlign w:val="superscript"/>
                <w:lang w:eastAsia="en-US"/>
              </w:rPr>
              <w:t>2</w:t>
            </w:r>
            <w:r w:rsidRPr="00BF6A07">
              <w:rPr>
                <w:lang w:eastAsia="en-US"/>
              </w:rPr>
              <w:t xml:space="preserve"> торговой площади рыночного комплекса</w:t>
            </w:r>
          </w:p>
        </w:tc>
        <w:tc>
          <w:tcPr>
            <w:tcW w:w="1663" w:type="pct"/>
          </w:tcPr>
          <w:p w:rsidR="00E138CA" w:rsidRPr="00BF6A07" w:rsidRDefault="00E138CA" w:rsidP="00B91752">
            <w:pPr>
              <w:pStyle w:val="002"/>
              <w:rPr>
                <w:lang w:eastAsia="en-US"/>
              </w:rPr>
            </w:pPr>
            <w:r w:rsidRPr="00BF6A07">
              <w:rPr>
                <w:lang w:eastAsia="en-US"/>
              </w:rPr>
              <w:t>Для рыночного комплекса на 1 торговое место принимается в размере 6 м</w:t>
            </w:r>
            <w:r w:rsidRPr="00BF6A07">
              <w:rPr>
                <w:vertAlign w:val="superscript"/>
                <w:lang w:eastAsia="en-US"/>
              </w:rPr>
              <w:t>2</w:t>
            </w:r>
            <w:r w:rsidRPr="00BF6A07">
              <w:rPr>
                <w:lang w:eastAsia="en-US"/>
              </w:rPr>
              <w:t xml:space="preserve"> торговой площади</w:t>
            </w:r>
          </w:p>
        </w:tc>
      </w:tr>
      <w:tr w:rsidR="00E138CA" w:rsidRPr="00696F69" w:rsidTr="00B91752">
        <w:trPr>
          <w:jc w:val="center"/>
        </w:trPr>
        <w:tc>
          <w:tcPr>
            <w:tcW w:w="175" w:type="pct"/>
          </w:tcPr>
          <w:p w:rsidR="00E138CA" w:rsidRPr="00BF6A07" w:rsidRDefault="00E138CA" w:rsidP="00B91752">
            <w:pPr>
              <w:pStyle w:val="002"/>
              <w:rPr>
                <w:lang w:eastAsia="en-US"/>
              </w:rPr>
            </w:pPr>
            <w:r w:rsidRPr="00BF6A07">
              <w:rPr>
                <w:lang w:eastAsia="en-US"/>
              </w:rPr>
              <w:t>5</w:t>
            </w:r>
          </w:p>
        </w:tc>
        <w:tc>
          <w:tcPr>
            <w:tcW w:w="1037" w:type="pct"/>
          </w:tcPr>
          <w:p w:rsidR="00E138CA" w:rsidRPr="00BF6A07" w:rsidRDefault="00E138CA" w:rsidP="00B91752">
            <w:pPr>
              <w:pStyle w:val="002"/>
              <w:rPr>
                <w:lang w:eastAsia="en-US"/>
              </w:rPr>
            </w:pPr>
            <w:r w:rsidRPr="00BF6A07">
              <w:rPr>
                <w:lang w:eastAsia="en-US"/>
              </w:rPr>
              <w:t>Предприятие общественного питания</w:t>
            </w:r>
          </w:p>
        </w:tc>
        <w:tc>
          <w:tcPr>
            <w:tcW w:w="574" w:type="pct"/>
          </w:tcPr>
          <w:p w:rsidR="00E138CA" w:rsidRPr="00BF6A07" w:rsidRDefault="00E138CA" w:rsidP="00B91752">
            <w:pPr>
              <w:pStyle w:val="002"/>
              <w:rPr>
                <w:lang w:eastAsia="en-US"/>
              </w:rPr>
            </w:pPr>
            <w:r w:rsidRPr="00BF6A07">
              <w:rPr>
                <w:lang w:eastAsia="en-US"/>
              </w:rPr>
              <w:t>1 посадочное место</w:t>
            </w:r>
          </w:p>
        </w:tc>
        <w:tc>
          <w:tcPr>
            <w:tcW w:w="758" w:type="pct"/>
          </w:tcPr>
          <w:p w:rsidR="00E138CA" w:rsidRPr="00BF6A07" w:rsidRDefault="00E138CA" w:rsidP="00B91752">
            <w:pPr>
              <w:pStyle w:val="002"/>
              <w:rPr>
                <w:lang w:eastAsia="en-US"/>
              </w:rPr>
            </w:pPr>
            <w:r w:rsidRPr="00BF6A07">
              <w:rPr>
                <w:lang w:eastAsia="en-US"/>
              </w:rPr>
              <w:t>40</w:t>
            </w:r>
          </w:p>
        </w:tc>
        <w:tc>
          <w:tcPr>
            <w:tcW w:w="793" w:type="pct"/>
          </w:tcPr>
          <w:p w:rsidR="00E138CA" w:rsidRPr="00BF6A07" w:rsidRDefault="00E138CA" w:rsidP="00B91752">
            <w:pPr>
              <w:pStyle w:val="002"/>
              <w:rPr>
                <w:lang w:eastAsia="en-US"/>
              </w:rPr>
            </w:pPr>
            <w:r w:rsidRPr="00BF6A07">
              <w:rPr>
                <w:lang w:eastAsia="en-US"/>
              </w:rPr>
              <w:t>При числе посадочных мест:</w:t>
            </w:r>
          </w:p>
          <w:p w:rsidR="00E138CA" w:rsidRPr="00BF6A07" w:rsidRDefault="00E138CA" w:rsidP="00B91752">
            <w:pPr>
              <w:pStyle w:val="002"/>
              <w:rPr>
                <w:lang w:eastAsia="en-US"/>
              </w:rPr>
            </w:pPr>
            <w:r w:rsidRPr="00BF6A07">
              <w:rPr>
                <w:lang w:eastAsia="en-US"/>
              </w:rPr>
              <w:t>до 50 мест – 0,2-0,25 га на 100 мест,</w:t>
            </w:r>
          </w:p>
          <w:p w:rsidR="00E138CA" w:rsidRPr="00BF6A07" w:rsidRDefault="00E138CA" w:rsidP="00B91752">
            <w:pPr>
              <w:pStyle w:val="002"/>
              <w:rPr>
                <w:lang w:eastAsia="en-US"/>
              </w:rPr>
            </w:pPr>
            <w:r w:rsidRPr="00BF6A07">
              <w:rPr>
                <w:lang w:eastAsia="en-US"/>
              </w:rPr>
              <w:t>50-150 мест – 0,15-0,2 га на 100 мест,</w:t>
            </w:r>
          </w:p>
          <w:p w:rsidR="00E138CA" w:rsidRPr="00BF6A07" w:rsidRDefault="00E138CA" w:rsidP="00B91752">
            <w:pPr>
              <w:pStyle w:val="002"/>
              <w:rPr>
                <w:lang w:eastAsia="en-US"/>
              </w:rPr>
            </w:pPr>
            <w:r w:rsidRPr="00BF6A07">
              <w:rPr>
                <w:lang w:eastAsia="en-US"/>
              </w:rPr>
              <w:t>свыше 150 мест – 0,1 га на 100 мест</w:t>
            </w:r>
          </w:p>
        </w:tc>
        <w:tc>
          <w:tcPr>
            <w:tcW w:w="1663" w:type="pct"/>
          </w:tcPr>
          <w:p w:rsidR="00E138CA" w:rsidRPr="00BF6A07" w:rsidRDefault="00E138CA" w:rsidP="00B91752">
            <w:pPr>
              <w:pStyle w:val="002"/>
              <w:rPr>
                <w:lang w:eastAsia="en-US"/>
              </w:rPr>
            </w:pPr>
            <w:r w:rsidRPr="00BF6A07">
              <w:rPr>
                <w:lang w:eastAsia="en-US"/>
              </w:rPr>
              <w:t>Расчет сети предприятий общественного питания принимать с учетом временного населения.</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xml:space="preserve">Потребность в предприятиях общественного питания на производственных предприятиях, в учреждениях, организациях и учебных заведениях рассчитывается по нормативам на 1 тыс. работающих (учащихся) в максимальную смену. </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Заготовочные предприятия общественного питания рассчитываются по норме – 300 кг в сутки на 1 тыс. чел. Для зон массового отдыха населения следует учитывать нормы предприятий общественного питания: 1,1-1,8 места на 1 тыс. чел.</w:t>
            </w:r>
          </w:p>
        </w:tc>
      </w:tr>
      <w:tr w:rsidR="00E138CA" w:rsidRPr="00696F69" w:rsidTr="00B91752">
        <w:trPr>
          <w:jc w:val="center"/>
        </w:trPr>
        <w:tc>
          <w:tcPr>
            <w:tcW w:w="175" w:type="pct"/>
          </w:tcPr>
          <w:p w:rsidR="00E138CA" w:rsidRPr="00BF6A07" w:rsidRDefault="00E138CA" w:rsidP="00B91752">
            <w:pPr>
              <w:pStyle w:val="002"/>
              <w:rPr>
                <w:lang w:eastAsia="en-US"/>
              </w:rPr>
            </w:pPr>
            <w:r w:rsidRPr="00BF6A07">
              <w:rPr>
                <w:lang w:eastAsia="en-US"/>
              </w:rPr>
              <w:t>6</w:t>
            </w:r>
          </w:p>
        </w:tc>
        <w:tc>
          <w:tcPr>
            <w:tcW w:w="1037" w:type="pct"/>
          </w:tcPr>
          <w:p w:rsidR="00E138CA" w:rsidRPr="00BF6A07" w:rsidRDefault="00E138CA" w:rsidP="00B91752">
            <w:pPr>
              <w:pStyle w:val="002"/>
              <w:rPr>
                <w:lang w:eastAsia="en-US"/>
              </w:rPr>
            </w:pPr>
            <w:r w:rsidRPr="00BF6A07">
              <w:rPr>
                <w:lang w:eastAsia="en-US"/>
              </w:rPr>
              <w:t>Магазины кулинарии</w:t>
            </w:r>
          </w:p>
        </w:tc>
        <w:tc>
          <w:tcPr>
            <w:tcW w:w="574"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E138CA" w:rsidRPr="00BF6A07" w:rsidRDefault="00E138CA" w:rsidP="00B91752">
            <w:pPr>
              <w:pStyle w:val="002"/>
              <w:rPr>
                <w:lang w:eastAsia="en-US"/>
              </w:rPr>
            </w:pPr>
            <w:r w:rsidRPr="00BF6A07">
              <w:rPr>
                <w:lang w:eastAsia="en-US"/>
              </w:rPr>
              <w:t>6</w:t>
            </w:r>
          </w:p>
        </w:tc>
        <w:tc>
          <w:tcPr>
            <w:tcW w:w="793"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663" w:type="pct"/>
          </w:tcPr>
          <w:p w:rsidR="00E138CA" w:rsidRPr="00BF6A07" w:rsidRDefault="00E138CA" w:rsidP="00B91752">
            <w:pPr>
              <w:pStyle w:val="002"/>
              <w:rPr>
                <w:lang w:eastAsia="en-US"/>
              </w:rPr>
            </w:pPr>
          </w:p>
        </w:tc>
      </w:tr>
    </w:tbl>
    <w:p w:rsidR="00E138CA" w:rsidRPr="00696F69" w:rsidRDefault="00E138CA" w:rsidP="00DB460E">
      <w:pPr>
        <w:pStyle w:val="001"/>
      </w:pPr>
    </w:p>
    <w:p w:rsidR="00E138CA" w:rsidRPr="00696F69" w:rsidRDefault="00E138CA" w:rsidP="00DB460E">
      <w:pPr>
        <w:pStyle w:val="001"/>
        <w:sectPr w:rsidR="00E138CA" w:rsidRPr="00696F69" w:rsidSect="00B91752">
          <w:pgSz w:w="15840" w:h="12240" w:orient="landscape"/>
          <w:pgMar w:top="1134" w:right="567" w:bottom="1134" w:left="1418" w:header="720" w:footer="720" w:gutter="0"/>
          <w:cols w:space="720"/>
          <w:noEndnote/>
          <w:docGrid w:linePitch="326"/>
        </w:sectPr>
      </w:pPr>
      <w:bookmarkStart w:id="20" w:name="_Toc470085118"/>
    </w:p>
    <w:p w:rsidR="00E138CA" w:rsidRDefault="00E138CA" w:rsidP="00DB460E">
      <w:pPr>
        <w:pStyle w:val="001"/>
        <w:outlineLvl w:val="0"/>
      </w:pPr>
      <w:r w:rsidRPr="00696F69">
        <w:t>3.6. Нормативы обеспеченности объектами культуры</w:t>
      </w:r>
      <w:bookmarkEnd w:id="20"/>
      <w:r>
        <w:t>.</w:t>
      </w:r>
    </w:p>
    <w:p w:rsidR="00E138CA" w:rsidRPr="00696F69" w:rsidRDefault="00E138CA" w:rsidP="00DB460E">
      <w:pPr>
        <w:pStyle w:val="001"/>
        <w:jc w:val="right"/>
      </w:pPr>
      <w:bookmarkStart w:id="21" w:name="_Ref450146665"/>
      <w:r w:rsidRPr="00696F69">
        <w:t xml:space="preserve">Таблица </w:t>
      </w:r>
      <w:bookmarkEnd w:id="21"/>
      <w:r>
        <w:t>13</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5"/>
        <w:gridCol w:w="2113"/>
        <w:gridCol w:w="1818"/>
        <w:gridCol w:w="2753"/>
        <w:gridCol w:w="2209"/>
        <w:gridCol w:w="4329"/>
      </w:tblGrid>
      <w:tr w:rsidR="00E138CA" w:rsidRPr="00696F69" w:rsidTr="00B91752">
        <w:trPr>
          <w:trHeight w:val="1160"/>
          <w:tblHeader/>
          <w:jc w:val="center"/>
        </w:trPr>
        <w:tc>
          <w:tcPr>
            <w:tcW w:w="229" w:type="pct"/>
          </w:tcPr>
          <w:p w:rsidR="00E138CA" w:rsidRPr="00BF6A07" w:rsidRDefault="00E138CA" w:rsidP="00B91752">
            <w:pPr>
              <w:pStyle w:val="002"/>
              <w:rPr>
                <w:lang w:eastAsia="en-US"/>
              </w:rPr>
            </w:pPr>
            <w:r w:rsidRPr="00BF6A07">
              <w:rPr>
                <w:lang w:eastAsia="en-US"/>
              </w:rPr>
              <w:t>№ п/п</w:t>
            </w:r>
          </w:p>
        </w:tc>
        <w:tc>
          <w:tcPr>
            <w:tcW w:w="762" w:type="pct"/>
          </w:tcPr>
          <w:p w:rsidR="00E138CA" w:rsidRPr="00BF6A07" w:rsidRDefault="00E138CA" w:rsidP="00B91752">
            <w:pPr>
              <w:pStyle w:val="002"/>
              <w:rPr>
                <w:lang w:eastAsia="en-US"/>
              </w:rPr>
            </w:pPr>
            <w:r w:rsidRPr="00BF6A07">
              <w:rPr>
                <w:lang w:eastAsia="en-US"/>
              </w:rPr>
              <w:t>Учреждения, предприятия, сооружения</w:t>
            </w:r>
          </w:p>
        </w:tc>
        <w:tc>
          <w:tcPr>
            <w:tcW w:w="656" w:type="pct"/>
          </w:tcPr>
          <w:p w:rsidR="00E138CA" w:rsidRPr="00BF6A07" w:rsidRDefault="00E138CA" w:rsidP="00B91752">
            <w:pPr>
              <w:pStyle w:val="002"/>
              <w:rPr>
                <w:lang w:eastAsia="en-US"/>
              </w:rPr>
            </w:pPr>
            <w:r w:rsidRPr="00BF6A07">
              <w:rPr>
                <w:lang w:eastAsia="en-US"/>
              </w:rPr>
              <w:t>Единица измерения</w:t>
            </w:r>
          </w:p>
        </w:tc>
        <w:tc>
          <w:tcPr>
            <w:tcW w:w="993" w:type="pct"/>
          </w:tcPr>
          <w:p w:rsidR="00E138CA" w:rsidRPr="00BF6A07" w:rsidRDefault="00E138CA" w:rsidP="00B91752">
            <w:pPr>
              <w:pStyle w:val="002"/>
              <w:rPr>
                <w:lang w:eastAsia="en-US"/>
              </w:rPr>
            </w:pPr>
            <w:r w:rsidRPr="00BF6A07">
              <w:rPr>
                <w:lang w:eastAsia="en-US"/>
              </w:rPr>
              <w:t xml:space="preserve">Рекомендуемая обеспеченность на 1000 жителей </w:t>
            </w:r>
          </w:p>
        </w:tc>
        <w:tc>
          <w:tcPr>
            <w:tcW w:w="797" w:type="pct"/>
          </w:tcPr>
          <w:p w:rsidR="00E138CA" w:rsidRPr="00BF6A07" w:rsidRDefault="00E138CA" w:rsidP="00B91752">
            <w:pPr>
              <w:pStyle w:val="002"/>
              <w:rPr>
                <w:vertAlign w:val="superscript"/>
                <w:lang w:eastAsia="en-US"/>
              </w:rPr>
            </w:pPr>
            <w:r w:rsidRPr="00BF6A07">
              <w:rPr>
                <w:lang w:eastAsia="en-US"/>
              </w:rPr>
              <w:t>Размер земельного участка</w:t>
            </w:r>
          </w:p>
        </w:tc>
        <w:tc>
          <w:tcPr>
            <w:tcW w:w="1562" w:type="pct"/>
          </w:tcPr>
          <w:p w:rsidR="00E138CA" w:rsidRPr="00BF6A07" w:rsidRDefault="00E138CA" w:rsidP="00B91752">
            <w:pPr>
              <w:pStyle w:val="002"/>
              <w:rPr>
                <w:lang w:eastAsia="en-US"/>
              </w:rPr>
            </w:pPr>
            <w:r w:rsidRPr="00BF6A07">
              <w:rPr>
                <w:lang w:eastAsia="en-US"/>
              </w:rPr>
              <w:t>Примечание</w:t>
            </w:r>
          </w:p>
        </w:tc>
      </w:tr>
      <w:tr w:rsidR="00E138CA" w:rsidRPr="00696F69" w:rsidTr="00B91752">
        <w:trPr>
          <w:tblHeader/>
          <w:jc w:val="center"/>
        </w:trPr>
        <w:tc>
          <w:tcPr>
            <w:tcW w:w="229" w:type="pct"/>
          </w:tcPr>
          <w:p w:rsidR="00E138CA" w:rsidRPr="00BF6A07" w:rsidRDefault="00E138CA" w:rsidP="00B91752">
            <w:pPr>
              <w:pStyle w:val="002"/>
              <w:rPr>
                <w:lang w:eastAsia="en-US"/>
              </w:rPr>
            </w:pPr>
            <w:r w:rsidRPr="00BF6A07">
              <w:rPr>
                <w:lang w:eastAsia="en-US"/>
              </w:rPr>
              <w:t>1</w:t>
            </w:r>
          </w:p>
        </w:tc>
        <w:tc>
          <w:tcPr>
            <w:tcW w:w="762" w:type="pct"/>
          </w:tcPr>
          <w:p w:rsidR="00E138CA" w:rsidRPr="00BF6A07" w:rsidRDefault="00E138CA" w:rsidP="00B91752">
            <w:pPr>
              <w:pStyle w:val="002"/>
              <w:rPr>
                <w:lang w:eastAsia="en-US"/>
              </w:rPr>
            </w:pPr>
            <w:r w:rsidRPr="00BF6A07">
              <w:rPr>
                <w:lang w:eastAsia="en-US"/>
              </w:rPr>
              <w:t>2</w:t>
            </w:r>
          </w:p>
        </w:tc>
        <w:tc>
          <w:tcPr>
            <w:tcW w:w="656" w:type="pct"/>
          </w:tcPr>
          <w:p w:rsidR="00E138CA" w:rsidRPr="00BF6A07" w:rsidRDefault="00E138CA" w:rsidP="00B91752">
            <w:pPr>
              <w:pStyle w:val="002"/>
              <w:rPr>
                <w:lang w:eastAsia="en-US"/>
              </w:rPr>
            </w:pPr>
            <w:r w:rsidRPr="00BF6A07">
              <w:rPr>
                <w:lang w:eastAsia="en-US"/>
              </w:rPr>
              <w:t>3</w:t>
            </w:r>
          </w:p>
        </w:tc>
        <w:tc>
          <w:tcPr>
            <w:tcW w:w="993" w:type="pct"/>
          </w:tcPr>
          <w:p w:rsidR="00E138CA" w:rsidRPr="00BF6A07" w:rsidRDefault="00E138CA" w:rsidP="00B91752">
            <w:pPr>
              <w:pStyle w:val="002"/>
              <w:rPr>
                <w:lang w:eastAsia="en-US"/>
              </w:rPr>
            </w:pPr>
            <w:r w:rsidRPr="00BF6A07">
              <w:rPr>
                <w:lang w:eastAsia="en-US"/>
              </w:rPr>
              <w:t>4</w:t>
            </w:r>
          </w:p>
        </w:tc>
        <w:tc>
          <w:tcPr>
            <w:tcW w:w="797" w:type="pct"/>
          </w:tcPr>
          <w:p w:rsidR="00E138CA" w:rsidRPr="00BF6A07" w:rsidRDefault="00E138CA" w:rsidP="00B91752">
            <w:pPr>
              <w:pStyle w:val="002"/>
              <w:rPr>
                <w:lang w:eastAsia="en-US"/>
              </w:rPr>
            </w:pPr>
            <w:r w:rsidRPr="00BF6A07">
              <w:rPr>
                <w:lang w:eastAsia="en-US"/>
              </w:rPr>
              <w:t>5</w:t>
            </w:r>
          </w:p>
        </w:tc>
        <w:tc>
          <w:tcPr>
            <w:tcW w:w="1562" w:type="pct"/>
          </w:tcPr>
          <w:p w:rsidR="00E138CA" w:rsidRPr="00BF6A07" w:rsidRDefault="00E138CA" w:rsidP="00B91752">
            <w:pPr>
              <w:pStyle w:val="002"/>
              <w:rPr>
                <w:lang w:eastAsia="en-US"/>
              </w:rPr>
            </w:pPr>
            <w:r w:rsidRPr="00BF6A07">
              <w:rPr>
                <w:lang w:eastAsia="en-US"/>
              </w:rPr>
              <w:t>6</w:t>
            </w:r>
          </w:p>
        </w:tc>
      </w:tr>
      <w:tr w:rsidR="00E138CA" w:rsidRPr="00696F69" w:rsidTr="00B91752">
        <w:trPr>
          <w:jc w:val="center"/>
        </w:trPr>
        <w:tc>
          <w:tcPr>
            <w:tcW w:w="229" w:type="pct"/>
          </w:tcPr>
          <w:p w:rsidR="00E138CA" w:rsidRPr="00BF6A07" w:rsidRDefault="00E138CA" w:rsidP="00B91752">
            <w:pPr>
              <w:pStyle w:val="002"/>
              <w:rPr>
                <w:lang w:eastAsia="en-US"/>
              </w:rPr>
            </w:pPr>
            <w:r w:rsidRPr="00BF6A07">
              <w:rPr>
                <w:lang w:eastAsia="en-US"/>
              </w:rPr>
              <w:t>1</w:t>
            </w:r>
          </w:p>
        </w:tc>
        <w:tc>
          <w:tcPr>
            <w:tcW w:w="762" w:type="pct"/>
          </w:tcPr>
          <w:p w:rsidR="00E138CA" w:rsidRPr="00BF6A07" w:rsidRDefault="00E138CA" w:rsidP="00B91752">
            <w:pPr>
              <w:pStyle w:val="002"/>
              <w:jc w:val="left"/>
              <w:rPr>
                <w:lang w:eastAsia="en-US"/>
              </w:rPr>
            </w:pPr>
            <w:r w:rsidRPr="00BF6A07">
              <w:rPr>
                <w:lang w:eastAsia="en-US"/>
              </w:rPr>
              <w:t xml:space="preserve">Помещения для культурно-массовой, воспитательной работы, досуга </w:t>
            </w:r>
          </w:p>
        </w:tc>
        <w:tc>
          <w:tcPr>
            <w:tcW w:w="656"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993" w:type="pct"/>
          </w:tcPr>
          <w:p w:rsidR="00E138CA" w:rsidRPr="00BF6A07" w:rsidRDefault="00E138CA" w:rsidP="00B91752">
            <w:pPr>
              <w:pStyle w:val="002"/>
              <w:rPr>
                <w:lang w:eastAsia="en-US"/>
              </w:rPr>
            </w:pPr>
            <w:r w:rsidRPr="00BF6A07">
              <w:rPr>
                <w:lang w:eastAsia="en-US"/>
              </w:rPr>
              <w:t>50-60</w:t>
            </w:r>
          </w:p>
        </w:tc>
        <w:tc>
          <w:tcPr>
            <w:tcW w:w="797" w:type="pct"/>
          </w:tcPr>
          <w:p w:rsidR="00E138CA" w:rsidRPr="00BF6A07" w:rsidRDefault="00E138CA" w:rsidP="00B91752">
            <w:pPr>
              <w:pStyle w:val="002"/>
              <w:rPr>
                <w:lang w:eastAsia="en-US"/>
              </w:rPr>
            </w:pPr>
            <w:r w:rsidRPr="00BF6A07">
              <w:rPr>
                <w:lang w:eastAsia="en-US"/>
              </w:rPr>
              <w:t>По заданию на проектирование. Допускаются встроенные</w:t>
            </w:r>
          </w:p>
        </w:tc>
        <w:tc>
          <w:tcPr>
            <w:tcW w:w="1562" w:type="pct"/>
          </w:tcPr>
          <w:p w:rsidR="00E138CA" w:rsidRPr="00BF6A07" w:rsidRDefault="00E138CA" w:rsidP="00B91752">
            <w:pPr>
              <w:pStyle w:val="002"/>
              <w:rPr>
                <w:lang w:eastAsia="en-US"/>
              </w:rPr>
            </w:pPr>
            <w:r w:rsidRPr="00BF6A07">
              <w:rPr>
                <w:lang w:eastAsia="en-US"/>
              </w:rPr>
              <w:t>Рекомендуется формировать единые комплексы для организации культурно-массовой, физкультурно-оздоровительной и воспитательной работы</w:t>
            </w:r>
          </w:p>
        </w:tc>
      </w:tr>
      <w:tr w:rsidR="00E138CA" w:rsidRPr="00696F69" w:rsidTr="00B91752">
        <w:trPr>
          <w:jc w:val="center"/>
        </w:trPr>
        <w:tc>
          <w:tcPr>
            <w:tcW w:w="229" w:type="pct"/>
          </w:tcPr>
          <w:p w:rsidR="00E138CA" w:rsidRPr="00BF6A07" w:rsidRDefault="00E138CA" w:rsidP="00B91752">
            <w:pPr>
              <w:pStyle w:val="002"/>
              <w:rPr>
                <w:lang w:eastAsia="en-US"/>
              </w:rPr>
            </w:pPr>
            <w:r w:rsidRPr="00BF6A07">
              <w:rPr>
                <w:lang w:eastAsia="en-US"/>
              </w:rPr>
              <w:t>2</w:t>
            </w:r>
          </w:p>
        </w:tc>
        <w:tc>
          <w:tcPr>
            <w:tcW w:w="762" w:type="pct"/>
          </w:tcPr>
          <w:p w:rsidR="00E138CA" w:rsidRPr="00BF6A07" w:rsidRDefault="00E138CA" w:rsidP="00B91752">
            <w:pPr>
              <w:pStyle w:val="002"/>
              <w:jc w:val="left"/>
              <w:rPr>
                <w:lang w:eastAsia="en-US"/>
              </w:rPr>
            </w:pPr>
            <w:r w:rsidRPr="00BF6A07">
              <w:rPr>
                <w:lang w:eastAsia="en-US"/>
              </w:rPr>
              <w:t>Танцевальные залы</w:t>
            </w:r>
          </w:p>
        </w:tc>
        <w:tc>
          <w:tcPr>
            <w:tcW w:w="656" w:type="pct"/>
          </w:tcPr>
          <w:p w:rsidR="00E138CA" w:rsidRPr="00BF6A07" w:rsidRDefault="00E138CA" w:rsidP="00B91752">
            <w:pPr>
              <w:pStyle w:val="002"/>
              <w:rPr>
                <w:lang w:eastAsia="en-US"/>
              </w:rPr>
            </w:pPr>
            <w:r w:rsidRPr="00BF6A07">
              <w:rPr>
                <w:lang w:eastAsia="en-US"/>
              </w:rPr>
              <w:t>1 место</w:t>
            </w:r>
          </w:p>
        </w:tc>
        <w:tc>
          <w:tcPr>
            <w:tcW w:w="993" w:type="pct"/>
          </w:tcPr>
          <w:p w:rsidR="00E138CA" w:rsidRPr="00BF6A07" w:rsidRDefault="00E138CA" w:rsidP="00B91752">
            <w:pPr>
              <w:pStyle w:val="002"/>
              <w:rPr>
                <w:lang w:eastAsia="en-US"/>
              </w:rPr>
            </w:pPr>
            <w:r w:rsidRPr="00BF6A07">
              <w:rPr>
                <w:lang w:eastAsia="en-US"/>
              </w:rPr>
              <w:t>6</w:t>
            </w:r>
          </w:p>
        </w:tc>
        <w:tc>
          <w:tcPr>
            <w:tcW w:w="797"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62" w:type="pct"/>
            <w:vMerge w:val="restart"/>
          </w:tcPr>
          <w:p w:rsidR="00E138CA" w:rsidRPr="00BF6A07" w:rsidRDefault="00E138CA" w:rsidP="00B91752">
            <w:pPr>
              <w:pStyle w:val="002"/>
              <w:rPr>
                <w:lang w:eastAsia="en-US"/>
              </w:rPr>
            </w:pPr>
            <w:r w:rsidRPr="00BF6A07">
              <w:rPr>
                <w:lang w:eastAsia="en-US"/>
              </w:rPr>
              <w:t xml:space="preserve">Для использования учащимися и населением (с суммированием нормативов) в пределах пешеходной доступности не более 500 м. Вместимость и размеры земельных участков планетариев, выставочных залов и музеев определяются заданием на проектирование. </w:t>
            </w:r>
          </w:p>
        </w:tc>
      </w:tr>
      <w:tr w:rsidR="00E138CA" w:rsidRPr="00696F69" w:rsidTr="00B91752">
        <w:trPr>
          <w:jc w:val="center"/>
        </w:trPr>
        <w:tc>
          <w:tcPr>
            <w:tcW w:w="229" w:type="pct"/>
          </w:tcPr>
          <w:p w:rsidR="00E138CA" w:rsidRPr="00BF6A07" w:rsidRDefault="00E138CA" w:rsidP="00B91752">
            <w:pPr>
              <w:pStyle w:val="002"/>
              <w:rPr>
                <w:lang w:eastAsia="en-US"/>
              </w:rPr>
            </w:pPr>
            <w:r w:rsidRPr="00BF6A07">
              <w:rPr>
                <w:lang w:eastAsia="en-US"/>
              </w:rPr>
              <w:t>3</w:t>
            </w:r>
          </w:p>
        </w:tc>
        <w:tc>
          <w:tcPr>
            <w:tcW w:w="762" w:type="pct"/>
          </w:tcPr>
          <w:p w:rsidR="00E138CA" w:rsidRPr="00BF6A07" w:rsidRDefault="00E138CA" w:rsidP="00B91752">
            <w:pPr>
              <w:pStyle w:val="002"/>
              <w:jc w:val="left"/>
              <w:rPr>
                <w:lang w:eastAsia="en-US"/>
              </w:rPr>
            </w:pPr>
            <w:r w:rsidRPr="00BF6A07">
              <w:rPr>
                <w:lang w:eastAsia="en-US"/>
              </w:rPr>
              <w:t>Клубы</w:t>
            </w:r>
          </w:p>
        </w:tc>
        <w:tc>
          <w:tcPr>
            <w:tcW w:w="656" w:type="pct"/>
          </w:tcPr>
          <w:p w:rsidR="00E138CA" w:rsidRPr="00BF6A07" w:rsidRDefault="00E138CA" w:rsidP="00B91752">
            <w:pPr>
              <w:pStyle w:val="002"/>
              <w:rPr>
                <w:lang w:eastAsia="en-US"/>
              </w:rPr>
            </w:pPr>
            <w:r w:rsidRPr="00BF6A07">
              <w:rPr>
                <w:lang w:eastAsia="en-US"/>
              </w:rPr>
              <w:t>1 место</w:t>
            </w:r>
          </w:p>
        </w:tc>
        <w:tc>
          <w:tcPr>
            <w:tcW w:w="993" w:type="pct"/>
          </w:tcPr>
          <w:p w:rsidR="00E138CA" w:rsidRPr="00BF6A07" w:rsidRDefault="00E138CA" w:rsidP="00B91752">
            <w:pPr>
              <w:pStyle w:val="002"/>
              <w:rPr>
                <w:lang w:eastAsia="en-US"/>
              </w:rPr>
            </w:pPr>
            <w:r w:rsidRPr="00BF6A07">
              <w:rPr>
                <w:lang w:eastAsia="en-US"/>
              </w:rPr>
              <w:t>80</w:t>
            </w:r>
          </w:p>
        </w:tc>
        <w:tc>
          <w:tcPr>
            <w:tcW w:w="797"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62" w:type="pct"/>
            <w:vMerge/>
          </w:tcPr>
          <w:p w:rsidR="00E138CA" w:rsidRPr="00BF6A07" w:rsidRDefault="00E138CA" w:rsidP="00B91752">
            <w:pPr>
              <w:pStyle w:val="002"/>
              <w:rPr>
                <w:lang w:eastAsia="en-US"/>
              </w:rPr>
            </w:pPr>
          </w:p>
        </w:tc>
      </w:tr>
      <w:tr w:rsidR="00E138CA" w:rsidRPr="00696F69" w:rsidTr="00B91752">
        <w:trPr>
          <w:jc w:val="center"/>
        </w:trPr>
        <w:tc>
          <w:tcPr>
            <w:tcW w:w="229" w:type="pct"/>
          </w:tcPr>
          <w:p w:rsidR="00E138CA" w:rsidRPr="00BF6A07" w:rsidRDefault="00E138CA" w:rsidP="00B91752">
            <w:pPr>
              <w:pStyle w:val="002"/>
              <w:rPr>
                <w:lang w:eastAsia="en-US"/>
              </w:rPr>
            </w:pPr>
            <w:r w:rsidRPr="00BF6A07">
              <w:rPr>
                <w:lang w:eastAsia="en-US"/>
              </w:rPr>
              <w:t>4</w:t>
            </w:r>
          </w:p>
        </w:tc>
        <w:tc>
          <w:tcPr>
            <w:tcW w:w="762" w:type="pct"/>
          </w:tcPr>
          <w:p w:rsidR="00E138CA" w:rsidRPr="00BF6A07" w:rsidRDefault="00E138CA" w:rsidP="00B91752">
            <w:pPr>
              <w:pStyle w:val="002"/>
              <w:jc w:val="left"/>
              <w:rPr>
                <w:lang w:eastAsia="en-US"/>
              </w:rPr>
            </w:pPr>
            <w:r w:rsidRPr="00BF6A07">
              <w:rPr>
                <w:lang w:eastAsia="en-US"/>
              </w:rPr>
              <w:t>Кинотеатры</w:t>
            </w:r>
          </w:p>
        </w:tc>
        <w:tc>
          <w:tcPr>
            <w:tcW w:w="656" w:type="pct"/>
          </w:tcPr>
          <w:p w:rsidR="00E138CA" w:rsidRPr="00BF6A07" w:rsidRDefault="00E138CA" w:rsidP="00B91752">
            <w:pPr>
              <w:pStyle w:val="002"/>
              <w:rPr>
                <w:lang w:eastAsia="en-US"/>
              </w:rPr>
            </w:pPr>
            <w:r w:rsidRPr="00BF6A07">
              <w:rPr>
                <w:lang w:eastAsia="en-US"/>
              </w:rPr>
              <w:t>1 место</w:t>
            </w:r>
          </w:p>
        </w:tc>
        <w:tc>
          <w:tcPr>
            <w:tcW w:w="993" w:type="pct"/>
          </w:tcPr>
          <w:p w:rsidR="00E138CA" w:rsidRPr="00BF6A07" w:rsidRDefault="00E138CA" w:rsidP="00B91752">
            <w:pPr>
              <w:pStyle w:val="002"/>
              <w:rPr>
                <w:lang w:eastAsia="en-US"/>
              </w:rPr>
            </w:pPr>
            <w:r w:rsidRPr="00BF6A07">
              <w:rPr>
                <w:lang w:eastAsia="en-US"/>
              </w:rPr>
              <w:t>25-35</w:t>
            </w:r>
          </w:p>
        </w:tc>
        <w:tc>
          <w:tcPr>
            <w:tcW w:w="797"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62" w:type="pct"/>
            <w:vMerge/>
          </w:tcPr>
          <w:p w:rsidR="00E138CA" w:rsidRPr="00BF6A07" w:rsidRDefault="00E138CA" w:rsidP="00B91752">
            <w:pPr>
              <w:pStyle w:val="002"/>
              <w:rPr>
                <w:lang w:eastAsia="en-US"/>
              </w:rPr>
            </w:pPr>
          </w:p>
        </w:tc>
      </w:tr>
      <w:tr w:rsidR="00E138CA" w:rsidRPr="00696F69" w:rsidTr="00B91752">
        <w:trPr>
          <w:jc w:val="center"/>
        </w:trPr>
        <w:tc>
          <w:tcPr>
            <w:tcW w:w="229" w:type="pct"/>
          </w:tcPr>
          <w:p w:rsidR="00E138CA" w:rsidRPr="00BF6A07" w:rsidRDefault="00E138CA" w:rsidP="00B91752">
            <w:pPr>
              <w:pStyle w:val="002"/>
              <w:rPr>
                <w:lang w:eastAsia="en-US"/>
              </w:rPr>
            </w:pPr>
            <w:r w:rsidRPr="00BF6A07">
              <w:rPr>
                <w:lang w:eastAsia="en-US"/>
              </w:rPr>
              <w:t>5</w:t>
            </w:r>
          </w:p>
        </w:tc>
        <w:tc>
          <w:tcPr>
            <w:tcW w:w="762" w:type="pct"/>
          </w:tcPr>
          <w:p w:rsidR="00E138CA" w:rsidRPr="00BF6A07" w:rsidRDefault="00E138CA" w:rsidP="00B91752">
            <w:pPr>
              <w:pStyle w:val="002"/>
              <w:jc w:val="left"/>
              <w:rPr>
                <w:lang w:eastAsia="en-US"/>
              </w:rPr>
            </w:pPr>
            <w:r w:rsidRPr="00BF6A07">
              <w:rPr>
                <w:lang w:eastAsia="en-US"/>
              </w:rPr>
              <w:t>Театры</w:t>
            </w:r>
          </w:p>
        </w:tc>
        <w:tc>
          <w:tcPr>
            <w:tcW w:w="656" w:type="pct"/>
          </w:tcPr>
          <w:p w:rsidR="00E138CA" w:rsidRPr="00BF6A07" w:rsidRDefault="00E138CA" w:rsidP="00B91752">
            <w:pPr>
              <w:pStyle w:val="002"/>
              <w:rPr>
                <w:lang w:eastAsia="en-US"/>
              </w:rPr>
            </w:pPr>
            <w:r w:rsidRPr="00BF6A07">
              <w:rPr>
                <w:lang w:eastAsia="en-US"/>
              </w:rPr>
              <w:t>1 место</w:t>
            </w:r>
          </w:p>
        </w:tc>
        <w:tc>
          <w:tcPr>
            <w:tcW w:w="993" w:type="pct"/>
          </w:tcPr>
          <w:p w:rsidR="00E138CA" w:rsidRPr="00BF6A07" w:rsidRDefault="00E138CA" w:rsidP="00B91752">
            <w:pPr>
              <w:pStyle w:val="002"/>
              <w:rPr>
                <w:lang w:eastAsia="en-US"/>
              </w:rPr>
            </w:pPr>
            <w:r w:rsidRPr="00BF6A07">
              <w:rPr>
                <w:lang w:eastAsia="en-US"/>
              </w:rPr>
              <w:t>5-8</w:t>
            </w:r>
          </w:p>
        </w:tc>
        <w:tc>
          <w:tcPr>
            <w:tcW w:w="797"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62" w:type="pct"/>
            <w:vMerge/>
          </w:tcPr>
          <w:p w:rsidR="00E138CA" w:rsidRPr="00BF6A07" w:rsidRDefault="00E138CA" w:rsidP="00B91752">
            <w:pPr>
              <w:pStyle w:val="002"/>
              <w:rPr>
                <w:lang w:eastAsia="en-US"/>
              </w:rPr>
            </w:pPr>
          </w:p>
        </w:tc>
      </w:tr>
      <w:tr w:rsidR="00E138CA" w:rsidRPr="00696F69" w:rsidTr="00B91752">
        <w:trPr>
          <w:trHeight w:val="287"/>
          <w:jc w:val="center"/>
        </w:trPr>
        <w:tc>
          <w:tcPr>
            <w:tcW w:w="229" w:type="pct"/>
          </w:tcPr>
          <w:p w:rsidR="00E138CA" w:rsidRPr="00BF6A07" w:rsidRDefault="00E138CA" w:rsidP="00B91752">
            <w:pPr>
              <w:pStyle w:val="002"/>
              <w:rPr>
                <w:lang w:eastAsia="en-US"/>
              </w:rPr>
            </w:pPr>
            <w:r w:rsidRPr="00BF6A07">
              <w:rPr>
                <w:lang w:eastAsia="en-US"/>
              </w:rPr>
              <w:t>6</w:t>
            </w:r>
          </w:p>
        </w:tc>
        <w:tc>
          <w:tcPr>
            <w:tcW w:w="762" w:type="pct"/>
          </w:tcPr>
          <w:p w:rsidR="00E138CA" w:rsidRPr="00BF6A07" w:rsidRDefault="00E138CA" w:rsidP="00B91752">
            <w:pPr>
              <w:pStyle w:val="002"/>
              <w:jc w:val="left"/>
              <w:rPr>
                <w:lang w:eastAsia="en-US"/>
              </w:rPr>
            </w:pPr>
            <w:r w:rsidRPr="00BF6A07">
              <w:rPr>
                <w:lang w:eastAsia="en-US"/>
              </w:rPr>
              <w:t>Цирки</w:t>
            </w:r>
          </w:p>
        </w:tc>
        <w:tc>
          <w:tcPr>
            <w:tcW w:w="656" w:type="pct"/>
          </w:tcPr>
          <w:p w:rsidR="00E138CA" w:rsidRPr="00BF6A07" w:rsidRDefault="00E138CA" w:rsidP="00B91752">
            <w:pPr>
              <w:pStyle w:val="002"/>
              <w:rPr>
                <w:lang w:eastAsia="en-US"/>
              </w:rPr>
            </w:pPr>
            <w:r w:rsidRPr="00BF6A07">
              <w:rPr>
                <w:lang w:eastAsia="en-US"/>
              </w:rPr>
              <w:t>1 место</w:t>
            </w:r>
          </w:p>
        </w:tc>
        <w:tc>
          <w:tcPr>
            <w:tcW w:w="993" w:type="pct"/>
          </w:tcPr>
          <w:p w:rsidR="00E138CA" w:rsidRPr="00BF6A07" w:rsidRDefault="00E138CA" w:rsidP="00B91752">
            <w:pPr>
              <w:pStyle w:val="002"/>
              <w:rPr>
                <w:lang w:eastAsia="en-US"/>
              </w:rPr>
            </w:pPr>
            <w:r w:rsidRPr="00BF6A07">
              <w:rPr>
                <w:lang w:eastAsia="en-US"/>
              </w:rPr>
              <w:t>3,5-5</w:t>
            </w:r>
          </w:p>
        </w:tc>
        <w:tc>
          <w:tcPr>
            <w:tcW w:w="797"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62" w:type="pct"/>
            <w:vMerge/>
          </w:tcPr>
          <w:p w:rsidR="00E138CA" w:rsidRPr="00BF6A07" w:rsidRDefault="00E138CA" w:rsidP="00B91752">
            <w:pPr>
              <w:pStyle w:val="002"/>
              <w:rPr>
                <w:lang w:eastAsia="en-US"/>
              </w:rPr>
            </w:pPr>
          </w:p>
        </w:tc>
      </w:tr>
      <w:tr w:rsidR="00E138CA" w:rsidRPr="00696F69" w:rsidTr="00B91752">
        <w:trPr>
          <w:jc w:val="center"/>
        </w:trPr>
        <w:tc>
          <w:tcPr>
            <w:tcW w:w="229" w:type="pct"/>
          </w:tcPr>
          <w:p w:rsidR="00E138CA" w:rsidRPr="00BF6A07" w:rsidRDefault="00E138CA" w:rsidP="00B91752">
            <w:pPr>
              <w:pStyle w:val="002"/>
              <w:rPr>
                <w:lang w:eastAsia="en-US"/>
              </w:rPr>
            </w:pPr>
            <w:r w:rsidRPr="00BF6A07">
              <w:rPr>
                <w:lang w:eastAsia="en-US"/>
              </w:rPr>
              <w:t>7</w:t>
            </w:r>
          </w:p>
        </w:tc>
        <w:tc>
          <w:tcPr>
            <w:tcW w:w="762" w:type="pct"/>
          </w:tcPr>
          <w:p w:rsidR="00E138CA" w:rsidRPr="00BF6A07" w:rsidRDefault="00E138CA" w:rsidP="00B91752">
            <w:pPr>
              <w:pStyle w:val="002"/>
              <w:jc w:val="left"/>
              <w:rPr>
                <w:lang w:eastAsia="en-US"/>
              </w:rPr>
            </w:pPr>
            <w:r w:rsidRPr="00BF6A07">
              <w:rPr>
                <w:lang w:eastAsia="en-US"/>
              </w:rPr>
              <w:t>Видеозалы, залы аттракционов и детских игровых автоматов</w:t>
            </w:r>
          </w:p>
        </w:tc>
        <w:tc>
          <w:tcPr>
            <w:tcW w:w="656"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993" w:type="pct"/>
          </w:tcPr>
          <w:p w:rsidR="00E138CA" w:rsidRPr="00BF6A07" w:rsidRDefault="00E138CA" w:rsidP="00B91752">
            <w:pPr>
              <w:pStyle w:val="002"/>
              <w:rPr>
                <w:lang w:eastAsia="en-US"/>
              </w:rPr>
            </w:pPr>
            <w:r w:rsidRPr="00BF6A07">
              <w:rPr>
                <w:lang w:eastAsia="en-US"/>
              </w:rPr>
              <w:t>3</w:t>
            </w:r>
          </w:p>
        </w:tc>
        <w:tc>
          <w:tcPr>
            <w:tcW w:w="797"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62" w:type="pct"/>
            <w:vMerge/>
          </w:tcPr>
          <w:p w:rsidR="00E138CA" w:rsidRPr="00BF6A07" w:rsidRDefault="00E138CA" w:rsidP="00B91752">
            <w:pPr>
              <w:pStyle w:val="002"/>
              <w:rPr>
                <w:lang w:eastAsia="en-US"/>
              </w:rPr>
            </w:pPr>
          </w:p>
        </w:tc>
      </w:tr>
      <w:tr w:rsidR="00E138CA" w:rsidRPr="00696F69" w:rsidTr="00B91752">
        <w:trPr>
          <w:jc w:val="center"/>
        </w:trPr>
        <w:tc>
          <w:tcPr>
            <w:tcW w:w="229" w:type="pct"/>
          </w:tcPr>
          <w:p w:rsidR="00E138CA" w:rsidRPr="00BF6A07" w:rsidRDefault="00E138CA" w:rsidP="00B91752">
            <w:pPr>
              <w:pStyle w:val="002"/>
              <w:rPr>
                <w:lang w:eastAsia="en-US"/>
              </w:rPr>
            </w:pPr>
            <w:r w:rsidRPr="00BF6A07">
              <w:rPr>
                <w:lang w:eastAsia="en-US"/>
              </w:rPr>
              <w:t>8</w:t>
            </w:r>
          </w:p>
        </w:tc>
        <w:tc>
          <w:tcPr>
            <w:tcW w:w="762" w:type="pct"/>
          </w:tcPr>
          <w:p w:rsidR="00E138CA" w:rsidRPr="00BF6A07" w:rsidRDefault="00E138CA" w:rsidP="00B91752">
            <w:pPr>
              <w:pStyle w:val="002"/>
              <w:jc w:val="left"/>
              <w:rPr>
                <w:lang w:eastAsia="en-US"/>
              </w:rPr>
            </w:pPr>
            <w:r w:rsidRPr="00BF6A07">
              <w:rPr>
                <w:lang w:eastAsia="en-US"/>
              </w:rPr>
              <w:t>Универсальные спортивно-зрелищные залы, в том числе с искусственным льдом</w:t>
            </w:r>
          </w:p>
        </w:tc>
        <w:tc>
          <w:tcPr>
            <w:tcW w:w="656" w:type="pct"/>
          </w:tcPr>
          <w:p w:rsidR="00E138CA" w:rsidRPr="00BF6A07" w:rsidRDefault="00E138CA" w:rsidP="00B91752">
            <w:pPr>
              <w:pStyle w:val="002"/>
              <w:rPr>
                <w:lang w:eastAsia="en-US"/>
              </w:rPr>
            </w:pPr>
            <w:r w:rsidRPr="00BF6A07">
              <w:rPr>
                <w:lang w:eastAsia="en-US"/>
              </w:rPr>
              <w:t>1 место</w:t>
            </w:r>
          </w:p>
        </w:tc>
        <w:tc>
          <w:tcPr>
            <w:tcW w:w="993" w:type="pct"/>
          </w:tcPr>
          <w:p w:rsidR="00E138CA" w:rsidRPr="00BF6A07" w:rsidRDefault="00E138CA" w:rsidP="00B91752">
            <w:pPr>
              <w:pStyle w:val="002"/>
              <w:rPr>
                <w:lang w:eastAsia="en-US"/>
              </w:rPr>
            </w:pPr>
            <w:r w:rsidRPr="00BF6A07">
              <w:rPr>
                <w:lang w:eastAsia="en-US"/>
              </w:rPr>
              <w:t>6-9</w:t>
            </w:r>
          </w:p>
        </w:tc>
        <w:tc>
          <w:tcPr>
            <w:tcW w:w="797"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62" w:type="pct"/>
            <w:vMerge/>
          </w:tcPr>
          <w:p w:rsidR="00E138CA" w:rsidRPr="00BF6A07" w:rsidRDefault="00E138CA" w:rsidP="00B91752">
            <w:pPr>
              <w:pStyle w:val="002"/>
              <w:rPr>
                <w:lang w:eastAsia="en-US"/>
              </w:rPr>
            </w:pPr>
          </w:p>
        </w:tc>
      </w:tr>
      <w:tr w:rsidR="00E138CA" w:rsidRPr="00696F69" w:rsidTr="00B91752">
        <w:trPr>
          <w:trHeight w:val="1549"/>
          <w:jc w:val="center"/>
        </w:trPr>
        <w:tc>
          <w:tcPr>
            <w:tcW w:w="229" w:type="pct"/>
          </w:tcPr>
          <w:p w:rsidR="00E138CA" w:rsidRPr="00BF6A07" w:rsidRDefault="00E138CA" w:rsidP="00B91752">
            <w:pPr>
              <w:pStyle w:val="002"/>
              <w:rPr>
                <w:lang w:eastAsia="en-US"/>
              </w:rPr>
            </w:pPr>
            <w:r w:rsidRPr="00BF6A07">
              <w:rPr>
                <w:lang w:eastAsia="en-US"/>
              </w:rPr>
              <w:t>9</w:t>
            </w:r>
          </w:p>
        </w:tc>
        <w:tc>
          <w:tcPr>
            <w:tcW w:w="762" w:type="pct"/>
          </w:tcPr>
          <w:p w:rsidR="00E138CA" w:rsidRPr="00BF6A07" w:rsidRDefault="00E138CA" w:rsidP="00B91752">
            <w:pPr>
              <w:pStyle w:val="002"/>
              <w:jc w:val="left"/>
              <w:rPr>
                <w:lang w:eastAsia="en-US"/>
              </w:rPr>
            </w:pPr>
            <w:r w:rsidRPr="00BF6A07">
              <w:rPr>
                <w:lang w:eastAsia="en-US"/>
              </w:rPr>
              <w:t>Городские массовые библиотеки</w:t>
            </w:r>
          </w:p>
        </w:tc>
        <w:tc>
          <w:tcPr>
            <w:tcW w:w="656" w:type="pct"/>
          </w:tcPr>
          <w:p w:rsidR="00E138CA" w:rsidRPr="00BF6A07" w:rsidRDefault="00E138CA" w:rsidP="00B91752">
            <w:pPr>
              <w:pStyle w:val="002"/>
              <w:rPr>
                <w:lang w:eastAsia="en-US"/>
              </w:rPr>
            </w:pPr>
            <w:r w:rsidRPr="00BF6A07">
              <w:rPr>
                <w:lang w:eastAsia="en-US"/>
              </w:rPr>
              <w:t>тыс. единиц хранения / читательских мест</w:t>
            </w:r>
          </w:p>
        </w:tc>
        <w:tc>
          <w:tcPr>
            <w:tcW w:w="993" w:type="pct"/>
          </w:tcPr>
          <w:p w:rsidR="00E138CA" w:rsidRPr="00BF6A07" w:rsidRDefault="00E138CA" w:rsidP="00B91752">
            <w:pPr>
              <w:pStyle w:val="002"/>
              <w:rPr>
                <w:lang w:eastAsia="en-US"/>
              </w:rPr>
            </w:pPr>
            <w:r w:rsidRPr="00BF6A07">
              <w:rPr>
                <w:lang w:eastAsia="en-US"/>
              </w:rPr>
              <w:t>4 / 2</w:t>
            </w:r>
          </w:p>
          <w:p w:rsidR="00E138CA" w:rsidRPr="00BF6A07" w:rsidRDefault="00E138CA" w:rsidP="00B91752">
            <w:pPr>
              <w:pStyle w:val="002"/>
              <w:rPr>
                <w:lang w:eastAsia="en-US"/>
              </w:rPr>
            </w:pPr>
            <w:r w:rsidRPr="00BF6A07">
              <w:rPr>
                <w:lang w:eastAsia="en-US"/>
              </w:rPr>
              <w:t>Для научных, универсальных и специализированных библиотек – по заданию на проектирование</w:t>
            </w:r>
          </w:p>
        </w:tc>
        <w:tc>
          <w:tcPr>
            <w:tcW w:w="797"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62" w:type="pct"/>
          </w:tcPr>
          <w:p w:rsidR="00E138CA" w:rsidRPr="00BF6A07" w:rsidRDefault="00E138CA" w:rsidP="00B91752">
            <w:pPr>
              <w:pStyle w:val="002"/>
              <w:rPr>
                <w:lang w:eastAsia="en-US"/>
              </w:rPr>
            </w:pPr>
            <w:r w:rsidRPr="00BF6A07">
              <w:rPr>
                <w:lang w:eastAsia="en-US"/>
              </w:rPr>
              <w:t>массовые библиотеки 1 объект на жилой район. Детские библиотеки 1 объект на 4-7 тыс. учащихся и дошкольников</w:t>
            </w:r>
          </w:p>
        </w:tc>
      </w:tr>
    </w:tbl>
    <w:p w:rsidR="00E138CA" w:rsidRPr="00696F69" w:rsidRDefault="00E138CA" w:rsidP="00DB460E">
      <w:pPr>
        <w:pStyle w:val="001"/>
        <w:sectPr w:rsidR="00E138CA" w:rsidRPr="00696F69" w:rsidSect="00B91752">
          <w:pgSz w:w="15840" w:h="12240" w:orient="landscape"/>
          <w:pgMar w:top="1134" w:right="567" w:bottom="1134" w:left="1418" w:header="720" w:footer="720" w:gutter="0"/>
          <w:cols w:space="720"/>
          <w:noEndnote/>
          <w:docGrid w:linePitch="326"/>
        </w:sectPr>
      </w:pPr>
      <w:bookmarkStart w:id="22" w:name="_Toc470085119"/>
    </w:p>
    <w:p w:rsidR="00E138CA" w:rsidRPr="00696F69" w:rsidRDefault="00E138CA" w:rsidP="00DB460E">
      <w:pPr>
        <w:pStyle w:val="001"/>
        <w:outlineLvl w:val="0"/>
      </w:pPr>
      <w:r w:rsidRPr="00696F69">
        <w:t>3.7. Нормативы обеспеченности объектами коммунально-бытового назначения</w:t>
      </w:r>
      <w:bookmarkEnd w:id="22"/>
      <w:r>
        <w:t>.</w:t>
      </w:r>
    </w:p>
    <w:p w:rsidR="00E138CA" w:rsidRPr="00696F69" w:rsidRDefault="00E138CA" w:rsidP="00DB460E">
      <w:pPr>
        <w:pStyle w:val="001"/>
        <w:jc w:val="right"/>
      </w:pPr>
      <w:bookmarkStart w:id="23" w:name="_Ref450146667"/>
      <w:r w:rsidRPr="00696F69">
        <w:t xml:space="preserve">Таблица </w:t>
      </w:r>
      <w:bookmarkEnd w:id="23"/>
      <w:r>
        <w:t>14</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4"/>
        <w:gridCol w:w="2567"/>
        <w:gridCol w:w="1699"/>
        <w:gridCol w:w="2101"/>
        <w:gridCol w:w="2641"/>
        <w:gridCol w:w="4255"/>
      </w:tblGrid>
      <w:tr w:rsidR="00E138CA" w:rsidRPr="00696F69" w:rsidTr="00B91752">
        <w:trPr>
          <w:trHeight w:val="1160"/>
          <w:tblHeader/>
          <w:jc w:val="center"/>
        </w:trPr>
        <w:tc>
          <w:tcPr>
            <w:tcW w:w="204" w:type="pct"/>
          </w:tcPr>
          <w:p w:rsidR="00E138CA" w:rsidRPr="00BF6A07" w:rsidRDefault="00E138CA" w:rsidP="00B91752">
            <w:pPr>
              <w:pStyle w:val="002"/>
              <w:rPr>
                <w:lang w:eastAsia="en-US"/>
              </w:rPr>
            </w:pPr>
            <w:r w:rsidRPr="00BF6A07">
              <w:rPr>
                <w:lang w:eastAsia="en-US"/>
              </w:rPr>
              <w:t>№ п/п</w:t>
            </w:r>
          </w:p>
        </w:tc>
        <w:tc>
          <w:tcPr>
            <w:tcW w:w="926" w:type="pct"/>
          </w:tcPr>
          <w:p w:rsidR="00E138CA" w:rsidRPr="00BF6A07" w:rsidRDefault="00E138CA" w:rsidP="00B91752">
            <w:pPr>
              <w:pStyle w:val="002"/>
              <w:rPr>
                <w:lang w:eastAsia="en-US"/>
              </w:rPr>
            </w:pPr>
            <w:r w:rsidRPr="00BF6A07">
              <w:rPr>
                <w:lang w:eastAsia="en-US"/>
              </w:rPr>
              <w:t>Учреждения, предприятия, сооружения</w:t>
            </w:r>
          </w:p>
        </w:tc>
        <w:tc>
          <w:tcPr>
            <w:tcW w:w="613" w:type="pct"/>
          </w:tcPr>
          <w:p w:rsidR="00E138CA" w:rsidRPr="00BF6A07" w:rsidRDefault="00E138CA" w:rsidP="00B91752">
            <w:pPr>
              <w:pStyle w:val="002"/>
              <w:rPr>
                <w:lang w:eastAsia="en-US"/>
              </w:rPr>
            </w:pPr>
            <w:r w:rsidRPr="00BF6A07">
              <w:rPr>
                <w:lang w:eastAsia="en-US"/>
              </w:rPr>
              <w:t>Единица измерения</w:t>
            </w:r>
          </w:p>
        </w:tc>
        <w:tc>
          <w:tcPr>
            <w:tcW w:w="758" w:type="pct"/>
          </w:tcPr>
          <w:p w:rsidR="00E138CA" w:rsidRPr="00BF6A07" w:rsidRDefault="00E138CA" w:rsidP="00B91752">
            <w:pPr>
              <w:pStyle w:val="002"/>
              <w:rPr>
                <w:lang w:eastAsia="en-US"/>
              </w:rPr>
            </w:pPr>
            <w:r w:rsidRPr="00BF6A07">
              <w:rPr>
                <w:lang w:eastAsia="en-US"/>
              </w:rPr>
              <w:t xml:space="preserve">Рекомендуемая обеспеченность на 1000 жителей </w:t>
            </w:r>
          </w:p>
        </w:tc>
        <w:tc>
          <w:tcPr>
            <w:tcW w:w="958" w:type="pct"/>
          </w:tcPr>
          <w:p w:rsidR="00E138CA" w:rsidRPr="00BF6A07" w:rsidRDefault="00E138CA" w:rsidP="00B91752">
            <w:pPr>
              <w:pStyle w:val="002"/>
              <w:rPr>
                <w:vertAlign w:val="superscript"/>
                <w:lang w:eastAsia="en-US"/>
              </w:rPr>
            </w:pPr>
            <w:r w:rsidRPr="00BF6A07">
              <w:rPr>
                <w:lang w:eastAsia="en-US"/>
              </w:rPr>
              <w:t>Размер земельного участка</w:t>
            </w:r>
          </w:p>
        </w:tc>
        <w:tc>
          <w:tcPr>
            <w:tcW w:w="1540" w:type="pct"/>
          </w:tcPr>
          <w:p w:rsidR="00E138CA" w:rsidRPr="00BF6A07" w:rsidRDefault="00E138CA" w:rsidP="00B91752">
            <w:pPr>
              <w:pStyle w:val="002"/>
              <w:rPr>
                <w:lang w:eastAsia="en-US"/>
              </w:rPr>
            </w:pPr>
            <w:r w:rsidRPr="00BF6A07">
              <w:rPr>
                <w:lang w:eastAsia="en-US"/>
              </w:rPr>
              <w:t>Примечание</w:t>
            </w:r>
          </w:p>
        </w:tc>
      </w:tr>
      <w:tr w:rsidR="00E138CA" w:rsidRPr="00696F69" w:rsidTr="00B91752">
        <w:trPr>
          <w:tblHeader/>
          <w:jc w:val="center"/>
        </w:trPr>
        <w:tc>
          <w:tcPr>
            <w:tcW w:w="204" w:type="pct"/>
          </w:tcPr>
          <w:p w:rsidR="00E138CA" w:rsidRPr="00BF6A07" w:rsidRDefault="00E138CA" w:rsidP="00B91752">
            <w:pPr>
              <w:pStyle w:val="002"/>
              <w:rPr>
                <w:lang w:eastAsia="en-US"/>
              </w:rPr>
            </w:pPr>
            <w:r w:rsidRPr="00BF6A07">
              <w:rPr>
                <w:lang w:eastAsia="en-US"/>
              </w:rPr>
              <w:t>1</w:t>
            </w:r>
          </w:p>
        </w:tc>
        <w:tc>
          <w:tcPr>
            <w:tcW w:w="926" w:type="pct"/>
          </w:tcPr>
          <w:p w:rsidR="00E138CA" w:rsidRPr="00BF6A07" w:rsidRDefault="00E138CA" w:rsidP="00B91752">
            <w:pPr>
              <w:pStyle w:val="002"/>
              <w:rPr>
                <w:lang w:eastAsia="en-US"/>
              </w:rPr>
            </w:pPr>
            <w:r w:rsidRPr="00BF6A07">
              <w:rPr>
                <w:lang w:eastAsia="en-US"/>
              </w:rPr>
              <w:t>2</w:t>
            </w:r>
          </w:p>
        </w:tc>
        <w:tc>
          <w:tcPr>
            <w:tcW w:w="613" w:type="pct"/>
          </w:tcPr>
          <w:p w:rsidR="00E138CA" w:rsidRPr="00BF6A07" w:rsidRDefault="00E138CA" w:rsidP="00B91752">
            <w:pPr>
              <w:pStyle w:val="002"/>
              <w:rPr>
                <w:lang w:eastAsia="en-US"/>
              </w:rPr>
            </w:pPr>
            <w:r w:rsidRPr="00BF6A07">
              <w:rPr>
                <w:lang w:eastAsia="en-US"/>
              </w:rPr>
              <w:t>3</w:t>
            </w:r>
          </w:p>
        </w:tc>
        <w:tc>
          <w:tcPr>
            <w:tcW w:w="758" w:type="pct"/>
          </w:tcPr>
          <w:p w:rsidR="00E138CA" w:rsidRPr="00BF6A07" w:rsidRDefault="00E138CA" w:rsidP="00B91752">
            <w:pPr>
              <w:pStyle w:val="002"/>
              <w:rPr>
                <w:lang w:eastAsia="en-US"/>
              </w:rPr>
            </w:pPr>
            <w:r w:rsidRPr="00BF6A07">
              <w:rPr>
                <w:lang w:eastAsia="en-US"/>
              </w:rPr>
              <w:t>4</w:t>
            </w:r>
          </w:p>
        </w:tc>
        <w:tc>
          <w:tcPr>
            <w:tcW w:w="958" w:type="pct"/>
          </w:tcPr>
          <w:p w:rsidR="00E138CA" w:rsidRPr="00BF6A07" w:rsidRDefault="00E138CA" w:rsidP="00B91752">
            <w:pPr>
              <w:pStyle w:val="002"/>
              <w:rPr>
                <w:lang w:eastAsia="en-US"/>
              </w:rPr>
            </w:pPr>
            <w:r w:rsidRPr="00BF6A07">
              <w:rPr>
                <w:lang w:eastAsia="en-US"/>
              </w:rPr>
              <w:t>5</w:t>
            </w:r>
          </w:p>
        </w:tc>
        <w:tc>
          <w:tcPr>
            <w:tcW w:w="1540" w:type="pct"/>
          </w:tcPr>
          <w:p w:rsidR="00E138CA" w:rsidRPr="00BF6A07" w:rsidRDefault="00E138CA" w:rsidP="00B91752">
            <w:pPr>
              <w:pStyle w:val="002"/>
              <w:rPr>
                <w:lang w:eastAsia="en-US"/>
              </w:rPr>
            </w:pPr>
            <w:r w:rsidRPr="00BF6A07">
              <w:rPr>
                <w:lang w:eastAsia="en-US"/>
              </w:rPr>
              <w:t>6</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1</w:t>
            </w:r>
          </w:p>
        </w:tc>
        <w:tc>
          <w:tcPr>
            <w:tcW w:w="926" w:type="pct"/>
          </w:tcPr>
          <w:p w:rsidR="00E138CA" w:rsidRPr="00BF6A07" w:rsidRDefault="00E138CA" w:rsidP="00B91752">
            <w:pPr>
              <w:pStyle w:val="002"/>
              <w:jc w:val="left"/>
              <w:rPr>
                <w:lang w:eastAsia="en-US"/>
              </w:rPr>
            </w:pPr>
            <w:r w:rsidRPr="00BF6A07">
              <w:rPr>
                <w:lang w:eastAsia="en-US"/>
              </w:rPr>
              <w:t>Предприятия бытового обслуживания населения</w:t>
            </w:r>
          </w:p>
        </w:tc>
        <w:tc>
          <w:tcPr>
            <w:tcW w:w="613" w:type="pct"/>
          </w:tcPr>
          <w:p w:rsidR="00E138CA" w:rsidRPr="00BF6A07" w:rsidRDefault="00E138CA" w:rsidP="00B91752">
            <w:pPr>
              <w:pStyle w:val="002"/>
              <w:rPr>
                <w:lang w:eastAsia="en-US"/>
              </w:rPr>
            </w:pPr>
            <w:r w:rsidRPr="00BF6A07">
              <w:rPr>
                <w:lang w:eastAsia="en-US"/>
              </w:rPr>
              <w:t>1 рабочее место</w:t>
            </w:r>
          </w:p>
        </w:tc>
        <w:tc>
          <w:tcPr>
            <w:tcW w:w="758" w:type="pct"/>
          </w:tcPr>
          <w:p w:rsidR="00E138CA" w:rsidRPr="00BF6A07" w:rsidRDefault="00E138CA" w:rsidP="00B91752">
            <w:pPr>
              <w:pStyle w:val="002"/>
              <w:rPr>
                <w:lang w:eastAsia="en-US"/>
              </w:rPr>
            </w:pPr>
            <w:r w:rsidRPr="00BF6A07">
              <w:rPr>
                <w:lang w:eastAsia="en-US"/>
              </w:rPr>
              <w:t>9 (2 – для микрорайонов, для территорий малоэтажной застройки)</w:t>
            </w:r>
          </w:p>
        </w:tc>
        <w:tc>
          <w:tcPr>
            <w:tcW w:w="958" w:type="pct"/>
          </w:tcPr>
          <w:p w:rsidR="00E138CA" w:rsidRPr="00BF6A07" w:rsidRDefault="00E138CA" w:rsidP="00B91752">
            <w:pPr>
              <w:pStyle w:val="002"/>
              <w:rPr>
                <w:lang w:eastAsia="en-US"/>
              </w:rPr>
            </w:pPr>
            <w:r w:rsidRPr="00BF6A07">
              <w:rPr>
                <w:lang w:eastAsia="en-US"/>
              </w:rPr>
              <w:t xml:space="preserve">0,15 га на объект – для территорий малоэтажной застройки </w:t>
            </w:r>
          </w:p>
        </w:tc>
        <w:tc>
          <w:tcPr>
            <w:tcW w:w="1540" w:type="pct"/>
          </w:tcPr>
          <w:p w:rsidR="00E138CA" w:rsidRPr="00BF6A07" w:rsidRDefault="00E138CA" w:rsidP="00B91752">
            <w:pPr>
              <w:pStyle w:val="002"/>
              <w:rPr>
                <w:lang w:eastAsia="en-US"/>
              </w:rPr>
            </w:pP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1.1</w:t>
            </w:r>
          </w:p>
        </w:tc>
        <w:tc>
          <w:tcPr>
            <w:tcW w:w="926" w:type="pct"/>
          </w:tcPr>
          <w:p w:rsidR="00E138CA" w:rsidRPr="00BF6A07" w:rsidRDefault="00E138CA" w:rsidP="00B91752">
            <w:pPr>
              <w:pStyle w:val="002"/>
              <w:jc w:val="left"/>
              <w:rPr>
                <w:lang w:eastAsia="en-US"/>
              </w:rPr>
            </w:pPr>
            <w:r w:rsidRPr="00BF6A07">
              <w:rPr>
                <w:lang w:eastAsia="en-US"/>
              </w:rPr>
              <w:t>в том числе: непосредственного обслуживания населения</w:t>
            </w:r>
          </w:p>
        </w:tc>
        <w:tc>
          <w:tcPr>
            <w:tcW w:w="613" w:type="pct"/>
          </w:tcPr>
          <w:p w:rsidR="00E138CA" w:rsidRPr="00BF6A07" w:rsidRDefault="00E138CA" w:rsidP="00B91752">
            <w:pPr>
              <w:pStyle w:val="002"/>
              <w:rPr>
                <w:lang w:eastAsia="en-US"/>
              </w:rPr>
            </w:pPr>
            <w:r w:rsidRPr="00BF6A07">
              <w:rPr>
                <w:lang w:eastAsia="en-US"/>
              </w:rPr>
              <w:t>1 рабочее место</w:t>
            </w:r>
          </w:p>
        </w:tc>
        <w:tc>
          <w:tcPr>
            <w:tcW w:w="758" w:type="pct"/>
          </w:tcPr>
          <w:p w:rsidR="00E138CA" w:rsidRPr="00BF6A07" w:rsidRDefault="00E138CA" w:rsidP="00B91752">
            <w:pPr>
              <w:pStyle w:val="002"/>
              <w:rPr>
                <w:lang w:eastAsia="en-US"/>
              </w:rPr>
            </w:pPr>
            <w:r w:rsidRPr="00BF6A07">
              <w:rPr>
                <w:lang w:eastAsia="en-US"/>
              </w:rPr>
              <w:t>5 (2 – для микрорайонов)</w:t>
            </w:r>
          </w:p>
        </w:tc>
        <w:tc>
          <w:tcPr>
            <w:tcW w:w="958" w:type="pct"/>
          </w:tcPr>
          <w:p w:rsidR="00E138CA" w:rsidRPr="00BF6A07" w:rsidRDefault="00E138CA" w:rsidP="00B91752">
            <w:pPr>
              <w:pStyle w:val="002"/>
              <w:rPr>
                <w:lang w:eastAsia="en-US"/>
              </w:rPr>
            </w:pPr>
            <w:r w:rsidRPr="00BF6A07">
              <w:rPr>
                <w:lang w:eastAsia="en-US"/>
              </w:rPr>
              <w:t>Для предприятий мощностью:</w:t>
            </w:r>
          </w:p>
          <w:p w:rsidR="00E138CA" w:rsidRPr="00BF6A07" w:rsidRDefault="00E138CA" w:rsidP="00B91752">
            <w:pPr>
              <w:pStyle w:val="002"/>
              <w:rPr>
                <w:lang w:eastAsia="en-US"/>
              </w:rPr>
            </w:pPr>
            <w:r w:rsidRPr="00BF6A07">
              <w:rPr>
                <w:lang w:eastAsia="en-US"/>
              </w:rPr>
              <w:t>10-50 рабочих мест – 0,1-0,2 га на 10 рабочих мест,</w:t>
            </w:r>
          </w:p>
          <w:p w:rsidR="00E138CA" w:rsidRPr="00BF6A07" w:rsidRDefault="00E138CA" w:rsidP="00B91752">
            <w:pPr>
              <w:pStyle w:val="002"/>
              <w:rPr>
                <w:lang w:eastAsia="en-US"/>
              </w:rPr>
            </w:pPr>
            <w:r w:rsidRPr="00BF6A07">
              <w:rPr>
                <w:lang w:eastAsia="en-US"/>
              </w:rPr>
              <w:t>50-150 рабочих мест –  0,05-0,08  га на 10 рабочих мест,</w:t>
            </w:r>
          </w:p>
          <w:p w:rsidR="00E138CA" w:rsidRPr="00BF6A07" w:rsidRDefault="00E138CA" w:rsidP="00B91752">
            <w:pPr>
              <w:pStyle w:val="002"/>
              <w:rPr>
                <w:lang w:eastAsia="en-US"/>
              </w:rPr>
            </w:pPr>
            <w:r w:rsidRPr="00BF6A07">
              <w:rPr>
                <w:lang w:eastAsia="en-US"/>
              </w:rPr>
              <w:t>свыше 150 рабочих мест – 0,03-0,04 га на 10 рабочих мест</w:t>
            </w:r>
          </w:p>
        </w:tc>
        <w:tc>
          <w:tcPr>
            <w:tcW w:w="1540" w:type="pct"/>
          </w:tcPr>
          <w:p w:rsidR="00E138CA" w:rsidRPr="00BF6A07" w:rsidRDefault="00E138CA" w:rsidP="00B91752">
            <w:pPr>
              <w:pStyle w:val="002"/>
              <w:rPr>
                <w:lang w:eastAsia="en-US"/>
              </w:rPr>
            </w:pPr>
            <w:r w:rsidRPr="00BF6A07">
              <w:rPr>
                <w:lang w:eastAsia="en-US"/>
              </w:rPr>
              <w:t xml:space="preserve">Возможно встроенно-пристроенные. </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Радиус обслуживания населения на территории жилых районов:</w:t>
            </w:r>
          </w:p>
          <w:p w:rsidR="00E138CA" w:rsidRPr="00BF6A07" w:rsidRDefault="00E138CA" w:rsidP="00B91752">
            <w:pPr>
              <w:pStyle w:val="002"/>
              <w:rPr>
                <w:lang w:eastAsia="en-US"/>
              </w:rPr>
            </w:pPr>
            <w:r w:rsidRPr="00BF6A07">
              <w:rPr>
                <w:lang w:eastAsia="en-US"/>
              </w:rPr>
              <w:t>многоэтажной застройки – 500 м,</w:t>
            </w:r>
          </w:p>
          <w:p w:rsidR="00E138CA" w:rsidRPr="00BF6A07" w:rsidRDefault="00E138CA" w:rsidP="00B91752">
            <w:pPr>
              <w:pStyle w:val="002"/>
              <w:rPr>
                <w:lang w:eastAsia="en-US"/>
              </w:rPr>
            </w:pPr>
            <w:r w:rsidRPr="00BF6A07">
              <w:rPr>
                <w:lang w:eastAsia="en-US"/>
              </w:rPr>
              <w:t>малоэтажной застройки – 800 м</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1.2</w:t>
            </w:r>
          </w:p>
        </w:tc>
        <w:tc>
          <w:tcPr>
            <w:tcW w:w="926" w:type="pct"/>
          </w:tcPr>
          <w:p w:rsidR="00E138CA" w:rsidRPr="00BF6A07" w:rsidRDefault="00E138CA" w:rsidP="00B91752">
            <w:pPr>
              <w:pStyle w:val="002"/>
              <w:jc w:val="left"/>
              <w:rPr>
                <w:lang w:eastAsia="en-US"/>
              </w:rPr>
            </w:pPr>
            <w:r w:rsidRPr="00BF6A07">
              <w:rPr>
                <w:lang w:eastAsia="en-US"/>
              </w:rPr>
              <w:t>производственные предприятия бытового обслуживания малой мощности централизованного выполнения заказов</w:t>
            </w:r>
          </w:p>
        </w:tc>
        <w:tc>
          <w:tcPr>
            <w:tcW w:w="613" w:type="pct"/>
          </w:tcPr>
          <w:p w:rsidR="00E138CA" w:rsidRPr="00BF6A07" w:rsidRDefault="00E138CA" w:rsidP="00B91752">
            <w:pPr>
              <w:pStyle w:val="002"/>
              <w:rPr>
                <w:lang w:eastAsia="en-US"/>
              </w:rPr>
            </w:pPr>
            <w:r w:rsidRPr="00BF6A07">
              <w:rPr>
                <w:lang w:eastAsia="en-US"/>
              </w:rPr>
              <w:t>1 рабочее место</w:t>
            </w:r>
          </w:p>
        </w:tc>
        <w:tc>
          <w:tcPr>
            <w:tcW w:w="758" w:type="pct"/>
          </w:tcPr>
          <w:p w:rsidR="00E138CA" w:rsidRPr="00BF6A07" w:rsidRDefault="00E138CA" w:rsidP="00B91752">
            <w:pPr>
              <w:pStyle w:val="002"/>
              <w:rPr>
                <w:lang w:eastAsia="en-US"/>
              </w:rPr>
            </w:pPr>
            <w:r w:rsidRPr="00BF6A07">
              <w:rPr>
                <w:lang w:eastAsia="en-US"/>
              </w:rPr>
              <w:t>4</w:t>
            </w:r>
          </w:p>
        </w:tc>
        <w:tc>
          <w:tcPr>
            <w:tcW w:w="958" w:type="pct"/>
          </w:tcPr>
          <w:p w:rsidR="00E138CA" w:rsidRPr="00BF6A07" w:rsidRDefault="00E138CA" w:rsidP="00B91752">
            <w:pPr>
              <w:pStyle w:val="002"/>
              <w:rPr>
                <w:lang w:eastAsia="en-US"/>
              </w:rPr>
            </w:pPr>
            <w:r w:rsidRPr="00BF6A07">
              <w:rPr>
                <w:lang w:eastAsia="en-US"/>
              </w:rPr>
              <w:t>0,5-1,2 га на объект</w:t>
            </w:r>
          </w:p>
        </w:tc>
        <w:tc>
          <w:tcPr>
            <w:tcW w:w="1540" w:type="pct"/>
          </w:tcPr>
          <w:p w:rsidR="00E138CA" w:rsidRPr="00BF6A07" w:rsidRDefault="00E138CA" w:rsidP="00B91752">
            <w:pPr>
              <w:pStyle w:val="002"/>
              <w:rPr>
                <w:lang w:eastAsia="en-US"/>
              </w:rPr>
            </w:pPr>
            <w:r w:rsidRPr="00BF6A07">
              <w:rPr>
                <w:lang w:eastAsia="en-US"/>
              </w:rPr>
              <w:t>Располагать предприятие предпочтительно в производственной, коммунальной зоне. Радиус обслуживания предприятий бытового обслуживания населения – 500 м</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2</w:t>
            </w:r>
          </w:p>
        </w:tc>
        <w:tc>
          <w:tcPr>
            <w:tcW w:w="926" w:type="pct"/>
          </w:tcPr>
          <w:p w:rsidR="00E138CA" w:rsidRPr="00BF6A07" w:rsidRDefault="00E138CA" w:rsidP="00B91752">
            <w:pPr>
              <w:pStyle w:val="002"/>
              <w:jc w:val="left"/>
              <w:rPr>
                <w:lang w:eastAsia="en-US"/>
              </w:rPr>
            </w:pPr>
            <w:r w:rsidRPr="00BF6A07">
              <w:rPr>
                <w:lang w:eastAsia="en-US"/>
              </w:rPr>
              <w:t>Прачечные</w:t>
            </w:r>
          </w:p>
        </w:tc>
        <w:tc>
          <w:tcPr>
            <w:tcW w:w="613" w:type="pct"/>
          </w:tcPr>
          <w:p w:rsidR="00E138CA" w:rsidRPr="00BF6A07" w:rsidRDefault="00E138CA" w:rsidP="00B91752">
            <w:pPr>
              <w:pStyle w:val="002"/>
              <w:rPr>
                <w:lang w:eastAsia="en-US"/>
              </w:rPr>
            </w:pPr>
            <w:r w:rsidRPr="00BF6A07">
              <w:rPr>
                <w:lang w:eastAsia="en-US"/>
              </w:rPr>
              <w:t>кг / смену</w:t>
            </w:r>
          </w:p>
        </w:tc>
        <w:tc>
          <w:tcPr>
            <w:tcW w:w="758" w:type="pct"/>
          </w:tcPr>
          <w:p w:rsidR="00E138CA" w:rsidRPr="00BF6A07" w:rsidRDefault="00E138CA" w:rsidP="00B91752">
            <w:pPr>
              <w:pStyle w:val="002"/>
              <w:rPr>
                <w:lang w:eastAsia="en-US"/>
              </w:rPr>
            </w:pPr>
            <w:r w:rsidRPr="00BF6A07">
              <w:rPr>
                <w:lang w:eastAsia="en-US"/>
              </w:rPr>
              <w:t>120 (10 – для микрорайонов)</w:t>
            </w:r>
          </w:p>
        </w:tc>
        <w:tc>
          <w:tcPr>
            <w:tcW w:w="958" w:type="pct"/>
          </w:tcPr>
          <w:p w:rsidR="00E138CA" w:rsidRPr="00BF6A07" w:rsidRDefault="00E138CA" w:rsidP="00B91752">
            <w:pPr>
              <w:pStyle w:val="002"/>
              <w:rPr>
                <w:lang w:eastAsia="en-US"/>
              </w:rPr>
            </w:pPr>
            <w:r w:rsidRPr="00BF6A07">
              <w:rPr>
                <w:lang w:eastAsia="en-US"/>
              </w:rPr>
              <w:t>-</w:t>
            </w:r>
          </w:p>
        </w:tc>
        <w:tc>
          <w:tcPr>
            <w:tcW w:w="1540" w:type="pct"/>
          </w:tcPr>
          <w:p w:rsidR="00E138CA" w:rsidRPr="00BF6A07" w:rsidRDefault="00E138CA" w:rsidP="00B91752">
            <w:pPr>
              <w:pStyle w:val="002"/>
              <w:rPr>
                <w:lang w:eastAsia="en-US"/>
              </w:rPr>
            </w:pPr>
            <w:r w:rsidRPr="00BF6A07">
              <w:rPr>
                <w:lang w:eastAsia="en-US"/>
              </w:rPr>
              <w:t>Радиус обслуживания населения на территории жилых районов: многоэтажной застройки – 500 м,</w:t>
            </w:r>
          </w:p>
          <w:p w:rsidR="00E138CA" w:rsidRPr="00BF6A07" w:rsidRDefault="00E138CA" w:rsidP="00B91752">
            <w:pPr>
              <w:pStyle w:val="002"/>
              <w:rPr>
                <w:lang w:eastAsia="en-US"/>
              </w:rPr>
            </w:pPr>
            <w:r w:rsidRPr="00BF6A07">
              <w:rPr>
                <w:lang w:eastAsia="en-US"/>
              </w:rPr>
              <w:t>малоэтажной застройки – 5.800 м,</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2.1</w:t>
            </w:r>
          </w:p>
        </w:tc>
        <w:tc>
          <w:tcPr>
            <w:tcW w:w="926" w:type="pct"/>
          </w:tcPr>
          <w:p w:rsidR="00E138CA" w:rsidRPr="00BF6A07" w:rsidRDefault="00E138CA" w:rsidP="00B91752">
            <w:pPr>
              <w:pStyle w:val="002"/>
              <w:jc w:val="left"/>
              <w:rPr>
                <w:lang w:eastAsia="en-US"/>
              </w:rPr>
            </w:pPr>
            <w:r w:rsidRPr="00BF6A07">
              <w:rPr>
                <w:lang w:eastAsia="en-US"/>
              </w:rPr>
              <w:t>В том числе: предприятия по стирке белья (фабрика-прачечная)</w:t>
            </w:r>
          </w:p>
        </w:tc>
        <w:tc>
          <w:tcPr>
            <w:tcW w:w="613" w:type="pct"/>
          </w:tcPr>
          <w:p w:rsidR="00E138CA" w:rsidRPr="00BF6A07" w:rsidRDefault="00E138CA" w:rsidP="00B91752">
            <w:pPr>
              <w:pStyle w:val="002"/>
              <w:rPr>
                <w:lang w:eastAsia="en-US"/>
              </w:rPr>
            </w:pPr>
            <w:r w:rsidRPr="00BF6A07">
              <w:rPr>
                <w:lang w:eastAsia="en-US"/>
              </w:rPr>
              <w:t>кг / смену</w:t>
            </w:r>
          </w:p>
        </w:tc>
        <w:tc>
          <w:tcPr>
            <w:tcW w:w="758" w:type="pct"/>
          </w:tcPr>
          <w:p w:rsidR="00E138CA" w:rsidRPr="00BF6A07" w:rsidRDefault="00E138CA" w:rsidP="00B91752">
            <w:pPr>
              <w:pStyle w:val="002"/>
              <w:rPr>
                <w:lang w:eastAsia="en-US"/>
              </w:rPr>
            </w:pPr>
            <w:r w:rsidRPr="00BF6A07">
              <w:rPr>
                <w:lang w:eastAsia="en-US"/>
              </w:rPr>
              <w:t>110</w:t>
            </w:r>
          </w:p>
        </w:tc>
        <w:tc>
          <w:tcPr>
            <w:tcW w:w="958" w:type="pct"/>
          </w:tcPr>
          <w:p w:rsidR="00E138CA" w:rsidRPr="00BF6A07" w:rsidRDefault="00E138CA" w:rsidP="00B91752">
            <w:pPr>
              <w:pStyle w:val="002"/>
              <w:rPr>
                <w:lang w:eastAsia="en-US"/>
              </w:rPr>
            </w:pPr>
            <w:r w:rsidRPr="00BF6A07">
              <w:rPr>
                <w:lang w:eastAsia="en-US"/>
              </w:rPr>
              <w:t>0,5-1,0 га на объект</w:t>
            </w:r>
          </w:p>
        </w:tc>
        <w:tc>
          <w:tcPr>
            <w:tcW w:w="1540" w:type="pct"/>
          </w:tcPr>
          <w:p w:rsidR="00E138CA" w:rsidRPr="00BF6A07" w:rsidRDefault="00E138CA" w:rsidP="00B91752">
            <w:pPr>
              <w:pStyle w:val="002"/>
              <w:rPr>
                <w:lang w:eastAsia="en-US"/>
              </w:rPr>
            </w:pPr>
            <w:r w:rsidRPr="00BF6A07">
              <w:rPr>
                <w:lang w:eastAsia="en-US"/>
              </w:rPr>
              <w:t xml:space="preserve">Располагать предприятие предпочтительно в производственной, коммунальной зоне. </w:t>
            </w:r>
          </w:p>
          <w:p w:rsidR="00E138CA" w:rsidRPr="00BF6A07" w:rsidRDefault="00E138CA" w:rsidP="00B91752">
            <w:pPr>
              <w:pStyle w:val="002"/>
              <w:rPr>
                <w:lang w:eastAsia="en-US"/>
              </w:rPr>
            </w:pPr>
            <w:r w:rsidRPr="00BF6A07">
              <w:rPr>
                <w:lang w:eastAsia="en-US"/>
              </w:rPr>
              <w:t>Расчет дан с учетом обслуживания общественного сектора до 40 кг в смену</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2.2</w:t>
            </w:r>
          </w:p>
        </w:tc>
        <w:tc>
          <w:tcPr>
            <w:tcW w:w="926" w:type="pct"/>
          </w:tcPr>
          <w:p w:rsidR="00E138CA" w:rsidRPr="00BF6A07" w:rsidRDefault="00E138CA" w:rsidP="00B91752">
            <w:pPr>
              <w:pStyle w:val="002"/>
              <w:jc w:val="left"/>
              <w:rPr>
                <w:lang w:eastAsia="en-US"/>
              </w:rPr>
            </w:pPr>
            <w:r w:rsidRPr="00BF6A07">
              <w:rPr>
                <w:lang w:eastAsia="en-US"/>
              </w:rPr>
              <w:t>прачечные самообслуживания, мини-прачечные</w:t>
            </w:r>
          </w:p>
        </w:tc>
        <w:tc>
          <w:tcPr>
            <w:tcW w:w="613" w:type="pct"/>
          </w:tcPr>
          <w:p w:rsidR="00E138CA" w:rsidRPr="00BF6A07" w:rsidRDefault="00E138CA" w:rsidP="00B91752">
            <w:pPr>
              <w:pStyle w:val="002"/>
              <w:rPr>
                <w:lang w:eastAsia="en-US"/>
              </w:rPr>
            </w:pPr>
            <w:r w:rsidRPr="00BF6A07">
              <w:rPr>
                <w:lang w:eastAsia="en-US"/>
              </w:rPr>
              <w:t>кг / смену</w:t>
            </w:r>
          </w:p>
        </w:tc>
        <w:tc>
          <w:tcPr>
            <w:tcW w:w="758" w:type="pct"/>
          </w:tcPr>
          <w:p w:rsidR="00E138CA" w:rsidRPr="00BF6A07" w:rsidRDefault="00E138CA" w:rsidP="00B91752">
            <w:pPr>
              <w:pStyle w:val="002"/>
              <w:rPr>
                <w:lang w:eastAsia="en-US"/>
              </w:rPr>
            </w:pPr>
            <w:r w:rsidRPr="00BF6A07">
              <w:rPr>
                <w:lang w:eastAsia="en-US"/>
              </w:rPr>
              <w:t>10 (10 – для микрорайонов)</w:t>
            </w:r>
          </w:p>
        </w:tc>
        <w:tc>
          <w:tcPr>
            <w:tcW w:w="958" w:type="pct"/>
          </w:tcPr>
          <w:p w:rsidR="00E138CA" w:rsidRPr="00BF6A07" w:rsidRDefault="00E138CA" w:rsidP="00B91752">
            <w:pPr>
              <w:pStyle w:val="002"/>
              <w:rPr>
                <w:lang w:eastAsia="en-US"/>
              </w:rPr>
            </w:pPr>
            <w:r w:rsidRPr="00BF6A07">
              <w:rPr>
                <w:lang w:eastAsia="en-US"/>
              </w:rPr>
              <w:t>0,1-0,2 га на объект</w:t>
            </w:r>
          </w:p>
        </w:tc>
        <w:tc>
          <w:tcPr>
            <w:tcW w:w="1540" w:type="pct"/>
          </w:tcPr>
          <w:p w:rsidR="00E138CA" w:rsidRPr="00BF6A07" w:rsidRDefault="00E138CA" w:rsidP="00B91752">
            <w:pPr>
              <w:pStyle w:val="002"/>
              <w:rPr>
                <w:lang w:eastAsia="en-US"/>
              </w:rPr>
            </w:pPr>
            <w:r w:rsidRPr="00BF6A07">
              <w:rPr>
                <w:lang w:eastAsia="en-US"/>
              </w:rPr>
              <w:t>Радиус обслуживания населения на территории жилых районов: многоэтажной застройки – 500 м,</w:t>
            </w:r>
          </w:p>
          <w:p w:rsidR="00E138CA" w:rsidRPr="00BF6A07" w:rsidRDefault="00E138CA" w:rsidP="00B91752">
            <w:pPr>
              <w:pStyle w:val="002"/>
              <w:rPr>
                <w:lang w:eastAsia="en-US"/>
              </w:rPr>
            </w:pPr>
            <w:r w:rsidRPr="00BF6A07">
              <w:rPr>
                <w:lang w:eastAsia="en-US"/>
              </w:rPr>
              <w:t>малоэтажной застройки – 800 м</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3</w:t>
            </w:r>
          </w:p>
        </w:tc>
        <w:tc>
          <w:tcPr>
            <w:tcW w:w="926" w:type="pct"/>
          </w:tcPr>
          <w:p w:rsidR="00E138CA" w:rsidRPr="00BF6A07" w:rsidRDefault="00E138CA" w:rsidP="00B91752">
            <w:pPr>
              <w:pStyle w:val="002"/>
              <w:jc w:val="left"/>
              <w:rPr>
                <w:lang w:eastAsia="en-US"/>
              </w:rPr>
            </w:pPr>
            <w:r w:rsidRPr="00BF6A07">
              <w:rPr>
                <w:lang w:eastAsia="en-US"/>
              </w:rPr>
              <w:t>Предприятия по химчистке</w:t>
            </w:r>
          </w:p>
        </w:tc>
        <w:tc>
          <w:tcPr>
            <w:tcW w:w="613" w:type="pct"/>
          </w:tcPr>
          <w:p w:rsidR="00E138CA" w:rsidRPr="00BF6A07" w:rsidRDefault="00E138CA" w:rsidP="00B91752">
            <w:pPr>
              <w:pStyle w:val="002"/>
              <w:rPr>
                <w:lang w:eastAsia="en-US"/>
              </w:rPr>
            </w:pPr>
            <w:r w:rsidRPr="00BF6A07">
              <w:rPr>
                <w:lang w:eastAsia="en-US"/>
              </w:rPr>
              <w:t>кг / смену</w:t>
            </w:r>
          </w:p>
        </w:tc>
        <w:tc>
          <w:tcPr>
            <w:tcW w:w="758" w:type="pct"/>
          </w:tcPr>
          <w:p w:rsidR="00E138CA" w:rsidRPr="00BF6A07" w:rsidRDefault="00E138CA" w:rsidP="00B91752">
            <w:pPr>
              <w:pStyle w:val="002"/>
              <w:rPr>
                <w:lang w:eastAsia="en-US"/>
              </w:rPr>
            </w:pPr>
            <w:r w:rsidRPr="00BF6A07">
              <w:rPr>
                <w:lang w:eastAsia="en-US"/>
              </w:rPr>
              <w:t>11,4 (4 – для микрорайонов)</w:t>
            </w:r>
          </w:p>
        </w:tc>
        <w:tc>
          <w:tcPr>
            <w:tcW w:w="958" w:type="pct"/>
          </w:tcPr>
          <w:p w:rsidR="00E138CA" w:rsidRPr="00BF6A07" w:rsidRDefault="00E138CA" w:rsidP="00B91752">
            <w:pPr>
              <w:pStyle w:val="002"/>
              <w:rPr>
                <w:lang w:eastAsia="en-US"/>
              </w:rPr>
            </w:pPr>
            <w:r w:rsidRPr="00BF6A07">
              <w:rPr>
                <w:lang w:eastAsia="en-US"/>
              </w:rPr>
              <w:t>0,5-1,0 га на объект</w:t>
            </w:r>
          </w:p>
        </w:tc>
        <w:tc>
          <w:tcPr>
            <w:tcW w:w="1540" w:type="pct"/>
          </w:tcPr>
          <w:p w:rsidR="00E138CA" w:rsidRPr="00BF6A07" w:rsidRDefault="00E138CA" w:rsidP="00B91752">
            <w:pPr>
              <w:pStyle w:val="002"/>
              <w:rPr>
                <w:lang w:eastAsia="en-US"/>
              </w:rPr>
            </w:pPr>
            <w:r w:rsidRPr="00BF6A07">
              <w:rPr>
                <w:lang w:eastAsia="en-US"/>
              </w:rPr>
              <w:t>Располагать предприятия предпочтительно в производственной, коммунальной зоне.</w:t>
            </w:r>
          </w:p>
          <w:p w:rsidR="00E138CA" w:rsidRPr="00BF6A07" w:rsidRDefault="00E138CA" w:rsidP="00B91752">
            <w:pPr>
              <w:pStyle w:val="002"/>
              <w:rPr>
                <w:lang w:eastAsia="en-US"/>
              </w:rPr>
            </w:pPr>
            <w:r w:rsidRPr="00BF6A07">
              <w:rPr>
                <w:lang w:eastAsia="en-US"/>
              </w:rPr>
              <w:t>Радиус обслуживания населения на территории жилых районов: многоэтажной застройки – 500 м,</w:t>
            </w:r>
          </w:p>
          <w:p w:rsidR="00E138CA" w:rsidRPr="00BF6A07" w:rsidRDefault="00E138CA" w:rsidP="00B91752">
            <w:pPr>
              <w:pStyle w:val="002"/>
              <w:rPr>
                <w:lang w:eastAsia="en-US"/>
              </w:rPr>
            </w:pPr>
            <w:r w:rsidRPr="00BF6A07">
              <w:rPr>
                <w:lang w:eastAsia="en-US"/>
              </w:rPr>
              <w:t>малоэтажной застройки – 800 м</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3.1</w:t>
            </w:r>
          </w:p>
        </w:tc>
        <w:tc>
          <w:tcPr>
            <w:tcW w:w="926" w:type="pct"/>
          </w:tcPr>
          <w:p w:rsidR="00E138CA" w:rsidRPr="00BF6A07" w:rsidRDefault="00E138CA" w:rsidP="00B91752">
            <w:pPr>
              <w:pStyle w:val="002"/>
              <w:jc w:val="left"/>
              <w:rPr>
                <w:lang w:eastAsia="en-US"/>
              </w:rPr>
            </w:pPr>
            <w:r w:rsidRPr="00BF6A07">
              <w:rPr>
                <w:lang w:eastAsia="en-US"/>
              </w:rPr>
              <w:t>в том числе: фабрики-химчистки</w:t>
            </w:r>
          </w:p>
        </w:tc>
        <w:tc>
          <w:tcPr>
            <w:tcW w:w="613" w:type="pct"/>
          </w:tcPr>
          <w:p w:rsidR="00E138CA" w:rsidRPr="00BF6A07" w:rsidRDefault="00E138CA" w:rsidP="00B91752">
            <w:pPr>
              <w:pStyle w:val="002"/>
              <w:rPr>
                <w:lang w:eastAsia="en-US"/>
              </w:rPr>
            </w:pPr>
            <w:r w:rsidRPr="00BF6A07">
              <w:rPr>
                <w:lang w:eastAsia="en-US"/>
              </w:rPr>
              <w:t>кг / смену</w:t>
            </w:r>
          </w:p>
        </w:tc>
        <w:tc>
          <w:tcPr>
            <w:tcW w:w="758" w:type="pct"/>
          </w:tcPr>
          <w:p w:rsidR="00E138CA" w:rsidRPr="00BF6A07" w:rsidRDefault="00E138CA" w:rsidP="00B91752">
            <w:pPr>
              <w:pStyle w:val="002"/>
              <w:rPr>
                <w:lang w:eastAsia="en-US"/>
              </w:rPr>
            </w:pPr>
            <w:r w:rsidRPr="00BF6A07">
              <w:rPr>
                <w:lang w:eastAsia="en-US"/>
              </w:rPr>
              <w:t>7,4</w:t>
            </w:r>
          </w:p>
        </w:tc>
        <w:tc>
          <w:tcPr>
            <w:tcW w:w="958" w:type="pct"/>
          </w:tcPr>
          <w:p w:rsidR="00E138CA" w:rsidRPr="00BF6A07" w:rsidRDefault="00E138CA" w:rsidP="00B91752">
            <w:pPr>
              <w:pStyle w:val="002"/>
              <w:rPr>
                <w:lang w:eastAsia="en-US"/>
              </w:rPr>
            </w:pPr>
            <w:r w:rsidRPr="00BF6A07">
              <w:rPr>
                <w:lang w:eastAsia="en-US"/>
              </w:rPr>
              <w:t>0,5-1,0 га на объект</w:t>
            </w:r>
          </w:p>
        </w:tc>
        <w:tc>
          <w:tcPr>
            <w:tcW w:w="1540" w:type="pct"/>
          </w:tcPr>
          <w:p w:rsidR="00E138CA" w:rsidRPr="00BF6A07" w:rsidRDefault="00E138CA" w:rsidP="00B91752">
            <w:pPr>
              <w:pStyle w:val="002"/>
              <w:rPr>
                <w:lang w:eastAsia="en-US"/>
              </w:rPr>
            </w:pP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3.2</w:t>
            </w:r>
          </w:p>
        </w:tc>
        <w:tc>
          <w:tcPr>
            <w:tcW w:w="926" w:type="pct"/>
          </w:tcPr>
          <w:p w:rsidR="00E138CA" w:rsidRPr="00BF6A07" w:rsidRDefault="00E138CA" w:rsidP="00B91752">
            <w:pPr>
              <w:pStyle w:val="002"/>
              <w:jc w:val="left"/>
              <w:rPr>
                <w:lang w:eastAsia="en-US"/>
              </w:rPr>
            </w:pPr>
            <w:r w:rsidRPr="00BF6A07">
              <w:rPr>
                <w:lang w:eastAsia="en-US"/>
              </w:rPr>
              <w:t>химчистки самообслуживания, мини-химчистки</w:t>
            </w:r>
          </w:p>
        </w:tc>
        <w:tc>
          <w:tcPr>
            <w:tcW w:w="613" w:type="pct"/>
          </w:tcPr>
          <w:p w:rsidR="00E138CA" w:rsidRPr="00BF6A07" w:rsidRDefault="00E138CA" w:rsidP="00B91752">
            <w:pPr>
              <w:pStyle w:val="002"/>
              <w:rPr>
                <w:lang w:eastAsia="en-US"/>
              </w:rPr>
            </w:pPr>
            <w:r w:rsidRPr="00BF6A07">
              <w:rPr>
                <w:lang w:eastAsia="en-US"/>
              </w:rPr>
              <w:t>кг / смену</w:t>
            </w:r>
          </w:p>
        </w:tc>
        <w:tc>
          <w:tcPr>
            <w:tcW w:w="758" w:type="pct"/>
          </w:tcPr>
          <w:p w:rsidR="00E138CA" w:rsidRPr="00BF6A07" w:rsidRDefault="00E138CA" w:rsidP="00B91752">
            <w:pPr>
              <w:pStyle w:val="002"/>
              <w:rPr>
                <w:lang w:eastAsia="en-US"/>
              </w:rPr>
            </w:pPr>
            <w:r w:rsidRPr="00BF6A07">
              <w:rPr>
                <w:lang w:eastAsia="en-US"/>
              </w:rPr>
              <w:t>4 (4 – для микрорайонов)</w:t>
            </w:r>
          </w:p>
        </w:tc>
        <w:tc>
          <w:tcPr>
            <w:tcW w:w="958" w:type="pct"/>
          </w:tcPr>
          <w:p w:rsidR="00E138CA" w:rsidRPr="00BF6A07" w:rsidRDefault="00E138CA" w:rsidP="00B91752">
            <w:pPr>
              <w:pStyle w:val="002"/>
              <w:rPr>
                <w:lang w:eastAsia="en-US"/>
              </w:rPr>
            </w:pPr>
            <w:r w:rsidRPr="00BF6A07">
              <w:rPr>
                <w:lang w:eastAsia="en-US"/>
              </w:rPr>
              <w:t>0,1-0,2 га на объект</w:t>
            </w:r>
          </w:p>
        </w:tc>
        <w:tc>
          <w:tcPr>
            <w:tcW w:w="1540" w:type="pct"/>
          </w:tcPr>
          <w:p w:rsidR="00E138CA" w:rsidRPr="00BF6A07" w:rsidRDefault="00E138CA" w:rsidP="00B91752">
            <w:pPr>
              <w:pStyle w:val="002"/>
              <w:rPr>
                <w:lang w:eastAsia="en-US"/>
              </w:rPr>
            </w:pP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4</w:t>
            </w:r>
          </w:p>
        </w:tc>
        <w:tc>
          <w:tcPr>
            <w:tcW w:w="926" w:type="pct"/>
          </w:tcPr>
          <w:p w:rsidR="00E138CA" w:rsidRPr="00BF6A07" w:rsidRDefault="00E138CA" w:rsidP="00B91752">
            <w:pPr>
              <w:pStyle w:val="002"/>
              <w:jc w:val="left"/>
              <w:rPr>
                <w:lang w:eastAsia="en-US"/>
              </w:rPr>
            </w:pPr>
            <w:r w:rsidRPr="00BF6A07">
              <w:rPr>
                <w:lang w:eastAsia="en-US"/>
              </w:rPr>
              <w:t>Банно-оздоровительный комплекс</w:t>
            </w:r>
          </w:p>
        </w:tc>
        <w:tc>
          <w:tcPr>
            <w:tcW w:w="613" w:type="pct"/>
          </w:tcPr>
          <w:p w:rsidR="00E138CA" w:rsidRPr="00BF6A07" w:rsidRDefault="00E138CA" w:rsidP="00B91752">
            <w:pPr>
              <w:pStyle w:val="002"/>
              <w:rPr>
                <w:lang w:eastAsia="en-US"/>
              </w:rPr>
            </w:pPr>
            <w:r w:rsidRPr="00BF6A07">
              <w:rPr>
                <w:lang w:eastAsia="en-US"/>
              </w:rPr>
              <w:t>1 помывочное место</w:t>
            </w:r>
          </w:p>
        </w:tc>
        <w:tc>
          <w:tcPr>
            <w:tcW w:w="758" w:type="pct"/>
          </w:tcPr>
          <w:p w:rsidR="00E138CA" w:rsidRPr="00BF6A07" w:rsidRDefault="00E138CA" w:rsidP="00B91752">
            <w:pPr>
              <w:pStyle w:val="002"/>
              <w:rPr>
                <w:lang w:eastAsia="en-US"/>
              </w:rPr>
            </w:pPr>
            <w:r w:rsidRPr="00BF6A07">
              <w:rPr>
                <w:lang w:eastAsia="en-US"/>
              </w:rPr>
              <w:t>5</w:t>
            </w:r>
          </w:p>
        </w:tc>
        <w:tc>
          <w:tcPr>
            <w:tcW w:w="958" w:type="pct"/>
          </w:tcPr>
          <w:p w:rsidR="00E138CA" w:rsidRPr="00BF6A07" w:rsidRDefault="00E138CA" w:rsidP="00B91752">
            <w:pPr>
              <w:pStyle w:val="002"/>
              <w:rPr>
                <w:lang w:eastAsia="en-US"/>
              </w:rPr>
            </w:pPr>
            <w:r w:rsidRPr="00BF6A07">
              <w:rPr>
                <w:lang w:eastAsia="en-US"/>
              </w:rPr>
              <w:t>0,2-0,4 га на объект</w:t>
            </w:r>
          </w:p>
        </w:tc>
        <w:tc>
          <w:tcPr>
            <w:tcW w:w="1540" w:type="pct"/>
          </w:tcPr>
          <w:p w:rsidR="00E138CA" w:rsidRPr="00BF6A07" w:rsidRDefault="00E138CA" w:rsidP="00B91752">
            <w:pPr>
              <w:pStyle w:val="002"/>
              <w:rPr>
                <w:lang w:eastAsia="en-US"/>
              </w:rPr>
            </w:pPr>
            <w:r w:rsidRPr="00BF6A07">
              <w:rPr>
                <w:lang w:eastAsia="en-US"/>
              </w:rPr>
              <w:t>В районах, обеспеченных благоустроенным жилым фондом, нормы расчета вместимости бань и банно-оздоровительных комплексов на 1 тыс. чел. допускается уменьшать до 3 мест, а для поселений-новостроек – увеличивать до 10 мест</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5</w:t>
            </w:r>
          </w:p>
        </w:tc>
        <w:tc>
          <w:tcPr>
            <w:tcW w:w="926" w:type="pct"/>
          </w:tcPr>
          <w:p w:rsidR="00E138CA" w:rsidRPr="00BF6A07" w:rsidRDefault="00E138CA" w:rsidP="00B91752">
            <w:pPr>
              <w:pStyle w:val="002"/>
              <w:jc w:val="left"/>
              <w:rPr>
                <w:lang w:eastAsia="en-US"/>
              </w:rPr>
            </w:pPr>
            <w:r w:rsidRPr="00BF6A07">
              <w:rPr>
                <w:lang w:eastAsia="en-US"/>
              </w:rPr>
              <w:t>Жилищно-эксплуатационная организация:</w:t>
            </w:r>
          </w:p>
        </w:tc>
        <w:tc>
          <w:tcPr>
            <w:tcW w:w="613" w:type="pct"/>
            <w:vMerge w:val="restart"/>
          </w:tcPr>
          <w:p w:rsidR="00E138CA" w:rsidRPr="00BF6A07" w:rsidRDefault="00E138CA" w:rsidP="00B91752">
            <w:pPr>
              <w:pStyle w:val="002"/>
              <w:rPr>
                <w:lang w:eastAsia="en-US"/>
              </w:rPr>
            </w:pPr>
            <w:r w:rsidRPr="00BF6A07">
              <w:rPr>
                <w:lang w:eastAsia="en-US"/>
              </w:rPr>
              <w:t>1 объект</w:t>
            </w:r>
          </w:p>
        </w:tc>
        <w:tc>
          <w:tcPr>
            <w:tcW w:w="758" w:type="pct"/>
          </w:tcPr>
          <w:p w:rsidR="00E138CA" w:rsidRPr="00BF6A07" w:rsidRDefault="00E138CA" w:rsidP="00B91752">
            <w:pPr>
              <w:pStyle w:val="002"/>
              <w:rPr>
                <w:lang w:eastAsia="en-US"/>
              </w:rPr>
            </w:pPr>
          </w:p>
        </w:tc>
        <w:tc>
          <w:tcPr>
            <w:tcW w:w="958" w:type="pct"/>
          </w:tcPr>
          <w:p w:rsidR="00E138CA" w:rsidRPr="00BF6A07" w:rsidRDefault="00E138CA" w:rsidP="00B91752">
            <w:pPr>
              <w:pStyle w:val="002"/>
              <w:rPr>
                <w:lang w:eastAsia="en-US"/>
              </w:rPr>
            </w:pPr>
          </w:p>
        </w:tc>
        <w:tc>
          <w:tcPr>
            <w:tcW w:w="1540" w:type="pct"/>
            <w:vMerge w:val="restart"/>
          </w:tcPr>
          <w:p w:rsidR="00E138CA" w:rsidRPr="00BF6A07" w:rsidRDefault="00E138CA" w:rsidP="00B91752">
            <w:pPr>
              <w:pStyle w:val="002"/>
              <w:rPr>
                <w:lang w:eastAsia="en-US"/>
              </w:rPr>
            </w:pPr>
            <w:r w:rsidRPr="00BF6A07">
              <w:rPr>
                <w:lang w:eastAsia="en-US"/>
              </w:rPr>
              <w:t>Возможно встроенно-пристроенные радиус обслуживания – 750 м</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5.1</w:t>
            </w:r>
          </w:p>
        </w:tc>
        <w:tc>
          <w:tcPr>
            <w:tcW w:w="926" w:type="pct"/>
          </w:tcPr>
          <w:p w:rsidR="00E138CA" w:rsidRPr="00BF6A07" w:rsidRDefault="00E138CA" w:rsidP="00B91752">
            <w:pPr>
              <w:pStyle w:val="002"/>
              <w:jc w:val="left"/>
              <w:rPr>
                <w:lang w:eastAsia="en-US"/>
              </w:rPr>
            </w:pPr>
            <w:r w:rsidRPr="00BF6A07">
              <w:rPr>
                <w:lang w:eastAsia="en-US"/>
              </w:rPr>
              <w:t>на микрорайон</w:t>
            </w:r>
          </w:p>
        </w:tc>
        <w:tc>
          <w:tcPr>
            <w:tcW w:w="613" w:type="pct"/>
            <w:vMerge/>
          </w:tcPr>
          <w:p w:rsidR="00E138CA" w:rsidRPr="00BF6A07" w:rsidRDefault="00E138CA" w:rsidP="00B91752">
            <w:pPr>
              <w:pStyle w:val="002"/>
              <w:rPr>
                <w:lang w:eastAsia="en-US"/>
              </w:rPr>
            </w:pPr>
          </w:p>
        </w:tc>
        <w:tc>
          <w:tcPr>
            <w:tcW w:w="758" w:type="pct"/>
          </w:tcPr>
          <w:p w:rsidR="00E138CA" w:rsidRPr="00BF6A07" w:rsidRDefault="00E138CA" w:rsidP="00B91752">
            <w:pPr>
              <w:pStyle w:val="002"/>
              <w:rPr>
                <w:lang w:eastAsia="en-US"/>
              </w:rPr>
            </w:pPr>
            <w:r w:rsidRPr="00BF6A07">
              <w:rPr>
                <w:lang w:eastAsia="en-US"/>
              </w:rPr>
              <w:t>1</w:t>
            </w:r>
          </w:p>
        </w:tc>
        <w:tc>
          <w:tcPr>
            <w:tcW w:w="958" w:type="pct"/>
          </w:tcPr>
          <w:p w:rsidR="00E138CA" w:rsidRPr="00BF6A07" w:rsidRDefault="00E138CA" w:rsidP="00B91752">
            <w:pPr>
              <w:pStyle w:val="002"/>
              <w:rPr>
                <w:lang w:eastAsia="en-US"/>
              </w:rPr>
            </w:pPr>
            <w:r w:rsidRPr="00BF6A07">
              <w:rPr>
                <w:lang w:eastAsia="en-US"/>
              </w:rPr>
              <w:t>0,3 га</w:t>
            </w:r>
          </w:p>
        </w:tc>
        <w:tc>
          <w:tcPr>
            <w:tcW w:w="1540" w:type="pct"/>
            <w:vMerge/>
          </w:tcPr>
          <w:p w:rsidR="00E138CA" w:rsidRPr="00BF6A07" w:rsidRDefault="00E138CA" w:rsidP="00B91752">
            <w:pPr>
              <w:pStyle w:val="002"/>
              <w:rPr>
                <w:lang w:eastAsia="en-US"/>
              </w:rPr>
            </w:pP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5.2</w:t>
            </w:r>
          </w:p>
        </w:tc>
        <w:tc>
          <w:tcPr>
            <w:tcW w:w="926" w:type="pct"/>
          </w:tcPr>
          <w:p w:rsidR="00E138CA" w:rsidRPr="00BF6A07" w:rsidRDefault="00E138CA" w:rsidP="00B91752">
            <w:pPr>
              <w:pStyle w:val="002"/>
              <w:jc w:val="left"/>
              <w:rPr>
                <w:lang w:eastAsia="en-US"/>
              </w:rPr>
            </w:pPr>
            <w:r w:rsidRPr="00BF6A07">
              <w:rPr>
                <w:lang w:eastAsia="en-US"/>
              </w:rPr>
              <w:t>на жилой район</w:t>
            </w:r>
          </w:p>
        </w:tc>
        <w:tc>
          <w:tcPr>
            <w:tcW w:w="613" w:type="pct"/>
            <w:vMerge/>
          </w:tcPr>
          <w:p w:rsidR="00E138CA" w:rsidRPr="00BF6A07" w:rsidRDefault="00E138CA" w:rsidP="00B91752">
            <w:pPr>
              <w:pStyle w:val="002"/>
              <w:rPr>
                <w:lang w:eastAsia="en-US"/>
              </w:rPr>
            </w:pPr>
          </w:p>
        </w:tc>
        <w:tc>
          <w:tcPr>
            <w:tcW w:w="758" w:type="pct"/>
          </w:tcPr>
          <w:p w:rsidR="00E138CA" w:rsidRPr="00BF6A07" w:rsidRDefault="00E138CA" w:rsidP="00B91752">
            <w:pPr>
              <w:pStyle w:val="002"/>
              <w:rPr>
                <w:lang w:eastAsia="en-US"/>
              </w:rPr>
            </w:pPr>
            <w:r w:rsidRPr="00BF6A07">
              <w:rPr>
                <w:lang w:eastAsia="en-US"/>
              </w:rPr>
              <w:t>1</w:t>
            </w:r>
          </w:p>
        </w:tc>
        <w:tc>
          <w:tcPr>
            <w:tcW w:w="958" w:type="pct"/>
          </w:tcPr>
          <w:p w:rsidR="00E138CA" w:rsidRPr="00BF6A07" w:rsidRDefault="00E138CA" w:rsidP="00B91752">
            <w:pPr>
              <w:pStyle w:val="002"/>
              <w:rPr>
                <w:lang w:eastAsia="en-US"/>
              </w:rPr>
            </w:pPr>
            <w:r w:rsidRPr="00BF6A07">
              <w:rPr>
                <w:lang w:eastAsia="en-US"/>
              </w:rPr>
              <w:t>1 га</w:t>
            </w:r>
          </w:p>
        </w:tc>
        <w:tc>
          <w:tcPr>
            <w:tcW w:w="1540" w:type="pct"/>
            <w:vMerge/>
          </w:tcPr>
          <w:p w:rsidR="00E138CA" w:rsidRPr="00BF6A07" w:rsidRDefault="00E138CA" w:rsidP="00B91752">
            <w:pPr>
              <w:pStyle w:val="002"/>
              <w:rPr>
                <w:lang w:eastAsia="en-US"/>
              </w:rPr>
            </w:pP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6</w:t>
            </w:r>
          </w:p>
        </w:tc>
        <w:tc>
          <w:tcPr>
            <w:tcW w:w="926" w:type="pct"/>
          </w:tcPr>
          <w:p w:rsidR="00E138CA" w:rsidRPr="00BF6A07" w:rsidRDefault="00E138CA" w:rsidP="00B91752">
            <w:pPr>
              <w:pStyle w:val="002"/>
              <w:jc w:val="left"/>
              <w:rPr>
                <w:lang w:eastAsia="en-US"/>
              </w:rPr>
            </w:pPr>
            <w:r w:rsidRPr="00BF6A07">
              <w:rPr>
                <w:lang w:eastAsia="en-US"/>
              </w:rPr>
              <w:t>Общественный туалет</w:t>
            </w:r>
          </w:p>
        </w:tc>
        <w:tc>
          <w:tcPr>
            <w:tcW w:w="613" w:type="pct"/>
          </w:tcPr>
          <w:p w:rsidR="00E138CA" w:rsidRPr="00BF6A07" w:rsidRDefault="00E138CA" w:rsidP="00B91752">
            <w:pPr>
              <w:pStyle w:val="002"/>
              <w:rPr>
                <w:lang w:eastAsia="en-US"/>
              </w:rPr>
            </w:pPr>
            <w:r w:rsidRPr="00BF6A07">
              <w:rPr>
                <w:lang w:eastAsia="en-US"/>
              </w:rPr>
              <w:t>1 прибор</w:t>
            </w:r>
          </w:p>
        </w:tc>
        <w:tc>
          <w:tcPr>
            <w:tcW w:w="758" w:type="pct"/>
          </w:tcPr>
          <w:p w:rsidR="00E138CA" w:rsidRPr="00BF6A07" w:rsidRDefault="00E138CA" w:rsidP="00B91752">
            <w:pPr>
              <w:pStyle w:val="002"/>
              <w:rPr>
                <w:lang w:eastAsia="en-US"/>
              </w:rPr>
            </w:pPr>
            <w:r w:rsidRPr="00BF6A07">
              <w:rPr>
                <w:lang w:eastAsia="en-US"/>
              </w:rPr>
              <w:t>3 (2 – для женщин и 1 для мужчин)</w:t>
            </w:r>
          </w:p>
        </w:tc>
        <w:tc>
          <w:tcPr>
            <w:tcW w:w="958"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40" w:type="pct"/>
          </w:tcPr>
          <w:p w:rsidR="00E138CA" w:rsidRPr="00BF6A07" w:rsidRDefault="00E138CA" w:rsidP="00B91752">
            <w:pPr>
              <w:pStyle w:val="002"/>
              <w:rPr>
                <w:lang w:eastAsia="en-US"/>
              </w:rPr>
            </w:pPr>
            <w:r w:rsidRPr="00BF6A07">
              <w:rPr>
                <w:lang w:eastAsia="en-US"/>
              </w:rPr>
              <w:t>В местах массового пребывания людей (в т.ч. на территориях парков, скверов).</w:t>
            </w:r>
          </w:p>
          <w:p w:rsidR="00E138CA" w:rsidRPr="00BF6A07" w:rsidRDefault="00E138CA" w:rsidP="00B91752">
            <w:pPr>
              <w:pStyle w:val="002"/>
              <w:rPr>
                <w:lang w:eastAsia="en-US"/>
              </w:rPr>
            </w:pPr>
            <w:r w:rsidRPr="00BF6A07">
              <w:rPr>
                <w:lang w:eastAsia="en-US"/>
              </w:rPr>
              <w:t>Радиус обслуживания – 500 м. На территориях рынков, общественных и торговых центров, а также рекреационных комплексов радиус – 150 м</w:t>
            </w:r>
          </w:p>
        </w:tc>
      </w:tr>
      <w:tr w:rsidR="00E138CA" w:rsidRPr="00696F69" w:rsidTr="00B91752">
        <w:trPr>
          <w:trHeight w:val="700"/>
          <w:jc w:val="center"/>
        </w:trPr>
        <w:tc>
          <w:tcPr>
            <w:tcW w:w="204" w:type="pct"/>
          </w:tcPr>
          <w:p w:rsidR="00E138CA" w:rsidRPr="00BF6A07" w:rsidRDefault="00E138CA" w:rsidP="00B91752">
            <w:pPr>
              <w:pStyle w:val="002"/>
              <w:rPr>
                <w:lang w:eastAsia="en-US"/>
              </w:rPr>
            </w:pPr>
            <w:r w:rsidRPr="00BF6A07">
              <w:rPr>
                <w:lang w:eastAsia="en-US"/>
              </w:rPr>
              <w:t>7</w:t>
            </w:r>
          </w:p>
        </w:tc>
        <w:tc>
          <w:tcPr>
            <w:tcW w:w="926" w:type="pct"/>
          </w:tcPr>
          <w:p w:rsidR="00E138CA" w:rsidRPr="00BF6A07" w:rsidRDefault="00E138CA" w:rsidP="00B91752">
            <w:pPr>
              <w:pStyle w:val="002"/>
              <w:jc w:val="left"/>
              <w:rPr>
                <w:lang w:eastAsia="en-US"/>
              </w:rPr>
            </w:pPr>
            <w:r w:rsidRPr="00BF6A07">
              <w:rPr>
                <w:lang w:eastAsia="en-US"/>
              </w:rPr>
              <w:t>Кладбище традиционного захоронения</w:t>
            </w:r>
          </w:p>
        </w:tc>
        <w:tc>
          <w:tcPr>
            <w:tcW w:w="613" w:type="pct"/>
          </w:tcPr>
          <w:p w:rsidR="00E138CA" w:rsidRPr="00BF6A07" w:rsidRDefault="00E138CA" w:rsidP="00B91752">
            <w:pPr>
              <w:pStyle w:val="002"/>
              <w:rPr>
                <w:lang w:eastAsia="en-US"/>
              </w:rPr>
            </w:pPr>
            <w:r w:rsidRPr="00BF6A07">
              <w:rPr>
                <w:lang w:eastAsia="en-US"/>
              </w:rPr>
              <w:t>га</w:t>
            </w:r>
          </w:p>
        </w:tc>
        <w:tc>
          <w:tcPr>
            <w:tcW w:w="758" w:type="pct"/>
          </w:tcPr>
          <w:p w:rsidR="00E138CA" w:rsidRPr="00BF6A07" w:rsidRDefault="00E138CA" w:rsidP="00B91752">
            <w:pPr>
              <w:pStyle w:val="002"/>
              <w:rPr>
                <w:lang w:eastAsia="en-US"/>
              </w:rPr>
            </w:pPr>
            <w:r w:rsidRPr="00BF6A07">
              <w:rPr>
                <w:lang w:eastAsia="en-US"/>
              </w:rPr>
              <w:t>0,24</w:t>
            </w:r>
          </w:p>
        </w:tc>
        <w:tc>
          <w:tcPr>
            <w:tcW w:w="958"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40" w:type="pct"/>
          </w:tcPr>
          <w:p w:rsidR="00E138CA" w:rsidRPr="00BF6A07" w:rsidRDefault="00E138CA" w:rsidP="00B91752">
            <w:pPr>
              <w:pStyle w:val="002"/>
              <w:rPr>
                <w:lang w:eastAsia="en-US"/>
              </w:rPr>
            </w:pPr>
            <w:r w:rsidRPr="00BF6A07">
              <w:rPr>
                <w:lang w:eastAsia="en-US"/>
              </w:rPr>
              <w:t>Размер земельного участка для кладбища определяется с учетом количества жителей городского округа, но не может превышать 40 га</w:t>
            </w: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8</w:t>
            </w:r>
          </w:p>
        </w:tc>
        <w:tc>
          <w:tcPr>
            <w:tcW w:w="926" w:type="pct"/>
          </w:tcPr>
          <w:p w:rsidR="00E138CA" w:rsidRPr="00BF6A07" w:rsidRDefault="00E138CA" w:rsidP="00B91752">
            <w:pPr>
              <w:pStyle w:val="002"/>
              <w:jc w:val="left"/>
              <w:rPr>
                <w:lang w:eastAsia="en-US"/>
              </w:rPr>
            </w:pPr>
            <w:r w:rsidRPr="00BF6A07">
              <w:rPr>
                <w:lang w:eastAsia="en-US"/>
              </w:rPr>
              <w:t>Бюро похоронного обслуживания</w:t>
            </w:r>
          </w:p>
        </w:tc>
        <w:tc>
          <w:tcPr>
            <w:tcW w:w="613" w:type="pct"/>
          </w:tcPr>
          <w:p w:rsidR="00E138CA" w:rsidRPr="00BF6A07" w:rsidRDefault="00E138CA" w:rsidP="00B91752">
            <w:pPr>
              <w:pStyle w:val="002"/>
              <w:rPr>
                <w:lang w:eastAsia="en-US"/>
              </w:rPr>
            </w:pPr>
            <w:r w:rsidRPr="00BF6A07">
              <w:rPr>
                <w:lang w:eastAsia="en-US"/>
              </w:rPr>
              <w:t>1 объект</w:t>
            </w:r>
          </w:p>
        </w:tc>
        <w:tc>
          <w:tcPr>
            <w:tcW w:w="758" w:type="pct"/>
          </w:tcPr>
          <w:p w:rsidR="00E138CA" w:rsidRPr="00BF6A07" w:rsidRDefault="00E138CA" w:rsidP="00B91752">
            <w:pPr>
              <w:pStyle w:val="002"/>
              <w:rPr>
                <w:lang w:eastAsia="en-US"/>
              </w:rPr>
            </w:pPr>
            <w:r w:rsidRPr="00BF6A07">
              <w:rPr>
                <w:lang w:eastAsia="en-US"/>
              </w:rPr>
              <w:t>1 объект на 0,3 млн. жителей</w:t>
            </w:r>
          </w:p>
        </w:tc>
        <w:tc>
          <w:tcPr>
            <w:tcW w:w="958" w:type="pct"/>
          </w:tcPr>
          <w:p w:rsidR="00E138CA" w:rsidRPr="00BF6A07" w:rsidRDefault="00E138CA" w:rsidP="00B91752">
            <w:pPr>
              <w:pStyle w:val="002"/>
              <w:rPr>
                <w:lang w:eastAsia="en-US"/>
              </w:rPr>
            </w:pPr>
            <w:r w:rsidRPr="00BF6A07">
              <w:rPr>
                <w:lang w:eastAsia="en-US"/>
              </w:rPr>
              <w:t>по заданию на проектирование</w:t>
            </w:r>
          </w:p>
        </w:tc>
        <w:tc>
          <w:tcPr>
            <w:tcW w:w="1540" w:type="pct"/>
          </w:tcPr>
          <w:p w:rsidR="00E138CA" w:rsidRPr="00BF6A07" w:rsidRDefault="00E138CA" w:rsidP="00B91752">
            <w:pPr>
              <w:pStyle w:val="002"/>
              <w:rPr>
                <w:lang w:eastAsia="en-US"/>
              </w:rPr>
            </w:pPr>
          </w:p>
        </w:tc>
      </w:tr>
      <w:tr w:rsidR="00E138CA" w:rsidRPr="00696F69" w:rsidTr="00B91752">
        <w:trPr>
          <w:jc w:val="center"/>
        </w:trPr>
        <w:tc>
          <w:tcPr>
            <w:tcW w:w="204" w:type="pct"/>
          </w:tcPr>
          <w:p w:rsidR="00E138CA" w:rsidRPr="00BF6A07" w:rsidRDefault="00E138CA" w:rsidP="00B91752">
            <w:pPr>
              <w:pStyle w:val="002"/>
              <w:rPr>
                <w:lang w:eastAsia="en-US"/>
              </w:rPr>
            </w:pPr>
            <w:r w:rsidRPr="00BF6A07">
              <w:rPr>
                <w:lang w:eastAsia="en-US"/>
              </w:rPr>
              <w:t>9</w:t>
            </w:r>
          </w:p>
        </w:tc>
        <w:tc>
          <w:tcPr>
            <w:tcW w:w="926" w:type="pct"/>
          </w:tcPr>
          <w:p w:rsidR="00E138CA" w:rsidRPr="00BF6A07" w:rsidRDefault="00E138CA" w:rsidP="00B91752">
            <w:pPr>
              <w:pStyle w:val="002"/>
              <w:jc w:val="left"/>
              <w:rPr>
                <w:lang w:eastAsia="en-US"/>
              </w:rPr>
            </w:pPr>
            <w:r w:rsidRPr="00BF6A07">
              <w:rPr>
                <w:lang w:eastAsia="en-US"/>
              </w:rPr>
              <w:t>Пункт приема вторичного сырья</w:t>
            </w:r>
          </w:p>
        </w:tc>
        <w:tc>
          <w:tcPr>
            <w:tcW w:w="613" w:type="pct"/>
          </w:tcPr>
          <w:p w:rsidR="00E138CA" w:rsidRPr="00BF6A07" w:rsidRDefault="00E138CA" w:rsidP="00B91752">
            <w:pPr>
              <w:pStyle w:val="002"/>
              <w:rPr>
                <w:lang w:eastAsia="en-US"/>
              </w:rPr>
            </w:pPr>
            <w:r w:rsidRPr="00BF6A07">
              <w:rPr>
                <w:lang w:eastAsia="en-US"/>
              </w:rPr>
              <w:t>1 объект</w:t>
            </w:r>
          </w:p>
        </w:tc>
        <w:tc>
          <w:tcPr>
            <w:tcW w:w="758" w:type="pct"/>
          </w:tcPr>
          <w:p w:rsidR="00E138CA" w:rsidRPr="00BF6A07" w:rsidRDefault="00E138CA" w:rsidP="00B91752">
            <w:pPr>
              <w:pStyle w:val="002"/>
              <w:rPr>
                <w:lang w:eastAsia="en-US"/>
              </w:rPr>
            </w:pPr>
            <w:r w:rsidRPr="00BF6A07">
              <w:rPr>
                <w:lang w:eastAsia="en-US"/>
              </w:rPr>
              <w:t>1 объект на микрорайон с населением до 20 тыс. чел.</w:t>
            </w:r>
          </w:p>
        </w:tc>
        <w:tc>
          <w:tcPr>
            <w:tcW w:w="958" w:type="pct"/>
          </w:tcPr>
          <w:p w:rsidR="00E138CA" w:rsidRPr="00BF6A07" w:rsidRDefault="00E138CA" w:rsidP="00B91752">
            <w:pPr>
              <w:pStyle w:val="002"/>
              <w:rPr>
                <w:lang w:eastAsia="en-US"/>
              </w:rPr>
            </w:pPr>
            <w:r w:rsidRPr="00BF6A07">
              <w:rPr>
                <w:lang w:eastAsia="en-US"/>
              </w:rPr>
              <w:t>0,01 га</w:t>
            </w:r>
          </w:p>
        </w:tc>
        <w:tc>
          <w:tcPr>
            <w:tcW w:w="1540" w:type="pct"/>
          </w:tcPr>
          <w:p w:rsidR="00E138CA" w:rsidRPr="00BF6A07" w:rsidRDefault="00E138CA" w:rsidP="00B91752">
            <w:pPr>
              <w:pStyle w:val="002"/>
              <w:rPr>
                <w:lang w:eastAsia="en-US"/>
              </w:rPr>
            </w:pPr>
          </w:p>
        </w:tc>
      </w:tr>
    </w:tbl>
    <w:p w:rsidR="00E138CA" w:rsidRPr="00696F69" w:rsidRDefault="00E138CA" w:rsidP="00DB460E">
      <w:pPr>
        <w:pStyle w:val="001"/>
        <w:sectPr w:rsidR="00E138CA" w:rsidRPr="00696F69" w:rsidSect="00B91752">
          <w:pgSz w:w="15840" w:h="12240" w:orient="landscape"/>
          <w:pgMar w:top="1134" w:right="567" w:bottom="1134" w:left="1418" w:header="720" w:footer="720" w:gutter="0"/>
          <w:cols w:space="720"/>
          <w:noEndnote/>
          <w:docGrid w:linePitch="326"/>
        </w:sectPr>
      </w:pPr>
    </w:p>
    <w:p w:rsidR="00E138CA" w:rsidRPr="00696F69" w:rsidRDefault="00E138CA" w:rsidP="00DB460E">
      <w:pPr>
        <w:pStyle w:val="001"/>
        <w:outlineLvl w:val="0"/>
      </w:pPr>
      <w:bookmarkStart w:id="24" w:name="_Toc470085120"/>
      <w:r w:rsidRPr="00696F69">
        <w:t>3.8. Нормативы обеспеченности административно-деловыми и хозяйственными учреждениями</w:t>
      </w:r>
      <w:bookmarkEnd w:id="24"/>
      <w:r>
        <w:t>.</w:t>
      </w:r>
    </w:p>
    <w:p w:rsidR="00E138CA" w:rsidRPr="00696F69" w:rsidRDefault="00E138CA" w:rsidP="00DB460E">
      <w:pPr>
        <w:pStyle w:val="001"/>
        <w:jc w:val="right"/>
      </w:pPr>
      <w:bookmarkStart w:id="25" w:name="_Ref450146668"/>
      <w:r w:rsidRPr="00696F69">
        <w:t xml:space="preserve">Таблица </w:t>
      </w:r>
      <w:bookmarkEnd w:id="25"/>
      <w:r>
        <w:t>15</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9"/>
        <w:gridCol w:w="2248"/>
        <w:gridCol w:w="1722"/>
        <w:gridCol w:w="1939"/>
        <w:gridCol w:w="2026"/>
        <w:gridCol w:w="1710"/>
      </w:tblGrid>
      <w:tr w:rsidR="00E138CA" w:rsidRPr="00696F69" w:rsidTr="00B91752">
        <w:trPr>
          <w:trHeight w:val="1390"/>
          <w:tblHeader/>
          <w:jc w:val="center"/>
        </w:trPr>
        <w:tc>
          <w:tcPr>
            <w:tcW w:w="324" w:type="pct"/>
          </w:tcPr>
          <w:p w:rsidR="00E138CA" w:rsidRPr="00BF6A07" w:rsidRDefault="00E138CA" w:rsidP="00B91752">
            <w:pPr>
              <w:pStyle w:val="002"/>
              <w:rPr>
                <w:lang w:eastAsia="en-US"/>
              </w:rPr>
            </w:pPr>
            <w:r w:rsidRPr="00BF6A07">
              <w:rPr>
                <w:lang w:eastAsia="en-US"/>
              </w:rPr>
              <w:t>№ п/п</w:t>
            </w:r>
          </w:p>
        </w:tc>
        <w:tc>
          <w:tcPr>
            <w:tcW w:w="1090" w:type="pct"/>
          </w:tcPr>
          <w:p w:rsidR="00E138CA" w:rsidRPr="00BF6A07" w:rsidRDefault="00E138CA" w:rsidP="00B91752">
            <w:pPr>
              <w:pStyle w:val="002"/>
              <w:rPr>
                <w:lang w:eastAsia="en-US"/>
              </w:rPr>
            </w:pPr>
            <w:r w:rsidRPr="00BF6A07">
              <w:rPr>
                <w:lang w:eastAsia="en-US"/>
              </w:rPr>
              <w:t>Учреждения, предприятия, сооружения</w:t>
            </w:r>
          </w:p>
        </w:tc>
        <w:tc>
          <w:tcPr>
            <w:tcW w:w="835" w:type="pct"/>
          </w:tcPr>
          <w:p w:rsidR="00E138CA" w:rsidRPr="00BF6A07" w:rsidRDefault="00E138CA" w:rsidP="00B91752">
            <w:pPr>
              <w:pStyle w:val="002"/>
              <w:rPr>
                <w:lang w:eastAsia="en-US"/>
              </w:rPr>
            </w:pPr>
            <w:r w:rsidRPr="00BF6A07">
              <w:rPr>
                <w:lang w:eastAsia="en-US"/>
              </w:rPr>
              <w:t>Единица измерения</w:t>
            </w:r>
          </w:p>
        </w:tc>
        <w:tc>
          <w:tcPr>
            <w:tcW w:w="940" w:type="pct"/>
          </w:tcPr>
          <w:p w:rsidR="00E138CA" w:rsidRPr="00BF6A07" w:rsidRDefault="00E138CA" w:rsidP="00B91752">
            <w:pPr>
              <w:pStyle w:val="002"/>
              <w:rPr>
                <w:lang w:eastAsia="en-US"/>
              </w:rPr>
            </w:pPr>
            <w:r w:rsidRPr="00BF6A07">
              <w:rPr>
                <w:lang w:eastAsia="en-US"/>
              </w:rPr>
              <w:t xml:space="preserve">Рекомендуемая обеспеченность на 1000 жителей </w:t>
            </w:r>
          </w:p>
        </w:tc>
        <w:tc>
          <w:tcPr>
            <w:tcW w:w="982" w:type="pct"/>
          </w:tcPr>
          <w:p w:rsidR="00E138CA" w:rsidRPr="00BF6A07" w:rsidRDefault="00E138CA" w:rsidP="00B91752">
            <w:pPr>
              <w:pStyle w:val="002"/>
              <w:rPr>
                <w:vertAlign w:val="superscript"/>
                <w:lang w:eastAsia="en-US"/>
              </w:rPr>
            </w:pPr>
            <w:r w:rsidRPr="00BF6A07">
              <w:rPr>
                <w:lang w:eastAsia="en-US"/>
              </w:rPr>
              <w:t>Размер земельного участка</w:t>
            </w:r>
          </w:p>
        </w:tc>
        <w:tc>
          <w:tcPr>
            <w:tcW w:w="829" w:type="pct"/>
          </w:tcPr>
          <w:p w:rsidR="00E138CA" w:rsidRPr="00BF6A07" w:rsidRDefault="00E138CA" w:rsidP="00B91752">
            <w:pPr>
              <w:pStyle w:val="002"/>
              <w:rPr>
                <w:lang w:eastAsia="en-US"/>
              </w:rPr>
            </w:pPr>
            <w:r w:rsidRPr="00BF6A07">
              <w:rPr>
                <w:lang w:eastAsia="en-US"/>
              </w:rPr>
              <w:t>Примечание</w:t>
            </w:r>
          </w:p>
        </w:tc>
      </w:tr>
      <w:tr w:rsidR="00E138CA" w:rsidRPr="00696F69" w:rsidTr="00B91752">
        <w:trPr>
          <w:tblHeader/>
          <w:jc w:val="center"/>
        </w:trPr>
        <w:tc>
          <w:tcPr>
            <w:tcW w:w="324" w:type="pct"/>
          </w:tcPr>
          <w:p w:rsidR="00E138CA" w:rsidRPr="00BF6A07" w:rsidRDefault="00E138CA" w:rsidP="00B91752">
            <w:pPr>
              <w:pStyle w:val="002"/>
              <w:rPr>
                <w:lang w:eastAsia="en-US"/>
              </w:rPr>
            </w:pPr>
            <w:r w:rsidRPr="00BF6A07">
              <w:rPr>
                <w:lang w:eastAsia="en-US"/>
              </w:rPr>
              <w:t>1</w:t>
            </w:r>
          </w:p>
        </w:tc>
        <w:tc>
          <w:tcPr>
            <w:tcW w:w="1090" w:type="pct"/>
          </w:tcPr>
          <w:p w:rsidR="00E138CA" w:rsidRPr="00BF6A07" w:rsidRDefault="00E138CA" w:rsidP="00B91752">
            <w:pPr>
              <w:pStyle w:val="002"/>
              <w:rPr>
                <w:lang w:eastAsia="en-US"/>
              </w:rPr>
            </w:pPr>
            <w:r w:rsidRPr="00BF6A07">
              <w:rPr>
                <w:lang w:eastAsia="en-US"/>
              </w:rPr>
              <w:t>2</w:t>
            </w:r>
          </w:p>
        </w:tc>
        <w:tc>
          <w:tcPr>
            <w:tcW w:w="835" w:type="pct"/>
          </w:tcPr>
          <w:p w:rsidR="00E138CA" w:rsidRPr="00BF6A07" w:rsidRDefault="00E138CA" w:rsidP="00B91752">
            <w:pPr>
              <w:pStyle w:val="002"/>
              <w:rPr>
                <w:lang w:eastAsia="en-US"/>
              </w:rPr>
            </w:pPr>
            <w:r w:rsidRPr="00BF6A07">
              <w:rPr>
                <w:lang w:eastAsia="en-US"/>
              </w:rPr>
              <w:t>3</w:t>
            </w:r>
          </w:p>
        </w:tc>
        <w:tc>
          <w:tcPr>
            <w:tcW w:w="940" w:type="pct"/>
          </w:tcPr>
          <w:p w:rsidR="00E138CA" w:rsidRPr="00BF6A07" w:rsidRDefault="00E138CA" w:rsidP="00B91752">
            <w:pPr>
              <w:pStyle w:val="002"/>
              <w:rPr>
                <w:lang w:eastAsia="en-US"/>
              </w:rPr>
            </w:pPr>
            <w:r w:rsidRPr="00BF6A07">
              <w:rPr>
                <w:lang w:eastAsia="en-US"/>
              </w:rPr>
              <w:t>4</w:t>
            </w:r>
          </w:p>
        </w:tc>
        <w:tc>
          <w:tcPr>
            <w:tcW w:w="982" w:type="pct"/>
          </w:tcPr>
          <w:p w:rsidR="00E138CA" w:rsidRPr="00BF6A07" w:rsidRDefault="00E138CA" w:rsidP="00B91752">
            <w:pPr>
              <w:pStyle w:val="002"/>
              <w:rPr>
                <w:lang w:eastAsia="en-US"/>
              </w:rPr>
            </w:pPr>
            <w:r w:rsidRPr="00BF6A07">
              <w:rPr>
                <w:lang w:eastAsia="en-US"/>
              </w:rPr>
              <w:t>5</w:t>
            </w:r>
          </w:p>
        </w:tc>
        <w:tc>
          <w:tcPr>
            <w:tcW w:w="829" w:type="pct"/>
          </w:tcPr>
          <w:p w:rsidR="00E138CA" w:rsidRPr="00BF6A07" w:rsidRDefault="00E138CA" w:rsidP="00B91752">
            <w:pPr>
              <w:pStyle w:val="002"/>
              <w:rPr>
                <w:lang w:eastAsia="en-US"/>
              </w:rPr>
            </w:pPr>
            <w:r w:rsidRPr="00BF6A07">
              <w:rPr>
                <w:lang w:eastAsia="en-US"/>
              </w:rPr>
              <w:t>6</w:t>
            </w:r>
          </w:p>
        </w:tc>
      </w:tr>
      <w:tr w:rsidR="00E138CA" w:rsidRPr="00696F69" w:rsidTr="00B91752">
        <w:trPr>
          <w:jc w:val="center"/>
        </w:trPr>
        <w:tc>
          <w:tcPr>
            <w:tcW w:w="324" w:type="pct"/>
            <w:vMerge w:val="restart"/>
          </w:tcPr>
          <w:p w:rsidR="00E138CA" w:rsidRPr="00BF6A07" w:rsidRDefault="00E138CA" w:rsidP="00B91752">
            <w:pPr>
              <w:pStyle w:val="002"/>
              <w:rPr>
                <w:lang w:eastAsia="en-US"/>
              </w:rPr>
            </w:pPr>
            <w:r w:rsidRPr="00BF6A07">
              <w:rPr>
                <w:lang w:eastAsia="en-US"/>
              </w:rPr>
              <w:t>1</w:t>
            </w:r>
          </w:p>
        </w:tc>
        <w:tc>
          <w:tcPr>
            <w:tcW w:w="1090" w:type="pct"/>
            <w:vMerge w:val="restart"/>
          </w:tcPr>
          <w:p w:rsidR="00E138CA" w:rsidRPr="00BF6A07" w:rsidRDefault="00E138CA" w:rsidP="00B91752">
            <w:pPr>
              <w:pStyle w:val="002"/>
              <w:jc w:val="left"/>
              <w:rPr>
                <w:lang w:eastAsia="en-US"/>
              </w:rPr>
            </w:pPr>
            <w:r w:rsidRPr="00BF6A07">
              <w:rPr>
                <w:lang w:eastAsia="en-US"/>
              </w:rPr>
              <w:t>Административно-управленческие учреждения и организации</w:t>
            </w:r>
          </w:p>
        </w:tc>
        <w:tc>
          <w:tcPr>
            <w:tcW w:w="835" w:type="pct"/>
          </w:tcPr>
          <w:p w:rsidR="00E138CA" w:rsidRPr="00BF6A07" w:rsidRDefault="00E138CA" w:rsidP="00B91752">
            <w:pPr>
              <w:pStyle w:val="002"/>
              <w:rPr>
                <w:lang w:eastAsia="en-US"/>
              </w:rPr>
            </w:pPr>
            <w:r w:rsidRPr="00BF6A07">
              <w:rPr>
                <w:lang w:eastAsia="en-US"/>
              </w:rPr>
              <w:t>1 рабочее место</w:t>
            </w:r>
          </w:p>
        </w:tc>
        <w:tc>
          <w:tcPr>
            <w:tcW w:w="940" w:type="pct"/>
          </w:tcPr>
          <w:p w:rsidR="00E138CA" w:rsidRPr="00BF6A07" w:rsidRDefault="00E138CA" w:rsidP="00B91752">
            <w:pPr>
              <w:pStyle w:val="002"/>
              <w:rPr>
                <w:lang w:eastAsia="en-US"/>
              </w:rPr>
            </w:pPr>
            <w:r w:rsidRPr="00BF6A07">
              <w:rPr>
                <w:lang w:eastAsia="en-US"/>
              </w:rPr>
              <w:t>По заданию на проектирование</w:t>
            </w:r>
          </w:p>
        </w:tc>
        <w:tc>
          <w:tcPr>
            <w:tcW w:w="982" w:type="pct"/>
          </w:tcPr>
          <w:p w:rsidR="00E138CA" w:rsidRPr="00BF6A07" w:rsidRDefault="00E138CA" w:rsidP="00B91752">
            <w:pPr>
              <w:pStyle w:val="002"/>
              <w:rPr>
                <w:lang w:eastAsia="en-US"/>
              </w:rPr>
            </w:pPr>
            <w:r w:rsidRPr="00BF6A07">
              <w:rPr>
                <w:lang w:eastAsia="en-US"/>
              </w:rPr>
              <w:t xml:space="preserve">При этажности здания: </w:t>
            </w:r>
          </w:p>
          <w:p w:rsidR="00E138CA" w:rsidRPr="00BF6A07" w:rsidRDefault="00E138CA" w:rsidP="00B91752">
            <w:pPr>
              <w:pStyle w:val="002"/>
              <w:rPr>
                <w:lang w:eastAsia="en-US"/>
              </w:rPr>
            </w:pPr>
            <w:r w:rsidRPr="00BF6A07">
              <w:rPr>
                <w:lang w:eastAsia="en-US"/>
              </w:rPr>
              <w:t>3-5 этажей – 44-18,5 м</w:t>
            </w:r>
            <w:r w:rsidRPr="00BF6A07">
              <w:rPr>
                <w:vertAlign w:val="superscript"/>
                <w:lang w:eastAsia="en-US"/>
              </w:rPr>
              <w:t>2</w:t>
            </w:r>
            <w:r w:rsidRPr="00BF6A07">
              <w:rPr>
                <w:lang w:eastAsia="en-US"/>
              </w:rPr>
              <w:t xml:space="preserve"> на 1 рабочее место,</w:t>
            </w:r>
          </w:p>
          <w:p w:rsidR="00E138CA" w:rsidRPr="00BF6A07" w:rsidRDefault="00E138CA" w:rsidP="00B91752">
            <w:pPr>
              <w:pStyle w:val="002"/>
              <w:rPr>
                <w:lang w:eastAsia="en-US"/>
              </w:rPr>
            </w:pPr>
            <w:r w:rsidRPr="00BF6A07">
              <w:rPr>
                <w:lang w:eastAsia="en-US"/>
              </w:rPr>
              <w:t>5-9 этажей – 18,5-13,5 м</w:t>
            </w:r>
            <w:r w:rsidRPr="00BF6A07">
              <w:rPr>
                <w:vertAlign w:val="superscript"/>
                <w:lang w:eastAsia="en-US"/>
              </w:rPr>
              <w:t>2</w:t>
            </w:r>
            <w:r w:rsidRPr="00BF6A07">
              <w:rPr>
                <w:lang w:eastAsia="en-US"/>
              </w:rPr>
              <w:t xml:space="preserve"> на 1 рабочее место.</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Городских органов государственной власти при этажности здания:</w:t>
            </w:r>
          </w:p>
          <w:p w:rsidR="00E138CA" w:rsidRPr="00BF6A07" w:rsidRDefault="00E138CA" w:rsidP="00B91752">
            <w:pPr>
              <w:pStyle w:val="002"/>
              <w:rPr>
                <w:lang w:eastAsia="en-US"/>
              </w:rPr>
            </w:pPr>
            <w:r w:rsidRPr="00BF6A07">
              <w:rPr>
                <w:lang w:eastAsia="en-US"/>
              </w:rPr>
              <w:t>3-5 этажей – 54-30 м</w:t>
            </w:r>
            <w:r w:rsidRPr="00BF6A07">
              <w:rPr>
                <w:vertAlign w:val="superscript"/>
                <w:lang w:eastAsia="en-US"/>
              </w:rPr>
              <w:t>2</w:t>
            </w:r>
            <w:r w:rsidRPr="00BF6A07">
              <w:rPr>
                <w:lang w:eastAsia="en-US"/>
              </w:rPr>
              <w:t xml:space="preserve"> на 1 рабочее место,</w:t>
            </w:r>
          </w:p>
          <w:p w:rsidR="00E138CA" w:rsidRPr="00BF6A07" w:rsidRDefault="00E138CA" w:rsidP="00B91752">
            <w:pPr>
              <w:pStyle w:val="002"/>
              <w:rPr>
                <w:lang w:eastAsia="en-US"/>
              </w:rPr>
            </w:pPr>
            <w:r w:rsidRPr="00BF6A07">
              <w:rPr>
                <w:lang w:eastAsia="en-US"/>
              </w:rPr>
              <w:t>5-9 этажей – 30-13 м</w:t>
            </w:r>
            <w:r w:rsidRPr="00BF6A07">
              <w:rPr>
                <w:vertAlign w:val="superscript"/>
                <w:lang w:eastAsia="en-US"/>
              </w:rPr>
              <w:t>2</w:t>
            </w:r>
            <w:r w:rsidRPr="00BF6A07">
              <w:rPr>
                <w:lang w:eastAsia="en-US"/>
              </w:rPr>
              <w:t xml:space="preserve"> на 1 рабочее место.</w:t>
            </w:r>
          </w:p>
        </w:tc>
        <w:tc>
          <w:tcPr>
            <w:tcW w:w="829" w:type="pct"/>
          </w:tcPr>
          <w:p w:rsidR="00E138CA" w:rsidRPr="00BF6A07" w:rsidRDefault="00E138CA" w:rsidP="00B91752">
            <w:pPr>
              <w:pStyle w:val="002"/>
              <w:rPr>
                <w:lang w:eastAsia="en-US"/>
              </w:rPr>
            </w:pPr>
          </w:p>
        </w:tc>
      </w:tr>
      <w:tr w:rsidR="00E138CA" w:rsidRPr="00696F69" w:rsidTr="00B91752">
        <w:trPr>
          <w:jc w:val="center"/>
        </w:trPr>
        <w:tc>
          <w:tcPr>
            <w:tcW w:w="324" w:type="pct"/>
            <w:vMerge/>
          </w:tcPr>
          <w:p w:rsidR="00E138CA" w:rsidRPr="00BF6A07" w:rsidRDefault="00E138CA" w:rsidP="00B91752">
            <w:pPr>
              <w:pStyle w:val="002"/>
              <w:rPr>
                <w:lang w:eastAsia="en-US"/>
              </w:rPr>
            </w:pPr>
          </w:p>
        </w:tc>
        <w:tc>
          <w:tcPr>
            <w:tcW w:w="1090" w:type="pct"/>
            <w:vMerge/>
          </w:tcPr>
          <w:p w:rsidR="00E138CA" w:rsidRPr="00BF6A07" w:rsidRDefault="00E138CA" w:rsidP="00B91752">
            <w:pPr>
              <w:pStyle w:val="002"/>
              <w:jc w:val="left"/>
              <w:rPr>
                <w:lang w:eastAsia="en-US"/>
              </w:rPr>
            </w:pPr>
          </w:p>
        </w:tc>
        <w:tc>
          <w:tcPr>
            <w:tcW w:w="835" w:type="pct"/>
          </w:tcPr>
          <w:p w:rsidR="00E138CA" w:rsidRPr="00BF6A07" w:rsidRDefault="00E138CA" w:rsidP="00B91752">
            <w:pPr>
              <w:pStyle w:val="002"/>
              <w:rPr>
                <w:lang w:eastAsia="en-US"/>
              </w:rPr>
            </w:pPr>
            <w:r w:rsidRPr="00BF6A07">
              <w:rPr>
                <w:lang w:eastAsia="en-US"/>
              </w:rPr>
              <w:t>объект</w:t>
            </w:r>
          </w:p>
        </w:tc>
        <w:tc>
          <w:tcPr>
            <w:tcW w:w="940" w:type="pct"/>
          </w:tcPr>
          <w:p w:rsidR="00E138CA" w:rsidRPr="00BF6A07" w:rsidRDefault="00E138CA" w:rsidP="00B91752">
            <w:pPr>
              <w:pStyle w:val="002"/>
              <w:rPr>
                <w:lang w:eastAsia="en-US"/>
              </w:rPr>
            </w:pPr>
            <w:r w:rsidRPr="00BF6A07">
              <w:rPr>
                <w:lang w:eastAsia="en-US"/>
              </w:rPr>
              <w:t>1</w:t>
            </w:r>
          </w:p>
        </w:tc>
        <w:tc>
          <w:tcPr>
            <w:tcW w:w="982" w:type="pct"/>
          </w:tcPr>
          <w:p w:rsidR="00E138CA" w:rsidRPr="00BF6A07" w:rsidRDefault="00E138CA" w:rsidP="00B91752">
            <w:pPr>
              <w:pStyle w:val="002"/>
              <w:rPr>
                <w:lang w:eastAsia="en-US"/>
              </w:rPr>
            </w:pPr>
            <w:r w:rsidRPr="00BF6A07">
              <w:rPr>
                <w:lang w:eastAsia="en-US"/>
              </w:rPr>
              <w:t>0,1-0,15 га на объект</w:t>
            </w:r>
          </w:p>
        </w:tc>
        <w:tc>
          <w:tcPr>
            <w:tcW w:w="829" w:type="pct"/>
          </w:tcPr>
          <w:p w:rsidR="00E138CA" w:rsidRPr="00BF6A07" w:rsidRDefault="00E138CA" w:rsidP="00B91752">
            <w:pPr>
              <w:pStyle w:val="002"/>
              <w:rPr>
                <w:lang w:eastAsia="en-US"/>
              </w:rPr>
            </w:pPr>
            <w:r w:rsidRPr="00BF6A07">
              <w:rPr>
                <w:lang w:eastAsia="en-US"/>
              </w:rPr>
              <w:t>Радиус обслуживания 1200 м</w:t>
            </w:r>
          </w:p>
        </w:tc>
      </w:tr>
      <w:tr w:rsidR="00E138CA" w:rsidRPr="00696F69" w:rsidTr="00B91752">
        <w:trPr>
          <w:jc w:val="center"/>
        </w:trPr>
        <w:tc>
          <w:tcPr>
            <w:tcW w:w="324" w:type="pct"/>
          </w:tcPr>
          <w:p w:rsidR="00E138CA" w:rsidRPr="00BF6A07" w:rsidRDefault="00E138CA" w:rsidP="00B91752">
            <w:pPr>
              <w:pStyle w:val="002"/>
              <w:rPr>
                <w:lang w:eastAsia="en-US"/>
              </w:rPr>
            </w:pPr>
            <w:r w:rsidRPr="00BF6A07">
              <w:rPr>
                <w:lang w:eastAsia="en-US"/>
              </w:rPr>
              <w:t>2</w:t>
            </w:r>
          </w:p>
        </w:tc>
        <w:tc>
          <w:tcPr>
            <w:tcW w:w="1090" w:type="pct"/>
          </w:tcPr>
          <w:p w:rsidR="00E138CA" w:rsidRPr="00BF6A07" w:rsidRDefault="00E138CA" w:rsidP="00B91752">
            <w:pPr>
              <w:pStyle w:val="002"/>
              <w:jc w:val="left"/>
              <w:rPr>
                <w:lang w:eastAsia="en-US"/>
              </w:rPr>
            </w:pPr>
            <w:r w:rsidRPr="00BF6A07">
              <w:rPr>
                <w:lang w:eastAsia="en-US"/>
              </w:rPr>
              <w:t>Отделения полиции</w:t>
            </w:r>
          </w:p>
        </w:tc>
        <w:tc>
          <w:tcPr>
            <w:tcW w:w="835" w:type="pct"/>
          </w:tcPr>
          <w:p w:rsidR="00E138CA" w:rsidRPr="00BF6A07" w:rsidRDefault="00E138CA" w:rsidP="00B91752">
            <w:pPr>
              <w:pStyle w:val="002"/>
              <w:rPr>
                <w:lang w:eastAsia="en-US"/>
              </w:rPr>
            </w:pPr>
            <w:r w:rsidRPr="00BF6A07">
              <w:rPr>
                <w:lang w:eastAsia="en-US"/>
              </w:rPr>
              <w:t>1 объект</w:t>
            </w:r>
          </w:p>
        </w:tc>
        <w:tc>
          <w:tcPr>
            <w:tcW w:w="940" w:type="pct"/>
          </w:tcPr>
          <w:p w:rsidR="00E138CA" w:rsidRPr="00BF6A07" w:rsidRDefault="00E138CA" w:rsidP="00B91752">
            <w:pPr>
              <w:pStyle w:val="002"/>
              <w:rPr>
                <w:lang w:eastAsia="en-US"/>
              </w:rPr>
            </w:pPr>
            <w:r w:rsidRPr="00BF6A07">
              <w:rPr>
                <w:lang w:eastAsia="en-US"/>
              </w:rPr>
              <w:t>по заданию на проектирование</w:t>
            </w:r>
          </w:p>
        </w:tc>
        <w:tc>
          <w:tcPr>
            <w:tcW w:w="982" w:type="pct"/>
          </w:tcPr>
          <w:p w:rsidR="00E138CA" w:rsidRPr="00BF6A07" w:rsidRDefault="00E138CA" w:rsidP="00B91752">
            <w:pPr>
              <w:pStyle w:val="002"/>
              <w:rPr>
                <w:lang w:eastAsia="en-US"/>
              </w:rPr>
            </w:pPr>
            <w:r w:rsidRPr="00BF6A07">
              <w:rPr>
                <w:lang w:eastAsia="en-US"/>
              </w:rPr>
              <w:t>0,3-0,5 га</w:t>
            </w:r>
          </w:p>
        </w:tc>
        <w:tc>
          <w:tcPr>
            <w:tcW w:w="829" w:type="pct"/>
          </w:tcPr>
          <w:p w:rsidR="00E138CA" w:rsidRPr="00BF6A07" w:rsidRDefault="00E138CA" w:rsidP="00B91752">
            <w:pPr>
              <w:pStyle w:val="002"/>
              <w:rPr>
                <w:lang w:eastAsia="en-US"/>
              </w:rPr>
            </w:pPr>
          </w:p>
        </w:tc>
      </w:tr>
      <w:tr w:rsidR="00E138CA" w:rsidRPr="00696F69" w:rsidTr="00B91752">
        <w:trPr>
          <w:jc w:val="center"/>
        </w:trPr>
        <w:tc>
          <w:tcPr>
            <w:tcW w:w="324" w:type="pct"/>
          </w:tcPr>
          <w:p w:rsidR="00E138CA" w:rsidRPr="00BF6A07" w:rsidRDefault="00E138CA" w:rsidP="00B91752">
            <w:pPr>
              <w:pStyle w:val="002"/>
              <w:rPr>
                <w:lang w:eastAsia="en-US"/>
              </w:rPr>
            </w:pPr>
            <w:r w:rsidRPr="00BF6A07">
              <w:rPr>
                <w:lang w:eastAsia="en-US"/>
              </w:rPr>
              <w:t>3</w:t>
            </w:r>
          </w:p>
        </w:tc>
        <w:tc>
          <w:tcPr>
            <w:tcW w:w="1090" w:type="pct"/>
          </w:tcPr>
          <w:p w:rsidR="00E138CA" w:rsidRPr="00BF6A07" w:rsidRDefault="00E138CA" w:rsidP="00B91752">
            <w:pPr>
              <w:pStyle w:val="002"/>
              <w:jc w:val="left"/>
              <w:rPr>
                <w:lang w:eastAsia="en-US"/>
              </w:rPr>
            </w:pPr>
            <w:r w:rsidRPr="00BF6A07">
              <w:rPr>
                <w:lang w:eastAsia="en-US"/>
              </w:rPr>
              <w:t xml:space="preserve">Опорные пункты охраны порядка </w:t>
            </w:r>
          </w:p>
          <w:p w:rsidR="00E138CA" w:rsidRPr="00BF6A07" w:rsidRDefault="00E138CA" w:rsidP="00B91752">
            <w:pPr>
              <w:pStyle w:val="002"/>
              <w:jc w:val="left"/>
              <w:rPr>
                <w:lang w:eastAsia="en-US"/>
              </w:rPr>
            </w:pPr>
          </w:p>
          <w:p w:rsidR="00E138CA" w:rsidRPr="00BF6A07" w:rsidRDefault="00E138CA" w:rsidP="00B91752">
            <w:pPr>
              <w:pStyle w:val="002"/>
              <w:jc w:val="left"/>
              <w:rPr>
                <w:lang w:eastAsia="en-US"/>
              </w:rPr>
            </w:pPr>
          </w:p>
          <w:p w:rsidR="00E138CA" w:rsidRPr="00BF6A07" w:rsidRDefault="00E138CA" w:rsidP="00B91752">
            <w:pPr>
              <w:pStyle w:val="002"/>
              <w:jc w:val="left"/>
              <w:rPr>
                <w:lang w:eastAsia="en-US"/>
              </w:rPr>
            </w:pPr>
          </w:p>
          <w:p w:rsidR="00E138CA" w:rsidRPr="00BF6A07" w:rsidRDefault="00E138CA" w:rsidP="00B91752">
            <w:pPr>
              <w:pStyle w:val="002"/>
              <w:jc w:val="left"/>
              <w:rPr>
                <w:lang w:eastAsia="en-US"/>
              </w:rPr>
            </w:pPr>
          </w:p>
        </w:tc>
        <w:tc>
          <w:tcPr>
            <w:tcW w:w="835"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940" w:type="pct"/>
          </w:tcPr>
          <w:p w:rsidR="00E138CA" w:rsidRPr="00BF6A07" w:rsidRDefault="00E138CA" w:rsidP="00B91752">
            <w:pPr>
              <w:pStyle w:val="002"/>
              <w:rPr>
                <w:lang w:eastAsia="en-US"/>
              </w:rPr>
            </w:pPr>
            <w:r w:rsidRPr="00BF6A07">
              <w:rPr>
                <w:lang w:eastAsia="en-US"/>
              </w:rPr>
              <w:t>по заданию на проектирование или в составе отделения полиции</w:t>
            </w:r>
          </w:p>
        </w:tc>
        <w:tc>
          <w:tcPr>
            <w:tcW w:w="982" w:type="pct"/>
          </w:tcPr>
          <w:p w:rsidR="00E138CA" w:rsidRPr="00BF6A07" w:rsidRDefault="00E138CA" w:rsidP="00B91752">
            <w:pPr>
              <w:pStyle w:val="002"/>
              <w:rPr>
                <w:lang w:eastAsia="en-US"/>
              </w:rPr>
            </w:pPr>
            <w:r w:rsidRPr="00BF6A07">
              <w:rPr>
                <w:lang w:eastAsia="en-US"/>
              </w:rPr>
              <w:t>8 м</w:t>
            </w:r>
            <w:r w:rsidRPr="00BF6A07">
              <w:rPr>
                <w:vertAlign w:val="superscript"/>
                <w:lang w:eastAsia="en-US"/>
              </w:rPr>
              <w:t>2</w:t>
            </w:r>
            <w:r w:rsidRPr="00BF6A07">
              <w:rPr>
                <w:lang w:eastAsia="en-US"/>
              </w:rPr>
              <w:t xml:space="preserve"> на 1 м</w:t>
            </w:r>
            <w:r w:rsidRPr="00BF6A07">
              <w:rPr>
                <w:vertAlign w:val="superscript"/>
                <w:lang w:eastAsia="en-US"/>
              </w:rPr>
              <w:t>2</w:t>
            </w:r>
            <w:r w:rsidRPr="00BF6A07">
              <w:rPr>
                <w:lang w:eastAsia="en-US"/>
              </w:rPr>
              <w:t xml:space="preserve"> общей площади опорного пункта</w:t>
            </w:r>
          </w:p>
        </w:tc>
        <w:tc>
          <w:tcPr>
            <w:tcW w:w="829" w:type="pct"/>
          </w:tcPr>
          <w:p w:rsidR="00E138CA" w:rsidRPr="00BF6A07" w:rsidRDefault="00E138CA" w:rsidP="00B91752">
            <w:pPr>
              <w:pStyle w:val="002"/>
              <w:rPr>
                <w:lang w:eastAsia="en-US"/>
              </w:rPr>
            </w:pPr>
            <w:r w:rsidRPr="00BF6A07">
              <w:rPr>
                <w:lang w:eastAsia="en-US"/>
              </w:rPr>
              <w:t>Возможно встроенно-пристроенные.</w:t>
            </w:r>
          </w:p>
          <w:p w:rsidR="00E138CA" w:rsidRPr="00BF6A07" w:rsidRDefault="00E138CA" w:rsidP="00B91752">
            <w:pPr>
              <w:pStyle w:val="002"/>
              <w:rPr>
                <w:lang w:eastAsia="en-US"/>
              </w:rPr>
            </w:pPr>
            <w:r w:rsidRPr="00BF6A07">
              <w:rPr>
                <w:lang w:eastAsia="en-US"/>
              </w:rPr>
              <w:t>Радиус обслуживания – 750 м</w:t>
            </w:r>
          </w:p>
        </w:tc>
      </w:tr>
      <w:tr w:rsidR="00E138CA" w:rsidRPr="00696F69" w:rsidTr="00B91752">
        <w:trPr>
          <w:jc w:val="center"/>
        </w:trPr>
        <w:tc>
          <w:tcPr>
            <w:tcW w:w="324" w:type="pct"/>
          </w:tcPr>
          <w:p w:rsidR="00E138CA" w:rsidRPr="00BF6A07" w:rsidRDefault="00E138CA" w:rsidP="00B91752">
            <w:pPr>
              <w:pStyle w:val="002"/>
              <w:rPr>
                <w:lang w:eastAsia="en-US"/>
              </w:rPr>
            </w:pPr>
            <w:r w:rsidRPr="00BF6A07">
              <w:rPr>
                <w:lang w:eastAsia="en-US"/>
              </w:rPr>
              <w:t>3.1</w:t>
            </w:r>
          </w:p>
        </w:tc>
        <w:tc>
          <w:tcPr>
            <w:tcW w:w="1090" w:type="pct"/>
          </w:tcPr>
          <w:p w:rsidR="00E138CA" w:rsidRPr="00BF6A07" w:rsidRDefault="00E138CA" w:rsidP="00B91752">
            <w:pPr>
              <w:pStyle w:val="002"/>
              <w:jc w:val="left"/>
              <w:rPr>
                <w:lang w:eastAsia="en-US"/>
              </w:rPr>
            </w:pPr>
            <w:r w:rsidRPr="00BF6A07">
              <w:rPr>
                <w:lang w:eastAsia="en-US"/>
              </w:rPr>
              <w:t xml:space="preserve">для территорий малоэтажной застройки в городах </w:t>
            </w:r>
          </w:p>
        </w:tc>
        <w:tc>
          <w:tcPr>
            <w:tcW w:w="835" w:type="pct"/>
          </w:tcPr>
          <w:p w:rsidR="00E138CA" w:rsidRPr="00BF6A07" w:rsidRDefault="00E138CA" w:rsidP="00B91752">
            <w:pPr>
              <w:pStyle w:val="002"/>
              <w:rPr>
                <w:lang w:eastAsia="en-US"/>
              </w:rPr>
            </w:pPr>
            <w:r w:rsidRPr="00BF6A07">
              <w:rPr>
                <w:lang w:eastAsia="en-US"/>
              </w:rPr>
              <w:t>объект</w:t>
            </w:r>
          </w:p>
        </w:tc>
        <w:tc>
          <w:tcPr>
            <w:tcW w:w="940" w:type="pct"/>
          </w:tcPr>
          <w:p w:rsidR="00E138CA" w:rsidRPr="00BF6A07" w:rsidRDefault="00E138CA" w:rsidP="00B91752">
            <w:pPr>
              <w:pStyle w:val="002"/>
              <w:rPr>
                <w:lang w:eastAsia="en-US"/>
              </w:rPr>
            </w:pPr>
            <w:r w:rsidRPr="00BF6A07">
              <w:rPr>
                <w:lang w:eastAsia="en-US"/>
              </w:rPr>
              <w:t>1</w:t>
            </w:r>
          </w:p>
        </w:tc>
        <w:tc>
          <w:tcPr>
            <w:tcW w:w="982" w:type="pct"/>
          </w:tcPr>
          <w:p w:rsidR="00E138CA" w:rsidRPr="00BF6A07" w:rsidRDefault="00E138CA" w:rsidP="00B91752">
            <w:pPr>
              <w:pStyle w:val="002"/>
              <w:rPr>
                <w:lang w:eastAsia="en-US"/>
              </w:rPr>
            </w:pPr>
            <w:r w:rsidRPr="00BF6A07">
              <w:rPr>
                <w:lang w:eastAsia="en-US"/>
              </w:rPr>
              <w:t>0,15 га на объект</w:t>
            </w:r>
          </w:p>
        </w:tc>
        <w:tc>
          <w:tcPr>
            <w:tcW w:w="829" w:type="pct"/>
          </w:tcPr>
          <w:p w:rsidR="00E138CA" w:rsidRPr="00BF6A07" w:rsidRDefault="00E138CA" w:rsidP="00B91752">
            <w:pPr>
              <w:pStyle w:val="002"/>
              <w:rPr>
                <w:lang w:eastAsia="en-US"/>
              </w:rPr>
            </w:pPr>
            <w:r w:rsidRPr="00BF6A07">
              <w:rPr>
                <w:lang w:eastAsia="en-US"/>
              </w:rPr>
              <w:t>Радиус обслуживания – 800 м</w:t>
            </w:r>
          </w:p>
        </w:tc>
      </w:tr>
      <w:tr w:rsidR="00E138CA" w:rsidRPr="00696F69" w:rsidTr="00B91752">
        <w:trPr>
          <w:trHeight w:val="1265"/>
          <w:jc w:val="center"/>
        </w:trPr>
        <w:tc>
          <w:tcPr>
            <w:tcW w:w="324" w:type="pct"/>
          </w:tcPr>
          <w:p w:rsidR="00E138CA" w:rsidRPr="00BF6A07" w:rsidRDefault="00E138CA" w:rsidP="00B91752">
            <w:pPr>
              <w:pStyle w:val="002"/>
              <w:rPr>
                <w:lang w:eastAsia="en-US"/>
              </w:rPr>
            </w:pPr>
            <w:r w:rsidRPr="00BF6A07">
              <w:rPr>
                <w:lang w:eastAsia="en-US"/>
              </w:rPr>
              <w:t>4</w:t>
            </w:r>
          </w:p>
        </w:tc>
        <w:tc>
          <w:tcPr>
            <w:tcW w:w="1090" w:type="pct"/>
          </w:tcPr>
          <w:p w:rsidR="00E138CA" w:rsidRPr="00BF6A07" w:rsidRDefault="00E138CA" w:rsidP="00B91752">
            <w:pPr>
              <w:pStyle w:val="002"/>
              <w:jc w:val="left"/>
              <w:rPr>
                <w:lang w:eastAsia="en-US"/>
              </w:rPr>
            </w:pPr>
            <w:r w:rsidRPr="00BF6A07">
              <w:rPr>
                <w:lang w:eastAsia="en-US"/>
              </w:rPr>
              <w:t>Отделения, филиалы банка (операционное место обслуживания вкладчиков)</w:t>
            </w:r>
          </w:p>
        </w:tc>
        <w:tc>
          <w:tcPr>
            <w:tcW w:w="835" w:type="pct"/>
          </w:tcPr>
          <w:p w:rsidR="00E138CA" w:rsidRPr="00BF6A07" w:rsidRDefault="00E138CA" w:rsidP="00B91752">
            <w:pPr>
              <w:pStyle w:val="002"/>
              <w:rPr>
                <w:lang w:eastAsia="en-US"/>
              </w:rPr>
            </w:pPr>
            <w:r w:rsidRPr="00BF6A07">
              <w:rPr>
                <w:lang w:eastAsia="en-US"/>
              </w:rPr>
              <w:t>1 операционное место</w:t>
            </w:r>
          </w:p>
        </w:tc>
        <w:tc>
          <w:tcPr>
            <w:tcW w:w="940" w:type="pct"/>
          </w:tcPr>
          <w:p w:rsidR="00E138CA" w:rsidRPr="00BF6A07" w:rsidRDefault="00E138CA" w:rsidP="00B91752">
            <w:pPr>
              <w:pStyle w:val="002"/>
              <w:rPr>
                <w:lang w:eastAsia="en-US"/>
              </w:rPr>
            </w:pPr>
            <w:r w:rsidRPr="00BF6A07">
              <w:rPr>
                <w:lang w:eastAsia="en-US"/>
              </w:rPr>
              <w:t>0,3-0,5</w:t>
            </w:r>
          </w:p>
        </w:tc>
        <w:tc>
          <w:tcPr>
            <w:tcW w:w="982" w:type="pct"/>
          </w:tcPr>
          <w:p w:rsidR="00E138CA" w:rsidRPr="00BF6A07" w:rsidRDefault="00E138CA" w:rsidP="00B91752">
            <w:pPr>
              <w:pStyle w:val="002"/>
              <w:rPr>
                <w:lang w:eastAsia="en-US"/>
              </w:rPr>
            </w:pPr>
            <w:r w:rsidRPr="00BF6A07">
              <w:rPr>
                <w:lang w:eastAsia="en-US"/>
              </w:rPr>
              <w:t>0,05 га – при 3 операционных местах,</w:t>
            </w:r>
          </w:p>
          <w:p w:rsidR="00E138CA" w:rsidRPr="00BF6A07" w:rsidRDefault="00E138CA" w:rsidP="00B91752">
            <w:pPr>
              <w:pStyle w:val="002"/>
              <w:rPr>
                <w:lang w:eastAsia="en-US"/>
              </w:rPr>
            </w:pPr>
            <w:r w:rsidRPr="00BF6A07">
              <w:rPr>
                <w:lang w:eastAsia="en-US"/>
              </w:rPr>
              <w:t>0,4 га – при 20 операционных местах</w:t>
            </w:r>
          </w:p>
        </w:tc>
        <w:tc>
          <w:tcPr>
            <w:tcW w:w="829" w:type="pct"/>
          </w:tcPr>
          <w:p w:rsidR="00E138CA" w:rsidRPr="00BF6A07" w:rsidRDefault="00E138CA" w:rsidP="00B91752">
            <w:pPr>
              <w:pStyle w:val="002"/>
              <w:rPr>
                <w:lang w:eastAsia="en-US"/>
              </w:rPr>
            </w:pPr>
            <w:r w:rsidRPr="00BF6A07">
              <w:rPr>
                <w:lang w:eastAsia="en-US"/>
              </w:rPr>
              <w:t>Возможно встроенно-пристроенные радиус обслуживания – 500 м</w:t>
            </w:r>
          </w:p>
        </w:tc>
      </w:tr>
      <w:tr w:rsidR="00E138CA" w:rsidRPr="00696F69" w:rsidTr="00B91752">
        <w:trPr>
          <w:trHeight w:val="1840"/>
          <w:jc w:val="center"/>
        </w:trPr>
        <w:tc>
          <w:tcPr>
            <w:tcW w:w="324" w:type="pct"/>
          </w:tcPr>
          <w:p w:rsidR="00E138CA" w:rsidRPr="00BF6A07" w:rsidRDefault="00E138CA" w:rsidP="00B91752">
            <w:pPr>
              <w:pStyle w:val="002"/>
              <w:rPr>
                <w:lang w:eastAsia="en-US"/>
              </w:rPr>
            </w:pPr>
            <w:r w:rsidRPr="00BF6A07">
              <w:rPr>
                <w:lang w:eastAsia="en-US"/>
              </w:rPr>
              <w:t>5</w:t>
            </w:r>
          </w:p>
        </w:tc>
        <w:tc>
          <w:tcPr>
            <w:tcW w:w="1090" w:type="pct"/>
          </w:tcPr>
          <w:p w:rsidR="00E138CA" w:rsidRPr="00BF6A07" w:rsidRDefault="00E138CA" w:rsidP="00B91752">
            <w:pPr>
              <w:pStyle w:val="002"/>
              <w:jc w:val="left"/>
              <w:rPr>
                <w:lang w:eastAsia="en-US"/>
              </w:rPr>
            </w:pPr>
            <w:r w:rsidRPr="00BF6A07">
              <w:rPr>
                <w:lang w:eastAsia="en-US"/>
              </w:rPr>
              <w:t xml:space="preserve">Отделения, филиалы банка, операционные кассы отделения Сбербанка для территорий малоэтажной застройки в городе </w:t>
            </w:r>
          </w:p>
        </w:tc>
        <w:tc>
          <w:tcPr>
            <w:tcW w:w="835" w:type="pct"/>
          </w:tcPr>
          <w:p w:rsidR="00E138CA" w:rsidRPr="00BF6A07" w:rsidRDefault="00E138CA" w:rsidP="00B91752">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940" w:type="pct"/>
          </w:tcPr>
          <w:p w:rsidR="00E138CA" w:rsidRPr="00BF6A07" w:rsidRDefault="00E138CA" w:rsidP="00B91752">
            <w:pPr>
              <w:pStyle w:val="002"/>
              <w:rPr>
                <w:lang w:eastAsia="en-US"/>
              </w:rPr>
            </w:pPr>
            <w:r w:rsidRPr="00BF6A07">
              <w:rPr>
                <w:lang w:eastAsia="en-US"/>
              </w:rPr>
              <w:t>40</w:t>
            </w:r>
          </w:p>
        </w:tc>
        <w:tc>
          <w:tcPr>
            <w:tcW w:w="982" w:type="pct"/>
          </w:tcPr>
          <w:p w:rsidR="00E138CA" w:rsidRPr="00BF6A07" w:rsidRDefault="00E138CA" w:rsidP="00B91752">
            <w:pPr>
              <w:pStyle w:val="002"/>
              <w:rPr>
                <w:lang w:eastAsia="en-US"/>
              </w:rPr>
            </w:pPr>
            <w:r w:rsidRPr="00BF6A07">
              <w:rPr>
                <w:lang w:eastAsia="en-US"/>
              </w:rPr>
              <w:t>0,1-0,15 га на объект</w:t>
            </w:r>
          </w:p>
        </w:tc>
        <w:tc>
          <w:tcPr>
            <w:tcW w:w="829" w:type="pct"/>
          </w:tcPr>
          <w:p w:rsidR="00E138CA" w:rsidRPr="00BF6A07" w:rsidRDefault="00E138CA" w:rsidP="00B91752">
            <w:pPr>
              <w:pStyle w:val="002"/>
              <w:rPr>
                <w:lang w:eastAsia="en-US"/>
              </w:rPr>
            </w:pPr>
            <w:r w:rsidRPr="00BF6A07">
              <w:rPr>
                <w:lang w:eastAsia="en-US"/>
              </w:rPr>
              <w:t>Радиус обслуживания – 800 м</w:t>
            </w:r>
          </w:p>
        </w:tc>
      </w:tr>
      <w:tr w:rsidR="00E138CA" w:rsidRPr="00696F69" w:rsidTr="00B91752">
        <w:trPr>
          <w:jc w:val="center"/>
        </w:trPr>
        <w:tc>
          <w:tcPr>
            <w:tcW w:w="324" w:type="pct"/>
          </w:tcPr>
          <w:p w:rsidR="00E138CA" w:rsidRPr="00BF6A07" w:rsidRDefault="00E138CA" w:rsidP="00B91752">
            <w:pPr>
              <w:pStyle w:val="002"/>
              <w:rPr>
                <w:lang w:eastAsia="en-US"/>
              </w:rPr>
            </w:pPr>
            <w:r w:rsidRPr="00BF6A07">
              <w:rPr>
                <w:lang w:eastAsia="en-US"/>
              </w:rPr>
              <w:t>6</w:t>
            </w:r>
          </w:p>
        </w:tc>
        <w:tc>
          <w:tcPr>
            <w:tcW w:w="1090" w:type="pct"/>
          </w:tcPr>
          <w:p w:rsidR="00E138CA" w:rsidRPr="00BF6A07" w:rsidRDefault="00E138CA" w:rsidP="00B91752">
            <w:pPr>
              <w:pStyle w:val="002"/>
              <w:jc w:val="left"/>
              <w:rPr>
                <w:lang w:eastAsia="en-US"/>
              </w:rPr>
            </w:pPr>
            <w:r w:rsidRPr="00BF6A07">
              <w:rPr>
                <w:lang w:eastAsia="en-US"/>
              </w:rPr>
              <w:t>Проектные организации и конструкторские бюро</w:t>
            </w:r>
          </w:p>
        </w:tc>
        <w:tc>
          <w:tcPr>
            <w:tcW w:w="835" w:type="pct"/>
          </w:tcPr>
          <w:p w:rsidR="00E138CA" w:rsidRPr="00BF6A07" w:rsidRDefault="00E138CA" w:rsidP="00B91752">
            <w:pPr>
              <w:pStyle w:val="002"/>
              <w:rPr>
                <w:lang w:eastAsia="en-US"/>
              </w:rPr>
            </w:pPr>
            <w:r w:rsidRPr="00BF6A07">
              <w:rPr>
                <w:lang w:eastAsia="en-US"/>
              </w:rPr>
              <w:t>1 объект</w:t>
            </w:r>
          </w:p>
        </w:tc>
        <w:tc>
          <w:tcPr>
            <w:tcW w:w="940" w:type="pct"/>
          </w:tcPr>
          <w:p w:rsidR="00E138CA" w:rsidRPr="00BF6A07" w:rsidRDefault="00E138CA" w:rsidP="00B91752">
            <w:pPr>
              <w:pStyle w:val="002"/>
              <w:rPr>
                <w:lang w:eastAsia="en-US"/>
              </w:rPr>
            </w:pPr>
            <w:r w:rsidRPr="00BF6A07">
              <w:rPr>
                <w:lang w:eastAsia="en-US"/>
              </w:rPr>
              <w:t>По заданию на проектирование</w:t>
            </w:r>
          </w:p>
        </w:tc>
        <w:tc>
          <w:tcPr>
            <w:tcW w:w="982" w:type="pct"/>
          </w:tcPr>
          <w:p w:rsidR="00E138CA" w:rsidRPr="00BF6A07" w:rsidRDefault="00E138CA" w:rsidP="00B91752">
            <w:pPr>
              <w:pStyle w:val="002"/>
              <w:rPr>
                <w:lang w:eastAsia="en-US"/>
              </w:rPr>
            </w:pPr>
            <w:r w:rsidRPr="00BF6A07">
              <w:rPr>
                <w:lang w:eastAsia="en-US"/>
              </w:rPr>
              <w:t>В зависимости от этажности здания:</w:t>
            </w:r>
          </w:p>
          <w:p w:rsidR="00E138CA" w:rsidRPr="00BF6A07" w:rsidRDefault="00E138CA" w:rsidP="00B91752">
            <w:pPr>
              <w:pStyle w:val="002"/>
              <w:rPr>
                <w:lang w:eastAsia="en-US"/>
              </w:rPr>
            </w:pPr>
            <w:r w:rsidRPr="00BF6A07">
              <w:rPr>
                <w:lang w:eastAsia="en-US"/>
              </w:rPr>
              <w:t>2-5 этажей – 30-15 м</w:t>
            </w:r>
            <w:r w:rsidRPr="00BF6A07">
              <w:rPr>
                <w:vertAlign w:val="superscript"/>
                <w:lang w:eastAsia="en-US"/>
              </w:rPr>
              <w:t>2</w:t>
            </w:r>
            <w:r w:rsidRPr="00BF6A07">
              <w:rPr>
                <w:lang w:eastAsia="en-US"/>
              </w:rPr>
              <w:t xml:space="preserve"> на 1 сотрудника,</w:t>
            </w:r>
          </w:p>
          <w:p w:rsidR="00E138CA" w:rsidRPr="00BF6A07" w:rsidRDefault="00E138CA" w:rsidP="00B91752">
            <w:pPr>
              <w:pStyle w:val="002"/>
              <w:rPr>
                <w:lang w:eastAsia="en-US"/>
              </w:rPr>
            </w:pPr>
            <w:r w:rsidRPr="00BF6A07">
              <w:rPr>
                <w:lang w:eastAsia="en-US"/>
              </w:rPr>
              <w:t>5-9 этажей – 15-9,5 м</w:t>
            </w:r>
            <w:r w:rsidRPr="00BF6A07">
              <w:rPr>
                <w:vertAlign w:val="superscript"/>
                <w:lang w:eastAsia="en-US"/>
              </w:rPr>
              <w:t>2</w:t>
            </w:r>
            <w:r w:rsidRPr="00BF6A07">
              <w:rPr>
                <w:lang w:eastAsia="en-US"/>
              </w:rPr>
              <w:t xml:space="preserve"> на 1 сотрудника</w:t>
            </w:r>
          </w:p>
        </w:tc>
        <w:tc>
          <w:tcPr>
            <w:tcW w:w="829" w:type="pct"/>
          </w:tcPr>
          <w:p w:rsidR="00E138CA" w:rsidRPr="00BF6A07" w:rsidRDefault="00E138CA" w:rsidP="00B91752">
            <w:pPr>
              <w:pStyle w:val="002"/>
              <w:rPr>
                <w:lang w:eastAsia="en-US"/>
              </w:rPr>
            </w:pPr>
          </w:p>
        </w:tc>
      </w:tr>
      <w:tr w:rsidR="00E138CA" w:rsidRPr="00696F69" w:rsidTr="00B91752">
        <w:trPr>
          <w:jc w:val="center"/>
        </w:trPr>
        <w:tc>
          <w:tcPr>
            <w:tcW w:w="324" w:type="pct"/>
          </w:tcPr>
          <w:p w:rsidR="00E138CA" w:rsidRPr="00BF6A07" w:rsidRDefault="00E138CA" w:rsidP="00B91752">
            <w:pPr>
              <w:pStyle w:val="002"/>
              <w:rPr>
                <w:lang w:eastAsia="en-US"/>
              </w:rPr>
            </w:pPr>
            <w:r w:rsidRPr="00BF6A07">
              <w:rPr>
                <w:lang w:eastAsia="en-US"/>
              </w:rPr>
              <w:t>7</w:t>
            </w:r>
          </w:p>
        </w:tc>
        <w:tc>
          <w:tcPr>
            <w:tcW w:w="1090" w:type="pct"/>
          </w:tcPr>
          <w:p w:rsidR="00E138CA" w:rsidRPr="00BF6A07" w:rsidRDefault="00E138CA" w:rsidP="00B91752">
            <w:pPr>
              <w:pStyle w:val="002"/>
              <w:jc w:val="left"/>
              <w:rPr>
                <w:lang w:eastAsia="en-US"/>
              </w:rPr>
            </w:pPr>
            <w:r w:rsidRPr="00BF6A07">
              <w:rPr>
                <w:lang w:eastAsia="en-US"/>
              </w:rPr>
              <w:t>Отделение связи для территорий малоэтажной застройки в городском округе</w:t>
            </w:r>
          </w:p>
        </w:tc>
        <w:tc>
          <w:tcPr>
            <w:tcW w:w="835" w:type="pct"/>
          </w:tcPr>
          <w:p w:rsidR="00E138CA" w:rsidRPr="00BF6A07" w:rsidRDefault="00E138CA" w:rsidP="00B91752">
            <w:pPr>
              <w:pStyle w:val="002"/>
              <w:rPr>
                <w:lang w:eastAsia="en-US"/>
              </w:rPr>
            </w:pPr>
            <w:r w:rsidRPr="00BF6A07">
              <w:rPr>
                <w:lang w:eastAsia="en-US"/>
              </w:rPr>
              <w:t>1 объект</w:t>
            </w:r>
          </w:p>
        </w:tc>
        <w:tc>
          <w:tcPr>
            <w:tcW w:w="940" w:type="pct"/>
          </w:tcPr>
          <w:p w:rsidR="00E138CA" w:rsidRPr="00BF6A07" w:rsidRDefault="00E138CA" w:rsidP="00B91752">
            <w:pPr>
              <w:pStyle w:val="002"/>
              <w:rPr>
                <w:lang w:eastAsia="en-US"/>
              </w:rPr>
            </w:pPr>
            <w:r w:rsidRPr="00BF6A07">
              <w:rPr>
                <w:lang w:eastAsia="en-US"/>
              </w:rPr>
              <w:t>1 объект на 9-25 тыс. жителей (по категориям)</w:t>
            </w:r>
          </w:p>
        </w:tc>
        <w:tc>
          <w:tcPr>
            <w:tcW w:w="982" w:type="pct"/>
          </w:tcPr>
          <w:p w:rsidR="00E138CA" w:rsidRPr="00BF6A07" w:rsidRDefault="00E138CA" w:rsidP="00B91752">
            <w:pPr>
              <w:pStyle w:val="002"/>
              <w:rPr>
                <w:lang w:eastAsia="en-US"/>
              </w:rPr>
            </w:pPr>
            <w:r w:rsidRPr="00BF6A07">
              <w:rPr>
                <w:lang w:eastAsia="en-US"/>
              </w:rPr>
              <w:t>Отделения связи микрорайона, жилого района, для обслуживаемого населения:</w:t>
            </w:r>
          </w:p>
          <w:p w:rsidR="00E138CA" w:rsidRPr="00BF6A07" w:rsidRDefault="00E138CA" w:rsidP="00B91752">
            <w:pPr>
              <w:pStyle w:val="002"/>
              <w:rPr>
                <w:lang w:eastAsia="en-US"/>
              </w:rPr>
            </w:pPr>
            <w:r w:rsidRPr="00BF6A07">
              <w:rPr>
                <w:lang w:eastAsia="en-US"/>
              </w:rPr>
              <w:t>до 9 тыс. чел. – 0,07-0,08 га,</w:t>
            </w:r>
          </w:p>
          <w:p w:rsidR="00E138CA" w:rsidRPr="00BF6A07" w:rsidRDefault="00E138CA" w:rsidP="00B91752">
            <w:pPr>
              <w:pStyle w:val="002"/>
              <w:rPr>
                <w:lang w:eastAsia="en-US"/>
              </w:rPr>
            </w:pPr>
            <w:r w:rsidRPr="00BF6A07">
              <w:rPr>
                <w:lang w:eastAsia="en-US"/>
              </w:rPr>
              <w:t>9-18 тыс. чел. – 0,09-0,1 га,</w:t>
            </w:r>
          </w:p>
          <w:p w:rsidR="00E138CA" w:rsidRPr="00BF6A07" w:rsidRDefault="00E138CA" w:rsidP="00B91752">
            <w:pPr>
              <w:pStyle w:val="002"/>
              <w:rPr>
                <w:lang w:eastAsia="en-US"/>
              </w:rPr>
            </w:pPr>
            <w:r w:rsidRPr="00BF6A07">
              <w:rPr>
                <w:lang w:eastAsia="en-US"/>
              </w:rPr>
              <w:t>20-25 тыс. чел. – 0,11-0,12 га.</w:t>
            </w:r>
          </w:p>
        </w:tc>
        <w:tc>
          <w:tcPr>
            <w:tcW w:w="829" w:type="pct"/>
          </w:tcPr>
          <w:p w:rsidR="00E138CA" w:rsidRPr="00BF6A07" w:rsidRDefault="00E138CA" w:rsidP="00B91752">
            <w:pPr>
              <w:pStyle w:val="002"/>
              <w:rPr>
                <w:lang w:eastAsia="en-US"/>
              </w:rPr>
            </w:pPr>
            <w:r w:rsidRPr="00BF6A07">
              <w:rPr>
                <w:lang w:eastAsia="en-US"/>
              </w:rPr>
              <w:t>Размещение отделении, узлов связи, почтамтов, агентств Роспечати, телеграфов, междугородных, городских телефонных станций, абонентских терминалов спутниковой связи, станций проводного вещания, объектов радиовещания и телевидения их группы, мощность (вместимость) и размеры необходимых участков принимать в соответствии с действующими нормами и правилами.</w:t>
            </w: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Радиус обслуживания: для многоэтажной жилой застройки – 500 м,</w:t>
            </w:r>
          </w:p>
          <w:p w:rsidR="00E138CA" w:rsidRPr="00BF6A07" w:rsidRDefault="00E138CA" w:rsidP="00B91752">
            <w:pPr>
              <w:pStyle w:val="002"/>
              <w:rPr>
                <w:lang w:eastAsia="en-US"/>
              </w:rPr>
            </w:pPr>
            <w:r w:rsidRPr="00BF6A07">
              <w:rPr>
                <w:lang w:eastAsia="en-US"/>
              </w:rPr>
              <w:t>для малоэтажной жилой застройки – 800 м</w:t>
            </w:r>
          </w:p>
        </w:tc>
      </w:tr>
      <w:tr w:rsidR="00E138CA" w:rsidRPr="00696F69" w:rsidTr="00B91752">
        <w:trPr>
          <w:jc w:val="center"/>
        </w:trPr>
        <w:tc>
          <w:tcPr>
            <w:tcW w:w="324" w:type="pct"/>
          </w:tcPr>
          <w:p w:rsidR="00E138CA" w:rsidRPr="00BF6A07" w:rsidRDefault="00E138CA" w:rsidP="00B91752">
            <w:pPr>
              <w:pStyle w:val="002"/>
              <w:rPr>
                <w:lang w:eastAsia="en-US"/>
              </w:rPr>
            </w:pPr>
            <w:r w:rsidRPr="00BF6A07">
              <w:rPr>
                <w:lang w:eastAsia="en-US"/>
              </w:rPr>
              <w:t>8</w:t>
            </w:r>
          </w:p>
        </w:tc>
        <w:tc>
          <w:tcPr>
            <w:tcW w:w="1090" w:type="pct"/>
          </w:tcPr>
          <w:p w:rsidR="00E138CA" w:rsidRPr="00BF6A07" w:rsidRDefault="00E138CA" w:rsidP="00B91752">
            <w:pPr>
              <w:pStyle w:val="002"/>
              <w:jc w:val="left"/>
              <w:rPr>
                <w:lang w:eastAsia="en-US"/>
              </w:rPr>
            </w:pPr>
            <w:r w:rsidRPr="00BF6A07">
              <w:rPr>
                <w:lang w:eastAsia="en-US"/>
              </w:rPr>
              <w:t>Районные (городские) суды</w:t>
            </w:r>
          </w:p>
        </w:tc>
        <w:tc>
          <w:tcPr>
            <w:tcW w:w="835" w:type="pct"/>
          </w:tcPr>
          <w:p w:rsidR="00E138CA" w:rsidRPr="00BF6A07" w:rsidRDefault="00E138CA" w:rsidP="00B91752">
            <w:pPr>
              <w:pStyle w:val="002"/>
              <w:rPr>
                <w:lang w:eastAsia="en-US"/>
              </w:rPr>
            </w:pPr>
            <w:r w:rsidRPr="00BF6A07">
              <w:rPr>
                <w:lang w:eastAsia="en-US"/>
              </w:rPr>
              <w:t>1 судья</w:t>
            </w:r>
          </w:p>
        </w:tc>
        <w:tc>
          <w:tcPr>
            <w:tcW w:w="940" w:type="pct"/>
          </w:tcPr>
          <w:p w:rsidR="00E138CA" w:rsidRPr="00BF6A07" w:rsidRDefault="00E138CA" w:rsidP="00B91752">
            <w:pPr>
              <w:pStyle w:val="002"/>
              <w:rPr>
                <w:lang w:eastAsia="en-US"/>
              </w:rPr>
            </w:pPr>
            <w:r w:rsidRPr="00BF6A07">
              <w:rPr>
                <w:lang w:eastAsia="en-US"/>
              </w:rPr>
              <w:t>1 на 30 тыс. жителей</w:t>
            </w:r>
          </w:p>
        </w:tc>
        <w:tc>
          <w:tcPr>
            <w:tcW w:w="982" w:type="pct"/>
          </w:tcPr>
          <w:p w:rsidR="00E138CA" w:rsidRPr="00BF6A07" w:rsidRDefault="00E138CA" w:rsidP="00B91752">
            <w:pPr>
              <w:pStyle w:val="002"/>
              <w:rPr>
                <w:lang w:eastAsia="en-US"/>
              </w:rPr>
            </w:pPr>
            <w:r w:rsidRPr="00BF6A07">
              <w:rPr>
                <w:lang w:eastAsia="en-US"/>
              </w:rPr>
              <w:t>0,15 га на объект – при 1 судье;</w:t>
            </w:r>
          </w:p>
          <w:p w:rsidR="00E138CA" w:rsidRPr="00BF6A07" w:rsidRDefault="00E138CA" w:rsidP="00B91752">
            <w:pPr>
              <w:pStyle w:val="002"/>
              <w:rPr>
                <w:lang w:eastAsia="en-US"/>
              </w:rPr>
            </w:pPr>
            <w:r w:rsidRPr="00BF6A07">
              <w:rPr>
                <w:lang w:eastAsia="en-US"/>
              </w:rPr>
              <w:t>0,4 га на объект – при 5 судьях;</w:t>
            </w:r>
          </w:p>
          <w:p w:rsidR="00E138CA" w:rsidRPr="00BF6A07" w:rsidRDefault="00E138CA" w:rsidP="00B91752">
            <w:pPr>
              <w:pStyle w:val="002"/>
              <w:rPr>
                <w:lang w:eastAsia="en-US"/>
              </w:rPr>
            </w:pPr>
            <w:r w:rsidRPr="00BF6A07">
              <w:rPr>
                <w:lang w:eastAsia="en-US"/>
              </w:rPr>
              <w:t>0,3 га на объект – при 10 членах суда;</w:t>
            </w:r>
          </w:p>
          <w:p w:rsidR="00E138CA" w:rsidRPr="00BF6A07" w:rsidRDefault="00E138CA" w:rsidP="00B91752">
            <w:pPr>
              <w:pStyle w:val="002"/>
              <w:rPr>
                <w:lang w:eastAsia="en-US"/>
              </w:rPr>
            </w:pPr>
            <w:r w:rsidRPr="00BF6A07">
              <w:rPr>
                <w:lang w:eastAsia="en-US"/>
              </w:rPr>
              <w:t>0,5 га на объект – при 25 членах суда</w:t>
            </w:r>
          </w:p>
        </w:tc>
        <w:tc>
          <w:tcPr>
            <w:tcW w:w="829" w:type="pct"/>
          </w:tcPr>
          <w:p w:rsidR="00E138CA" w:rsidRPr="00BF6A07" w:rsidRDefault="00E138CA" w:rsidP="00B91752">
            <w:pPr>
              <w:pStyle w:val="002"/>
              <w:rPr>
                <w:lang w:eastAsia="en-US"/>
              </w:rPr>
            </w:pPr>
          </w:p>
        </w:tc>
      </w:tr>
      <w:tr w:rsidR="00E138CA" w:rsidRPr="00696F69" w:rsidTr="00B91752">
        <w:trPr>
          <w:jc w:val="center"/>
        </w:trPr>
        <w:tc>
          <w:tcPr>
            <w:tcW w:w="324" w:type="pct"/>
          </w:tcPr>
          <w:p w:rsidR="00E138CA" w:rsidRPr="00BF6A07" w:rsidRDefault="00E138CA" w:rsidP="00B91752">
            <w:pPr>
              <w:pStyle w:val="002"/>
              <w:rPr>
                <w:lang w:eastAsia="en-US"/>
              </w:rPr>
            </w:pPr>
            <w:r w:rsidRPr="00BF6A07">
              <w:rPr>
                <w:lang w:eastAsia="en-US"/>
              </w:rPr>
              <w:t>9</w:t>
            </w:r>
          </w:p>
        </w:tc>
        <w:tc>
          <w:tcPr>
            <w:tcW w:w="1090" w:type="pct"/>
          </w:tcPr>
          <w:p w:rsidR="00E138CA" w:rsidRPr="00BF6A07" w:rsidRDefault="00E138CA" w:rsidP="00B91752">
            <w:pPr>
              <w:pStyle w:val="002"/>
              <w:jc w:val="left"/>
              <w:rPr>
                <w:lang w:eastAsia="en-US"/>
              </w:rPr>
            </w:pPr>
            <w:r w:rsidRPr="00BF6A07">
              <w:rPr>
                <w:lang w:eastAsia="en-US"/>
              </w:rPr>
              <w:t>Юридические консультации</w:t>
            </w:r>
          </w:p>
        </w:tc>
        <w:tc>
          <w:tcPr>
            <w:tcW w:w="835" w:type="pct"/>
          </w:tcPr>
          <w:p w:rsidR="00E138CA" w:rsidRPr="00BF6A07" w:rsidRDefault="00E138CA" w:rsidP="00B91752">
            <w:pPr>
              <w:pStyle w:val="002"/>
              <w:rPr>
                <w:lang w:eastAsia="en-US"/>
              </w:rPr>
            </w:pPr>
            <w:r w:rsidRPr="00BF6A07">
              <w:rPr>
                <w:lang w:eastAsia="en-US"/>
              </w:rPr>
              <w:t>1 юрист-адвокат</w:t>
            </w:r>
          </w:p>
        </w:tc>
        <w:tc>
          <w:tcPr>
            <w:tcW w:w="940" w:type="pct"/>
          </w:tcPr>
          <w:p w:rsidR="00E138CA" w:rsidRPr="00BF6A07" w:rsidRDefault="00E138CA" w:rsidP="00B91752">
            <w:pPr>
              <w:pStyle w:val="002"/>
              <w:rPr>
                <w:lang w:eastAsia="en-US"/>
              </w:rPr>
            </w:pPr>
            <w:r w:rsidRPr="00BF6A07">
              <w:rPr>
                <w:lang w:eastAsia="en-US"/>
              </w:rPr>
              <w:t>1 на 10 тыс. жителей</w:t>
            </w:r>
          </w:p>
        </w:tc>
        <w:tc>
          <w:tcPr>
            <w:tcW w:w="982" w:type="pct"/>
          </w:tcPr>
          <w:p w:rsidR="00E138CA" w:rsidRPr="00BF6A07" w:rsidRDefault="00E138CA" w:rsidP="00B91752">
            <w:pPr>
              <w:pStyle w:val="002"/>
              <w:rPr>
                <w:lang w:eastAsia="en-US"/>
              </w:rPr>
            </w:pPr>
            <w:r w:rsidRPr="00BF6A07">
              <w:rPr>
                <w:lang w:eastAsia="en-US"/>
              </w:rPr>
              <w:t>По заданию на проектирование</w:t>
            </w:r>
          </w:p>
        </w:tc>
        <w:tc>
          <w:tcPr>
            <w:tcW w:w="829" w:type="pct"/>
            <w:vMerge w:val="restart"/>
          </w:tcPr>
          <w:p w:rsidR="00E138CA" w:rsidRPr="00BF6A07" w:rsidRDefault="00E138CA" w:rsidP="00B91752">
            <w:pPr>
              <w:pStyle w:val="002"/>
              <w:rPr>
                <w:lang w:eastAsia="en-US"/>
              </w:rPr>
            </w:pPr>
            <w:r w:rsidRPr="00BF6A07">
              <w:rPr>
                <w:lang w:eastAsia="en-US"/>
              </w:rPr>
              <w:t>Возможно встроенно-пристроенные</w:t>
            </w:r>
          </w:p>
        </w:tc>
      </w:tr>
      <w:tr w:rsidR="00E138CA" w:rsidRPr="00696F69" w:rsidTr="00B91752">
        <w:trPr>
          <w:jc w:val="center"/>
        </w:trPr>
        <w:tc>
          <w:tcPr>
            <w:tcW w:w="324" w:type="pct"/>
          </w:tcPr>
          <w:p w:rsidR="00E138CA" w:rsidRPr="00BF6A07" w:rsidRDefault="00E138CA" w:rsidP="00B91752">
            <w:pPr>
              <w:pStyle w:val="002"/>
              <w:rPr>
                <w:lang w:eastAsia="en-US"/>
              </w:rPr>
            </w:pPr>
            <w:r w:rsidRPr="00BF6A07">
              <w:rPr>
                <w:lang w:eastAsia="en-US"/>
              </w:rPr>
              <w:t>10</w:t>
            </w:r>
          </w:p>
        </w:tc>
        <w:tc>
          <w:tcPr>
            <w:tcW w:w="1090" w:type="pct"/>
          </w:tcPr>
          <w:p w:rsidR="00E138CA" w:rsidRPr="00BF6A07" w:rsidRDefault="00E138CA" w:rsidP="00B91752">
            <w:pPr>
              <w:pStyle w:val="002"/>
              <w:jc w:val="left"/>
              <w:rPr>
                <w:lang w:eastAsia="en-US"/>
              </w:rPr>
            </w:pPr>
            <w:r w:rsidRPr="00BF6A07">
              <w:rPr>
                <w:lang w:eastAsia="en-US"/>
              </w:rPr>
              <w:t>Нотариальные конторы</w:t>
            </w:r>
          </w:p>
        </w:tc>
        <w:tc>
          <w:tcPr>
            <w:tcW w:w="835" w:type="pct"/>
          </w:tcPr>
          <w:p w:rsidR="00E138CA" w:rsidRPr="00BF6A07" w:rsidRDefault="00E138CA" w:rsidP="00B91752">
            <w:pPr>
              <w:pStyle w:val="002"/>
              <w:rPr>
                <w:lang w:eastAsia="en-US"/>
              </w:rPr>
            </w:pPr>
            <w:r w:rsidRPr="00BF6A07">
              <w:rPr>
                <w:lang w:eastAsia="en-US"/>
              </w:rPr>
              <w:t>1 нотариус</w:t>
            </w:r>
          </w:p>
        </w:tc>
        <w:tc>
          <w:tcPr>
            <w:tcW w:w="940" w:type="pct"/>
          </w:tcPr>
          <w:p w:rsidR="00E138CA" w:rsidRPr="00BF6A07" w:rsidRDefault="00E138CA" w:rsidP="00B91752">
            <w:pPr>
              <w:pStyle w:val="002"/>
              <w:rPr>
                <w:lang w:eastAsia="en-US"/>
              </w:rPr>
            </w:pPr>
            <w:r w:rsidRPr="00BF6A07">
              <w:rPr>
                <w:lang w:eastAsia="en-US"/>
              </w:rPr>
              <w:t>1 на 30 тыс. жителей</w:t>
            </w:r>
          </w:p>
        </w:tc>
        <w:tc>
          <w:tcPr>
            <w:tcW w:w="982" w:type="pct"/>
          </w:tcPr>
          <w:p w:rsidR="00E138CA" w:rsidRPr="00BF6A07" w:rsidRDefault="00E138CA" w:rsidP="00B91752">
            <w:pPr>
              <w:pStyle w:val="002"/>
              <w:rPr>
                <w:lang w:eastAsia="en-US"/>
              </w:rPr>
            </w:pPr>
            <w:r w:rsidRPr="00BF6A07">
              <w:rPr>
                <w:lang w:eastAsia="en-US"/>
              </w:rPr>
              <w:t>По заданию на проектирование</w:t>
            </w:r>
          </w:p>
        </w:tc>
        <w:tc>
          <w:tcPr>
            <w:tcW w:w="829" w:type="pct"/>
            <w:vMerge/>
          </w:tcPr>
          <w:p w:rsidR="00E138CA" w:rsidRPr="00BF6A07" w:rsidRDefault="00E138CA" w:rsidP="00B91752">
            <w:pPr>
              <w:pStyle w:val="002"/>
              <w:rPr>
                <w:lang w:eastAsia="en-US"/>
              </w:rPr>
            </w:pPr>
          </w:p>
        </w:tc>
      </w:tr>
    </w:tbl>
    <w:p w:rsidR="00E138CA" w:rsidRDefault="00E138CA" w:rsidP="00DB460E">
      <w:pPr>
        <w:pStyle w:val="001"/>
      </w:pPr>
      <w:bookmarkStart w:id="26" w:name="_Toc470085121"/>
      <w:r w:rsidRPr="00696F69">
        <w:t>3.9. Расчетные показатели муниципальных архивов</w:t>
      </w:r>
      <w:bookmarkEnd w:id="26"/>
      <w:r>
        <w:t>.</w:t>
      </w:r>
    </w:p>
    <w:p w:rsidR="00E138CA" w:rsidRPr="00696F69" w:rsidRDefault="00E138CA" w:rsidP="00DB460E">
      <w:pPr>
        <w:pStyle w:val="001"/>
        <w:jc w:val="right"/>
      </w:pPr>
      <w:r w:rsidRPr="00696F69">
        <w:t xml:space="preserve">Таблица </w:t>
      </w:r>
      <w:r>
        <w:t>16</w:t>
      </w: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0"/>
        <w:gridCol w:w="3488"/>
        <w:gridCol w:w="3644"/>
        <w:gridCol w:w="1898"/>
        <w:gridCol w:w="566"/>
      </w:tblGrid>
      <w:tr w:rsidR="00E138CA" w:rsidRPr="00696F69" w:rsidTr="00B91752">
        <w:trPr>
          <w:trHeight w:val="210"/>
          <w:tblHeader/>
          <w:jc w:val="center"/>
        </w:trPr>
        <w:tc>
          <w:tcPr>
            <w:tcW w:w="313" w:type="pct"/>
          </w:tcPr>
          <w:p w:rsidR="00E138CA" w:rsidRPr="00BF6A07" w:rsidRDefault="00E138CA" w:rsidP="00B91752">
            <w:pPr>
              <w:pStyle w:val="002"/>
              <w:rPr>
                <w:lang w:eastAsia="en-US"/>
              </w:rPr>
            </w:pPr>
            <w:r w:rsidRPr="00BF6A07">
              <w:rPr>
                <w:lang w:eastAsia="en-US"/>
              </w:rPr>
              <w:t>№ п/п</w:t>
            </w:r>
          </w:p>
        </w:tc>
        <w:tc>
          <w:tcPr>
            <w:tcW w:w="1704" w:type="pct"/>
          </w:tcPr>
          <w:p w:rsidR="00E138CA" w:rsidRPr="00BF6A07" w:rsidRDefault="00E138CA" w:rsidP="00B91752">
            <w:pPr>
              <w:pStyle w:val="002"/>
              <w:rPr>
                <w:lang w:eastAsia="en-US"/>
              </w:rPr>
            </w:pPr>
            <w:r w:rsidRPr="00BF6A07">
              <w:rPr>
                <w:lang w:eastAsia="en-US"/>
              </w:rPr>
              <w:t>Наименование вида объекта</w:t>
            </w:r>
          </w:p>
        </w:tc>
        <w:tc>
          <w:tcPr>
            <w:tcW w:w="1780" w:type="pct"/>
          </w:tcPr>
          <w:p w:rsidR="00E138CA" w:rsidRPr="00BF6A07" w:rsidRDefault="00E138CA" w:rsidP="00B91752">
            <w:pPr>
              <w:pStyle w:val="002"/>
              <w:rPr>
                <w:lang w:eastAsia="en-US"/>
              </w:rPr>
            </w:pPr>
            <w:r w:rsidRPr="00BF6A07">
              <w:rPr>
                <w:lang w:eastAsia="en-US"/>
              </w:rPr>
              <w:t>Наименование расчетного показателя, единица измерения</w:t>
            </w:r>
          </w:p>
        </w:tc>
        <w:tc>
          <w:tcPr>
            <w:tcW w:w="1204" w:type="pct"/>
            <w:gridSpan w:val="2"/>
          </w:tcPr>
          <w:p w:rsidR="00E138CA" w:rsidRPr="00BF6A07" w:rsidRDefault="00E138CA" w:rsidP="00B91752">
            <w:pPr>
              <w:pStyle w:val="002"/>
              <w:rPr>
                <w:lang w:eastAsia="en-US"/>
              </w:rPr>
            </w:pPr>
            <w:r w:rsidRPr="00BF6A07">
              <w:rPr>
                <w:lang w:eastAsia="en-US"/>
              </w:rPr>
              <w:t>Значение расчетного показателя</w:t>
            </w:r>
          </w:p>
        </w:tc>
      </w:tr>
      <w:tr w:rsidR="00E138CA" w:rsidRPr="00696F69" w:rsidTr="00B91752">
        <w:trPr>
          <w:trHeight w:val="51"/>
          <w:jc w:val="center"/>
        </w:trPr>
        <w:tc>
          <w:tcPr>
            <w:tcW w:w="313" w:type="pct"/>
          </w:tcPr>
          <w:p w:rsidR="00E138CA" w:rsidRPr="00BF6A07" w:rsidRDefault="00E138CA" w:rsidP="00B91752">
            <w:pPr>
              <w:pStyle w:val="002"/>
              <w:rPr>
                <w:lang w:eastAsia="en-US"/>
              </w:rPr>
            </w:pPr>
            <w:r w:rsidRPr="00BF6A07">
              <w:rPr>
                <w:lang w:eastAsia="en-US"/>
              </w:rPr>
              <w:t>1</w:t>
            </w:r>
          </w:p>
        </w:tc>
        <w:tc>
          <w:tcPr>
            <w:tcW w:w="1704" w:type="pct"/>
          </w:tcPr>
          <w:p w:rsidR="00E138CA" w:rsidRPr="00BF6A07" w:rsidRDefault="00E138CA" w:rsidP="00B91752">
            <w:pPr>
              <w:pStyle w:val="002"/>
              <w:rPr>
                <w:lang w:eastAsia="en-US"/>
              </w:rPr>
            </w:pPr>
            <w:r w:rsidRPr="00BF6A07">
              <w:rPr>
                <w:lang w:eastAsia="en-US"/>
              </w:rPr>
              <w:t>2</w:t>
            </w:r>
          </w:p>
        </w:tc>
        <w:tc>
          <w:tcPr>
            <w:tcW w:w="1780" w:type="pct"/>
          </w:tcPr>
          <w:p w:rsidR="00E138CA" w:rsidRPr="00BF6A07" w:rsidRDefault="00E138CA" w:rsidP="00B91752">
            <w:pPr>
              <w:pStyle w:val="002"/>
              <w:rPr>
                <w:lang w:eastAsia="en-US"/>
              </w:rPr>
            </w:pPr>
            <w:r w:rsidRPr="00BF6A07">
              <w:rPr>
                <w:lang w:eastAsia="en-US"/>
              </w:rPr>
              <w:t>3</w:t>
            </w:r>
          </w:p>
        </w:tc>
        <w:tc>
          <w:tcPr>
            <w:tcW w:w="1204" w:type="pct"/>
            <w:gridSpan w:val="2"/>
          </w:tcPr>
          <w:p w:rsidR="00E138CA" w:rsidRPr="00BF6A07" w:rsidRDefault="00E138CA" w:rsidP="00B91752">
            <w:pPr>
              <w:pStyle w:val="002"/>
              <w:rPr>
                <w:lang w:eastAsia="en-US"/>
              </w:rPr>
            </w:pPr>
            <w:r w:rsidRPr="00BF6A07">
              <w:rPr>
                <w:lang w:eastAsia="en-US"/>
              </w:rPr>
              <w:t>4</w:t>
            </w:r>
          </w:p>
        </w:tc>
      </w:tr>
      <w:tr w:rsidR="00E138CA" w:rsidRPr="00696F69" w:rsidTr="00B91752">
        <w:trPr>
          <w:trHeight w:val="51"/>
          <w:jc w:val="center"/>
        </w:trPr>
        <w:tc>
          <w:tcPr>
            <w:tcW w:w="313" w:type="pct"/>
            <w:vMerge w:val="restart"/>
          </w:tcPr>
          <w:p w:rsidR="00E138CA" w:rsidRPr="00BF6A07" w:rsidRDefault="00E138CA" w:rsidP="00B91752">
            <w:pPr>
              <w:pStyle w:val="002"/>
              <w:rPr>
                <w:lang w:eastAsia="en-US"/>
              </w:rPr>
            </w:pPr>
            <w:r w:rsidRPr="00BF6A07">
              <w:rPr>
                <w:lang w:eastAsia="en-US"/>
              </w:rPr>
              <w:t>1</w:t>
            </w:r>
          </w:p>
          <w:p w:rsidR="00E138CA" w:rsidRPr="00BF6A07" w:rsidRDefault="00E138CA" w:rsidP="00B91752">
            <w:pPr>
              <w:pStyle w:val="002"/>
              <w:rPr>
                <w:lang w:eastAsia="en-US"/>
              </w:rPr>
            </w:pPr>
          </w:p>
          <w:p w:rsidR="00E138CA" w:rsidRPr="00BF6A07" w:rsidRDefault="00E138CA" w:rsidP="00B91752">
            <w:pPr>
              <w:pStyle w:val="002"/>
              <w:rPr>
                <w:lang w:eastAsia="en-US"/>
              </w:rPr>
            </w:pPr>
          </w:p>
          <w:p w:rsidR="00E138CA" w:rsidRPr="00BF6A07" w:rsidRDefault="00E138CA" w:rsidP="00B91752">
            <w:pPr>
              <w:pStyle w:val="002"/>
              <w:rPr>
                <w:lang w:eastAsia="en-US"/>
              </w:rPr>
            </w:pPr>
          </w:p>
        </w:tc>
        <w:tc>
          <w:tcPr>
            <w:tcW w:w="1704" w:type="pct"/>
            <w:vMerge w:val="restart"/>
          </w:tcPr>
          <w:p w:rsidR="00E138CA" w:rsidRPr="00BF6A07" w:rsidRDefault="00E138CA" w:rsidP="00B91752">
            <w:pPr>
              <w:pStyle w:val="002"/>
              <w:rPr>
                <w:lang w:eastAsia="en-US"/>
              </w:rPr>
            </w:pPr>
            <w:r w:rsidRPr="00BF6A07">
              <w:rPr>
                <w:lang w:eastAsia="en-US"/>
              </w:rPr>
              <w:t xml:space="preserve">Муниципальные архивы </w:t>
            </w:r>
          </w:p>
        </w:tc>
        <w:tc>
          <w:tcPr>
            <w:tcW w:w="1780" w:type="pct"/>
          </w:tcPr>
          <w:p w:rsidR="00E138CA" w:rsidRPr="00BF6A07" w:rsidRDefault="00E138CA" w:rsidP="00B91752">
            <w:pPr>
              <w:pStyle w:val="002"/>
              <w:rPr>
                <w:lang w:eastAsia="en-US"/>
              </w:rPr>
            </w:pPr>
            <w:r w:rsidRPr="00BF6A07">
              <w:rPr>
                <w:lang w:eastAsia="en-US"/>
              </w:rPr>
              <w:t>Уровень обеспеченности, объект на городской округ</w:t>
            </w:r>
          </w:p>
        </w:tc>
        <w:tc>
          <w:tcPr>
            <w:tcW w:w="1204" w:type="pct"/>
            <w:gridSpan w:val="2"/>
          </w:tcPr>
          <w:p w:rsidR="00E138CA" w:rsidRPr="00BF6A07" w:rsidRDefault="00E138CA" w:rsidP="00B91752">
            <w:pPr>
              <w:pStyle w:val="002"/>
              <w:rPr>
                <w:lang w:eastAsia="en-US"/>
              </w:rPr>
            </w:pPr>
            <w:r w:rsidRPr="00BF6A07">
              <w:rPr>
                <w:lang w:eastAsia="en-US"/>
              </w:rPr>
              <w:t>1</w:t>
            </w:r>
          </w:p>
        </w:tc>
      </w:tr>
      <w:tr w:rsidR="00E138CA" w:rsidRPr="00696F69" w:rsidTr="00B91752">
        <w:trPr>
          <w:trHeight w:val="51"/>
          <w:jc w:val="center"/>
        </w:trPr>
        <w:tc>
          <w:tcPr>
            <w:tcW w:w="313" w:type="pct"/>
            <w:vMerge/>
          </w:tcPr>
          <w:p w:rsidR="00E138CA" w:rsidRPr="00BF6A07" w:rsidRDefault="00E138CA" w:rsidP="00B91752">
            <w:pPr>
              <w:pStyle w:val="002"/>
              <w:rPr>
                <w:lang w:eastAsia="en-US"/>
              </w:rPr>
            </w:pPr>
          </w:p>
        </w:tc>
        <w:tc>
          <w:tcPr>
            <w:tcW w:w="1704" w:type="pct"/>
            <w:vMerge/>
          </w:tcPr>
          <w:p w:rsidR="00E138CA" w:rsidRPr="00BF6A07" w:rsidRDefault="00E138CA" w:rsidP="00B91752">
            <w:pPr>
              <w:pStyle w:val="002"/>
              <w:rPr>
                <w:lang w:eastAsia="en-US"/>
              </w:rPr>
            </w:pPr>
          </w:p>
        </w:tc>
        <w:tc>
          <w:tcPr>
            <w:tcW w:w="1780" w:type="pct"/>
            <w:vMerge w:val="restart"/>
          </w:tcPr>
          <w:p w:rsidR="00E138CA" w:rsidRPr="00BF6A07" w:rsidRDefault="00E138CA" w:rsidP="00B91752">
            <w:pPr>
              <w:pStyle w:val="002"/>
              <w:rPr>
                <w:lang w:eastAsia="en-US"/>
              </w:rPr>
            </w:pPr>
            <w:r w:rsidRPr="00BF6A07">
              <w:rPr>
                <w:lang w:eastAsia="en-US"/>
              </w:rPr>
              <w:t>Размер земельного участка, га</w:t>
            </w:r>
          </w:p>
        </w:tc>
        <w:tc>
          <w:tcPr>
            <w:tcW w:w="927" w:type="pct"/>
          </w:tcPr>
          <w:p w:rsidR="00E138CA" w:rsidRPr="00BF6A07" w:rsidRDefault="00E138CA" w:rsidP="00B91752">
            <w:pPr>
              <w:pStyle w:val="002"/>
              <w:rPr>
                <w:lang w:eastAsia="en-US"/>
              </w:rPr>
            </w:pPr>
            <w:r w:rsidRPr="00BF6A07">
              <w:rPr>
                <w:lang w:eastAsia="en-US"/>
              </w:rPr>
              <w:t xml:space="preserve">вместимость, млн. единиц хранения </w:t>
            </w:r>
          </w:p>
        </w:tc>
        <w:tc>
          <w:tcPr>
            <w:tcW w:w="276" w:type="pct"/>
          </w:tcPr>
          <w:p w:rsidR="00E138CA" w:rsidRPr="00BF6A07" w:rsidRDefault="00E138CA" w:rsidP="00B91752">
            <w:pPr>
              <w:pStyle w:val="002"/>
              <w:rPr>
                <w:lang w:eastAsia="en-US"/>
              </w:rPr>
            </w:pPr>
            <w:r w:rsidRPr="00BF6A07">
              <w:rPr>
                <w:lang w:eastAsia="en-US"/>
              </w:rPr>
              <w:t xml:space="preserve">га </w:t>
            </w:r>
          </w:p>
        </w:tc>
      </w:tr>
      <w:tr w:rsidR="00E138CA" w:rsidRPr="00696F69" w:rsidTr="00B91752">
        <w:trPr>
          <w:trHeight w:val="51"/>
          <w:jc w:val="center"/>
        </w:trPr>
        <w:tc>
          <w:tcPr>
            <w:tcW w:w="313" w:type="pct"/>
            <w:vMerge/>
          </w:tcPr>
          <w:p w:rsidR="00E138CA" w:rsidRPr="00BF6A07" w:rsidRDefault="00E138CA" w:rsidP="00B91752">
            <w:pPr>
              <w:pStyle w:val="002"/>
              <w:rPr>
                <w:lang w:eastAsia="en-US"/>
              </w:rPr>
            </w:pPr>
          </w:p>
        </w:tc>
        <w:tc>
          <w:tcPr>
            <w:tcW w:w="1704" w:type="pct"/>
            <w:vMerge/>
          </w:tcPr>
          <w:p w:rsidR="00E138CA" w:rsidRPr="00BF6A07" w:rsidRDefault="00E138CA" w:rsidP="00B91752">
            <w:pPr>
              <w:pStyle w:val="002"/>
              <w:rPr>
                <w:lang w:eastAsia="en-US"/>
              </w:rPr>
            </w:pPr>
          </w:p>
        </w:tc>
        <w:tc>
          <w:tcPr>
            <w:tcW w:w="1780" w:type="pct"/>
            <w:vMerge/>
          </w:tcPr>
          <w:p w:rsidR="00E138CA" w:rsidRPr="00BF6A07" w:rsidRDefault="00E138CA" w:rsidP="00B91752">
            <w:pPr>
              <w:pStyle w:val="002"/>
              <w:rPr>
                <w:lang w:eastAsia="en-US"/>
              </w:rPr>
            </w:pPr>
          </w:p>
        </w:tc>
        <w:tc>
          <w:tcPr>
            <w:tcW w:w="927" w:type="pct"/>
          </w:tcPr>
          <w:p w:rsidR="00E138CA" w:rsidRPr="00BF6A07" w:rsidRDefault="00E138CA" w:rsidP="00B91752">
            <w:pPr>
              <w:pStyle w:val="002"/>
              <w:rPr>
                <w:lang w:eastAsia="en-US"/>
              </w:rPr>
            </w:pPr>
            <w:r w:rsidRPr="00BF6A07">
              <w:rPr>
                <w:lang w:eastAsia="en-US"/>
              </w:rPr>
              <w:t xml:space="preserve">до 0,5 </w:t>
            </w:r>
          </w:p>
        </w:tc>
        <w:tc>
          <w:tcPr>
            <w:tcW w:w="276" w:type="pct"/>
          </w:tcPr>
          <w:p w:rsidR="00E138CA" w:rsidRPr="00BF6A07" w:rsidRDefault="00E138CA" w:rsidP="00B91752">
            <w:pPr>
              <w:pStyle w:val="002"/>
              <w:rPr>
                <w:lang w:eastAsia="en-US"/>
              </w:rPr>
            </w:pPr>
            <w:r w:rsidRPr="00BF6A07">
              <w:rPr>
                <w:lang w:eastAsia="en-US"/>
              </w:rPr>
              <w:t xml:space="preserve">0,3 </w:t>
            </w:r>
          </w:p>
        </w:tc>
      </w:tr>
      <w:tr w:rsidR="00E138CA" w:rsidRPr="00696F69" w:rsidTr="00B91752">
        <w:trPr>
          <w:trHeight w:val="51"/>
          <w:jc w:val="center"/>
        </w:trPr>
        <w:tc>
          <w:tcPr>
            <w:tcW w:w="313" w:type="pct"/>
            <w:vMerge/>
          </w:tcPr>
          <w:p w:rsidR="00E138CA" w:rsidRPr="00BF6A07" w:rsidRDefault="00E138CA" w:rsidP="00B91752">
            <w:pPr>
              <w:pStyle w:val="002"/>
              <w:rPr>
                <w:lang w:eastAsia="en-US"/>
              </w:rPr>
            </w:pPr>
          </w:p>
        </w:tc>
        <w:tc>
          <w:tcPr>
            <w:tcW w:w="1704" w:type="pct"/>
            <w:vMerge/>
          </w:tcPr>
          <w:p w:rsidR="00E138CA" w:rsidRPr="00BF6A07" w:rsidRDefault="00E138CA" w:rsidP="00B91752">
            <w:pPr>
              <w:pStyle w:val="002"/>
              <w:rPr>
                <w:lang w:eastAsia="en-US"/>
              </w:rPr>
            </w:pPr>
          </w:p>
        </w:tc>
        <w:tc>
          <w:tcPr>
            <w:tcW w:w="1780" w:type="pct"/>
            <w:vMerge/>
          </w:tcPr>
          <w:p w:rsidR="00E138CA" w:rsidRPr="00BF6A07" w:rsidRDefault="00E138CA" w:rsidP="00B91752">
            <w:pPr>
              <w:pStyle w:val="002"/>
              <w:rPr>
                <w:lang w:eastAsia="en-US"/>
              </w:rPr>
            </w:pPr>
          </w:p>
        </w:tc>
        <w:tc>
          <w:tcPr>
            <w:tcW w:w="927" w:type="pct"/>
          </w:tcPr>
          <w:p w:rsidR="00E138CA" w:rsidRPr="00BF6A07" w:rsidRDefault="00E138CA" w:rsidP="00B91752">
            <w:pPr>
              <w:pStyle w:val="002"/>
              <w:rPr>
                <w:lang w:eastAsia="en-US"/>
              </w:rPr>
            </w:pPr>
            <w:r w:rsidRPr="00BF6A07">
              <w:rPr>
                <w:lang w:eastAsia="en-US"/>
              </w:rPr>
              <w:t xml:space="preserve">от 0,5 до 1 </w:t>
            </w:r>
          </w:p>
        </w:tc>
        <w:tc>
          <w:tcPr>
            <w:tcW w:w="276" w:type="pct"/>
          </w:tcPr>
          <w:p w:rsidR="00E138CA" w:rsidRPr="00BF6A07" w:rsidRDefault="00E138CA" w:rsidP="00B91752">
            <w:pPr>
              <w:pStyle w:val="002"/>
              <w:rPr>
                <w:lang w:eastAsia="en-US"/>
              </w:rPr>
            </w:pPr>
            <w:r w:rsidRPr="00BF6A07">
              <w:rPr>
                <w:lang w:eastAsia="en-US"/>
              </w:rPr>
              <w:t xml:space="preserve">0,4 </w:t>
            </w:r>
          </w:p>
        </w:tc>
      </w:tr>
      <w:tr w:rsidR="00E138CA" w:rsidRPr="00696F69" w:rsidTr="00B91752">
        <w:trPr>
          <w:trHeight w:val="51"/>
          <w:jc w:val="center"/>
        </w:trPr>
        <w:tc>
          <w:tcPr>
            <w:tcW w:w="313" w:type="pct"/>
            <w:vMerge/>
          </w:tcPr>
          <w:p w:rsidR="00E138CA" w:rsidRPr="00BF6A07" w:rsidRDefault="00E138CA" w:rsidP="00B91752">
            <w:pPr>
              <w:pStyle w:val="002"/>
              <w:rPr>
                <w:lang w:eastAsia="en-US"/>
              </w:rPr>
            </w:pPr>
          </w:p>
        </w:tc>
        <w:tc>
          <w:tcPr>
            <w:tcW w:w="1704" w:type="pct"/>
            <w:vMerge/>
          </w:tcPr>
          <w:p w:rsidR="00E138CA" w:rsidRPr="00BF6A07" w:rsidRDefault="00E138CA" w:rsidP="00B91752">
            <w:pPr>
              <w:pStyle w:val="002"/>
              <w:rPr>
                <w:lang w:eastAsia="en-US"/>
              </w:rPr>
            </w:pPr>
          </w:p>
        </w:tc>
        <w:tc>
          <w:tcPr>
            <w:tcW w:w="1780" w:type="pct"/>
            <w:vMerge/>
          </w:tcPr>
          <w:p w:rsidR="00E138CA" w:rsidRPr="00BF6A07" w:rsidRDefault="00E138CA" w:rsidP="00B91752">
            <w:pPr>
              <w:pStyle w:val="002"/>
              <w:rPr>
                <w:lang w:eastAsia="en-US"/>
              </w:rPr>
            </w:pPr>
          </w:p>
        </w:tc>
        <w:tc>
          <w:tcPr>
            <w:tcW w:w="927" w:type="pct"/>
          </w:tcPr>
          <w:p w:rsidR="00E138CA" w:rsidRPr="00BF6A07" w:rsidRDefault="00E138CA" w:rsidP="00B91752">
            <w:pPr>
              <w:pStyle w:val="002"/>
              <w:rPr>
                <w:lang w:eastAsia="en-US"/>
              </w:rPr>
            </w:pPr>
            <w:r w:rsidRPr="00BF6A07">
              <w:rPr>
                <w:lang w:eastAsia="en-US"/>
              </w:rPr>
              <w:t xml:space="preserve">от 1 до 2 </w:t>
            </w:r>
          </w:p>
        </w:tc>
        <w:tc>
          <w:tcPr>
            <w:tcW w:w="276" w:type="pct"/>
          </w:tcPr>
          <w:p w:rsidR="00E138CA" w:rsidRPr="00BF6A07" w:rsidRDefault="00E138CA" w:rsidP="00B91752">
            <w:pPr>
              <w:pStyle w:val="002"/>
              <w:rPr>
                <w:lang w:eastAsia="en-US"/>
              </w:rPr>
            </w:pPr>
            <w:r w:rsidRPr="00BF6A07">
              <w:rPr>
                <w:lang w:eastAsia="en-US"/>
              </w:rPr>
              <w:t xml:space="preserve">0,5 </w:t>
            </w:r>
          </w:p>
        </w:tc>
      </w:tr>
    </w:tbl>
    <w:p w:rsidR="00E138CA" w:rsidRPr="00696F69" w:rsidRDefault="00E138CA" w:rsidP="00DB460E">
      <w:pPr>
        <w:pStyle w:val="001"/>
      </w:pPr>
    </w:p>
    <w:p w:rsidR="00E138CA" w:rsidRPr="00696F69" w:rsidRDefault="00E138CA" w:rsidP="00DB460E">
      <w:pPr>
        <w:pStyle w:val="001"/>
      </w:pPr>
      <w:r w:rsidRPr="00696F69">
        <w:t xml:space="preserve">3.9.1. Максимально допустимый уровень территориальной доступности для объектов местного значения городского округа в области архивного дела не нормируется. </w:t>
      </w:r>
    </w:p>
    <w:p w:rsidR="00E138CA" w:rsidRDefault="00E138CA" w:rsidP="00DB460E">
      <w:pPr>
        <w:pStyle w:val="001"/>
        <w:jc w:val="center"/>
      </w:pPr>
      <w:bookmarkStart w:id="27" w:name="_Toc470085122"/>
    </w:p>
    <w:p w:rsidR="00E138CA" w:rsidRDefault="00E138CA" w:rsidP="00DB460E">
      <w:pPr>
        <w:pStyle w:val="001"/>
        <w:jc w:val="center"/>
      </w:pPr>
      <w:r w:rsidRPr="00696F69">
        <w:t>4. Зоны рекреационного назначения. Расчетные показатели</w:t>
      </w:r>
    </w:p>
    <w:p w:rsidR="00E138CA" w:rsidRDefault="00E138CA" w:rsidP="00DB460E">
      <w:pPr>
        <w:pStyle w:val="001"/>
        <w:jc w:val="center"/>
      </w:pPr>
      <w:r w:rsidRPr="00696F69">
        <w:t xml:space="preserve"> в сфере обеспечения объектами рекреационного назначения</w:t>
      </w:r>
      <w:bookmarkEnd w:id="27"/>
    </w:p>
    <w:p w:rsidR="00E138CA" w:rsidRPr="00696F69" w:rsidRDefault="00E138CA" w:rsidP="00DB460E">
      <w:pPr>
        <w:pStyle w:val="001"/>
        <w:jc w:val="center"/>
      </w:pPr>
    </w:p>
    <w:p w:rsidR="00E138CA" w:rsidRPr="00696F69" w:rsidRDefault="00E138CA" w:rsidP="00DB460E">
      <w:pPr>
        <w:pStyle w:val="001"/>
        <w:outlineLvl w:val="0"/>
      </w:pPr>
      <w:bookmarkStart w:id="28" w:name="_Toc470085123"/>
      <w:r w:rsidRPr="00696F69">
        <w:t>4.1. Общие требования</w:t>
      </w:r>
      <w:bookmarkEnd w:id="28"/>
      <w:r>
        <w:t>.</w:t>
      </w:r>
    </w:p>
    <w:p w:rsidR="00E138CA" w:rsidRPr="00696F69" w:rsidRDefault="00E138CA" w:rsidP="00DB460E">
      <w:pPr>
        <w:pStyle w:val="001"/>
      </w:pPr>
      <w:r w:rsidRPr="00696F69">
        <w:t>4.1.1. Рекреационные зоны предназначены для организации массового отдыха населения, улучшения экологической обстановки городского округа и включают парки, городские сады, скверы, городские леса, лесопарки, озелененные территории общего пользования, пляжи, водоемы и иные объекты, используемые в рекреационных целях и формирующие систему открытых пространств округа.</w:t>
      </w:r>
    </w:p>
    <w:p w:rsidR="00E138CA" w:rsidRPr="00696F69" w:rsidRDefault="00E138CA" w:rsidP="00DB460E">
      <w:pPr>
        <w:pStyle w:val="001"/>
      </w:pPr>
      <w:r w:rsidRPr="00696F69">
        <w:t>4.1.2. Рекреационные зоны формируются на территориях общего пользования.</w:t>
      </w:r>
    </w:p>
    <w:p w:rsidR="00E138CA" w:rsidRPr="00696F69" w:rsidRDefault="00E138CA" w:rsidP="00DB460E">
      <w:pPr>
        <w:pStyle w:val="001"/>
      </w:pPr>
      <w:r w:rsidRPr="00696F69">
        <w:t>4.1.3. На территории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рекреационные зоны.</w:t>
      </w:r>
    </w:p>
    <w:p w:rsidR="00E138CA" w:rsidRPr="00696F69" w:rsidRDefault="00E138CA" w:rsidP="00DB460E">
      <w:pPr>
        <w:pStyle w:val="001"/>
      </w:pPr>
      <w:r w:rsidRPr="00696F69">
        <w:t xml:space="preserve">4.1.4. На озелененных территориях нормируются: </w:t>
      </w:r>
    </w:p>
    <w:p w:rsidR="00E138CA" w:rsidRPr="00696F69" w:rsidRDefault="00E138CA" w:rsidP="00DB460E">
      <w:pPr>
        <w:pStyle w:val="001"/>
      </w:pPr>
      <w:r>
        <w:t>а)</w:t>
      </w:r>
      <w:r w:rsidRPr="00696F69">
        <w:t xml:space="preserve"> соотношение территорий, занятых зелеными насаждениями, элементами благоустройства, сооружениями и застройкой;</w:t>
      </w:r>
    </w:p>
    <w:p w:rsidR="00E138CA" w:rsidRPr="00696F69" w:rsidRDefault="00E138CA" w:rsidP="00DB460E">
      <w:pPr>
        <w:pStyle w:val="001"/>
      </w:pPr>
      <w:r>
        <w:t>б)</w:t>
      </w:r>
      <w:r w:rsidRPr="00696F69">
        <w:t xml:space="preserve"> габариты допускаемой застройки и ее назначение;</w:t>
      </w:r>
    </w:p>
    <w:p w:rsidR="00E138CA" w:rsidRPr="00696F69" w:rsidRDefault="00E138CA" w:rsidP="00DB460E">
      <w:pPr>
        <w:pStyle w:val="001"/>
      </w:pPr>
      <w:r>
        <w:t>в)</w:t>
      </w:r>
      <w:r w:rsidRPr="00696F69">
        <w:t xml:space="preserve"> расстояния от зеленых насаждений до зданий, сооружений, коммуникаций.</w:t>
      </w:r>
    </w:p>
    <w:p w:rsidR="00E138CA" w:rsidRPr="00696F69" w:rsidRDefault="00E138CA" w:rsidP="00DB460E">
      <w:pPr>
        <w:pStyle w:val="001"/>
      </w:pPr>
      <w:r w:rsidRPr="00696F69">
        <w:t>4.1.5. На особо охраняемых природных территориях рекреационных зон любая деятельность осуществляется в соответствии со статусом территории и условиями режимов особой охраны.</w:t>
      </w:r>
    </w:p>
    <w:p w:rsidR="00E138CA" w:rsidRPr="00696F69" w:rsidRDefault="00E138CA" w:rsidP="00DB460E">
      <w:pPr>
        <w:pStyle w:val="001"/>
      </w:pPr>
      <w:r w:rsidRPr="00696F69">
        <w:t xml:space="preserve">4.1.6. Расстояния от зданий и сооружений до зеленых насаждений следует принимать в соответствии с таблицей </w:t>
      </w:r>
      <w:r>
        <w:t xml:space="preserve">17 </w:t>
      </w:r>
      <w:r w:rsidRPr="00696F69">
        <w:t>при условии беспрепятственного подъезда и работы пожарного автотранспорта; от воздушных линий электропередачи – в соответствии с Правилами устройства электроустановок.</w:t>
      </w:r>
    </w:p>
    <w:p w:rsidR="00E138CA" w:rsidRPr="00696F69" w:rsidRDefault="00E138CA" w:rsidP="00DB460E">
      <w:pPr>
        <w:pStyle w:val="001"/>
        <w:jc w:val="right"/>
      </w:pPr>
      <w:r w:rsidRPr="00696F69">
        <w:t xml:space="preserve">Таблица </w:t>
      </w:r>
      <w:r>
        <w:t>17</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21"/>
        <w:gridCol w:w="5211"/>
        <w:gridCol w:w="2356"/>
        <w:gridCol w:w="2026"/>
      </w:tblGrid>
      <w:tr w:rsidR="00E138CA" w:rsidRPr="00696F69" w:rsidTr="00B91752">
        <w:trPr>
          <w:trHeight w:val="283"/>
          <w:tblHeader/>
          <w:jc w:val="center"/>
        </w:trPr>
        <w:tc>
          <w:tcPr>
            <w:tcW w:w="350" w:type="pct"/>
            <w:vMerge w:val="restart"/>
          </w:tcPr>
          <w:p w:rsidR="00E138CA" w:rsidRPr="00BF6A07" w:rsidRDefault="00E138CA" w:rsidP="00B91752">
            <w:pPr>
              <w:pStyle w:val="002"/>
              <w:rPr>
                <w:lang w:eastAsia="en-US"/>
              </w:rPr>
            </w:pPr>
            <w:r w:rsidRPr="00BF6A07">
              <w:rPr>
                <w:lang w:eastAsia="en-US"/>
              </w:rPr>
              <w:t>№ п/п</w:t>
            </w:r>
          </w:p>
        </w:tc>
        <w:tc>
          <w:tcPr>
            <w:tcW w:w="2526" w:type="pct"/>
            <w:vMerge w:val="restart"/>
          </w:tcPr>
          <w:p w:rsidR="00E138CA" w:rsidRPr="00BF6A07" w:rsidRDefault="00E138CA" w:rsidP="00B91752">
            <w:pPr>
              <w:pStyle w:val="002"/>
              <w:rPr>
                <w:lang w:eastAsia="en-US"/>
              </w:rPr>
            </w:pPr>
            <w:r w:rsidRPr="00BF6A07">
              <w:rPr>
                <w:lang w:eastAsia="en-US"/>
              </w:rPr>
              <w:t>Здание, сооружение</w:t>
            </w:r>
          </w:p>
        </w:tc>
        <w:tc>
          <w:tcPr>
            <w:tcW w:w="2125" w:type="pct"/>
            <w:gridSpan w:val="2"/>
          </w:tcPr>
          <w:p w:rsidR="00E138CA" w:rsidRPr="00BF6A07" w:rsidRDefault="00E138CA" w:rsidP="00B91752">
            <w:pPr>
              <w:pStyle w:val="002"/>
              <w:rPr>
                <w:lang w:eastAsia="en-US"/>
              </w:rPr>
            </w:pPr>
            <w:r w:rsidRPr="00BF6A07">
              <w:rPr>
                <w:lang w:eastAsia="en-US"/>
              </w:rPr>
              <w:t>Расстояние (м) от здания, сооружения, объекта до оси</w:t>
            </w:r>
          </w:p>
        </w:tc>
      </w:tr>
      <w:tr w:rsidR="00E138CA" w:rsidRPr="00696F69" w:rsidTr="00B91752">
        <w:trPr>
          <w:trHeight w:val="283"/>
          <w:tblHeader/>
          <w:jc w:val="center"/>
        </w:trPr>
        <w:tc>
          <w:tcPr>
            <w:tcW w:w="350" w:type="pct"/>
            <w:vMerge/>
          </w:tcPr>
          <w:p w:rsidR="00E138CA" w:rsidRPr="00BF6A07" w:rsidRDefault="00E138CA" w:rsidP="00B91752">
            <w:pPr>
              <w:pStyle w:val="002"/>
              <w:rPr>
                <w:lang w:eastAsia="en-US"/>
              </w:rPr>
            </w:pPr>
          </w:p>
        </w:tc>
        <w:tc>
          <w:tcPr>
            <w:tcW w:w="2526" w:type="pct"/>
            <w:vMerge/>
          </w:tcPr>
          <w:p w:rsidR="00E138CA" w:rsidRPr="00BF6A07" w:rsidRDefault="00E138CA" w:rsidP="00B91752">
            <w:pPr>
              <w:pStyle w:val="002"/>
              <w:rPr>
                <w:lang w:eastAsia="en-US"/>
              </w:rPr>
            </w:pPr>
          </w:p>
        </w:tc>
        <w:tc>
          <w:tcPr>
            <w:tcW w:w="1142" w:type="pct"/>
          </w:tcPr>
          <w:p w:rsidR="00E138CA" w:rsidRPr="00BF6A07" w:rsidRDefault="00E138CA" w:rsidP="00B91752">
            <w:pPr>
              <w:pStyle w:val="002"/>
              <w:rPr>
                <w:lang w:eastAsia="en-US"/>
              </w:rPr>
            </w:pPr>
            <w:r w:rsidRPr="00BF6A07">
              <w:rPr>
                <w:lang w:eastAsia="en-US"/>
              </w:rPr>
              <w:t>ствола дерева</w:t>
            </w:r>
          </w:p>
        </w:tc>
        <w:tc>
          <w:tcPr>
            <w:tcW w:w="983" w:type="pct"/>
          </w:tcPr>
          <w:p w:rsidR="00E138CA" w:rsidRPr="00BF6A07" w:rsidRDefault="00E138CA" w:rsidP="00B91752">
            <w:pPr>
              <w:pStyle w:val="002"/>
              <w:rPr>
                <w:lang w:eastAsia="en-US"/>
              </w:rPr>
            </w:pPr>
            <w:r w:rsidRPr="00BF6A07">
              <w:rPr>
                <w:lang w:eastAsia="en-US"/>
              </w:rPr>
              <w:t>кустарника</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1</w:t>
            </w:r>
          </w:p>
        </w:tc>
        <w:tc>
          <w:tcPr>
            <w:tcW w:w="2526" w:type="pct"/>
          </w:tcPr>
          <w:p w:rsidR="00E138CA" w:rsidRPr="00BF6A07" w:rsidRDefault="00E138CA" w:rsidP="00B91752">
            <w:pPr>
              <w:pStyle w:val="002"/>
              <w:rPr>
                <w:lang w:eastAsia="en-US"/>
              </w:rPr>
            </w:pPr>
            <w:r w:rsidRPr="00BF6A07">
              <w:rPr>
                <w:lang w:eastAsia="en-US"/>
              </w:rPr>
              <w:t>2</w:t>
            </w:r>
          </w:p>
        </w:tc>
        <w:tc>
          <w:tcPr>
            <w:tcW w:w="1142" w:type="pct"/>
          </w:tcPr>
          <w:p w:rsidR="00E138CA" w:rsidRPr="00BF6A07" w:rsidRDefault="00E138CA" w:rsidP="00B91752">
            <w:pPr>
              <w:pStyle w:val="002"/>
              <w:rPr>
                <w:lang w:eastAsia="en-US"/>
              </w:rPr>
            </w:pPr>
            <w:r w:rsidRPr="00BF6A07">
              <w:rPr>
                <w:lang w:eastAsia="en-US"/>
              </w:rPr>
              <w:t>3</w:t>
            </w:r>
          </w:p>
        </w:tc>
        <w:tc>
          <w:tcPr>
            <w:tcW w:w="983" w:type="pct"/>
          </w:tcPr>
          <w:p w:rsidR="00E138CA" w:rsidRPr="00BF6A07" w:rsidRDefault="00E138CA" w:rsidP="00B91752">
            <w:pPr>
              <w:pStyle w:val="002"/>
              <w:rPr>
                <w:lang w:eastAsia="en-US"/>
              </w:rPr>
            </w:pPr>
            <w:r w:rsidRPr="00BF6A07">
              <w:rPr>
                <w:lang w:eastAsia="en-US"/>
              </w:rPr>
              <w:t>4</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1</w:t>
            </w:r>
          </w:p>
        </w:tc>
        <w:tc>
          <w:tcPr>
            <w:tcW w:w="2526" w:type="pct"/>
          </w:tcPr>
          <w:p w:rsidR="00E138CA" w:rsidRPr="00BF6A07" w:rsidRDefault="00E138CA" w:rsidP="00B91752">
            <w:pPr>
              <w:pStyle w:val="002"/>
              <w:jc w:val="left"/>
              <w:rPr>
                <w:lang w:eastAsia="en-US"/>
              </w:rPr>
            </w:pPr>
            <w:r w:rsidRPr="00BF6A07">
              <w:rPr>
                <w:lang w:eastAsia="en-US"/>
              </w:rPr>
              <w:t>Наружная стена здания и сооружения</w:t>
            </w:r>
          </w:p>
        </w:tc>
        <w:tc>
          <w:tcPr>
            <w:tcW w:w="1142" w:type="pct"/>
          </w:tcPr>
          <w:p w:rsidR="00E138CA" w:rsidRPr="00BF6A07" w:rsidRDefault="00E138CA" w:rsidP="00B91752">
            <w:pPr>
              <w:pStyle w:val="002"/>
              <w:rPr>
                <w:lang w:eastAsia="en-US"/>
              </w:rPr>
            </w:pPr>
            <w:r w:rsidRPr="00BF6A07">
              <w:rPr>
                <w:lang w:eastAsia="en-US"/>
              </w:rPr>
              <w:t>5,0</w:t>
            </w:r>
          </w:p>
        </w:tc>
        <w:tc>
          <w:tcPr>
            <w:tcW w:w="983" w:type="pct"/>
          </w:tcPr>
          <w:p w:rsidR="00E138CA" w:rsidRPr="00BF6A07" w:rsidRDefault="00E138CA" w:rsidP="00B91752">
            <w:pPr>
              <w:pStyle w:val="002"/>
              <w:rPr>
                <w:lang w:eastAsia="en-US"/>
              </w:rPr>
            </w:pPr>
            <w:r w:rsidRPr="00BF6A07">
              <w:rPr>
                <w:lang w:eastAsia="en-US"/>
              </w:rPr>
              <w:t>1,5</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2</w:t>
            </w:r>
          </w:p>
        </w:tc>
        <w:tc>
          <w:tcPr>
            <w:tcW w:w="2526" w:type="pct"/>
          </w:tcPr>
          <w:p w:rsidR="00E138CA" w:rsidRPr="00BF6A07" w:rsidRDefault="00E138CA" w:rsidP="00B91752">
            <w:pPr>
              <w:pStyle w:val="002"/>
              <w:jc w:val="left"/>
              <w:rPr>
                <w:lang w:eastAsia="en-US"/>
              </w:rPr>
            </w:pPr>
            <w:r w:rsidRPr="00BF6A07">
              <w:rPr>
                <w:lang w:eastAsia="en-US"/>
              </w:rPr>
              <w:t>Край тротуара и садовой дорожки</w:t>
            </w:r>
          </w:p>
        </w:tc>
        <w:tc>
          <w:tcPr>
            <w:tcW w:w="1142" w:type="pct"/>
          </w:tcPr>
          <w:p w:rsidR="00E138CA" w:rsidRPr="00BF6A07" w:rsidRDefault="00E138CA" w:rsidP="00B91752">
            <w:pPr>
              <w:pStyle w:val="002"/>
              <w:rPr>
                <w:lang w:eastAsia="en-US"/>
              </w:rPr>
            </w:pPr>
            <w:r w:rsidRPr="00BF6A07">
              <w:rPr>
                <w:lang w:eastAsia="en-US"/>
              </w:rPr>
              <w:t>0,7</w:t>
            </w:r>
          </w:p>
        </w:tc>
        <w:tc>
          <w:tcPr>
            <w:tcW w:w="983" w:type="pct"/>
          </w:tcPr>
          <w:p w:rsidR="00E138CA" w:rsidRPr="00BF6A07" w:rsidRDefault="00E138CA" w:rsidP="00B91752">
            <w:pPr>
              <w:pStyle w:val="002"/>
              <w:rPr>
                <w:lang w:eastAsia="en-US"/>
              </w:rPr>
            </w:pPr>
            <w:r w:rsidRPr="00BF6A07">
              <w:rPr>
                <w:lang w:eastAsia="en-US"/>
              </w:rPr>
              <w:t>0,5</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3</w:t>
            </w:r>
          </w:p>
        </w:tc>
        <w:tc>
          <w:tcPr>
            <w:tcW w:w="2526" w:type="pct"/>
          </w:tcPr>
          <w:p w:rsidR="00E138CA" w:rsidRPr="00BF6A07" w:rsidRDefault="00E138CA" w:rsidP="00B91752">
            <w:pPr>
              <w:pStyle w:val="002"/>
              <w:jc w:val="left"/>
              <w:rPr>
                <w:lang w:eastAsia="en-US"/>
              </w:rPr>
            </w:pPr>
            <w:r w:rsidRPr="00BF6A07">
              <w:rPr>
                <w:lang w:eastAsia="en-US"/>
              </w:rPr>
              <w:t>Край проезжей части улиц, кромка укрепленной полосы обочины дороги или бровка канавы</w:t>
            </w:r>
          </w:p>
        </w:tc>
        <w:tc>
          <w:tcPr>
            <w:tcW w:w="1142" w:type="pct"/>
          </w:tcPr>
          <w:p w:rsidR="00E138CA" w:rsidRPr="00BF6A07" w:rsidRDefault="00E138CA" w:rsidP="00B91752">
            <w:pPr>
              <w:pStyle w:val="002"/>
              <w:rPr>
                <w:lang w:eastAsia="en-US"/>
              </w:rPr>
            </w:pPr>
            <w:r w:rsidRPr="00BF6A07">
              <w:rPr>
                <w:lang w:eastAsia="en-US"/>
              </w:rPr>
              <w:t>2,0</w:t>
            </w:r>
          </w:p>
        </w:tc>
        <w:tc>
          <w:tcPr>
            <w:tcW w:w="983" w:type="pct"/>
          </w:tcPr>
          <w:p w:rsidR="00E138CA" w:rsidRPr="00BF6A07" w:rsidRDefault="00E138CA" w:rsidP="00B91752">
            <w:pPr>
              <w:pStyle w:val="002"/>
              <w:rPr>
                <w:lang w:eastAsia="en-US"/>
              </w:rPr>
            </w:pPr>
            <w:r w:rsidRPr="00BF6A07">
              <w:rPr>
                <w:lang w:eastAsia="en-US"/>
              </w:rPr>
              <w:t>1,0</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4</w:t>
            </w:r>
          </w:p>
        </w:tc>
        <w:tc>
          <w:tcPr>
            <w:tcW w:w="2526" w:type="pct"/>
          </w:tcPr>
          <w:p w:rsidR="00E138CA" w:rsidRPr="00BF6A07" w:rsidRDefault="00E138CA" w:rsidP="00B91752">
            <w:pPr>
              <w:pStyle w:val="002"/>
              <w:jc w:val="left"/>
              <w:rPr>
                <w:lang w:eastAsia="en-US"/>
              </w:rPr>
            </w:pPr>
            <w:r w:rsidRPr="00BF6A07">
              <w:rPr>
                <w:lang w:eastAsia="en-US"/>
              </w:rPr>
              <w:t>Мачта и опора осветительной сети, мостовая опора и эстакада</w:t>
            </w:r>
          </w:p>
        </w:tc>
        <w:tc>
          <w:tcPr>
            <w:tcW w:w="1142" w:type="pct"/>
          </w:tcPr>
          <w:p w:rsidR="00E138CA" w:rsidRPr="00BF6A07" w:rsidRDefault="00E138CA" w:rsidP="00B91752">
            <w:pPr>
              <w:pStyle w:val="002"/>
              <w:rPr>
                <w:lang w:eastAsia="en-US"/>
              </w:rPr>
            </w:pPr>
            <w:r w:rsidRPr="00BF6A07">
              <w:rPr>
                <w:lang w:eastAsia="en-US"/>
              </w:rPr>
              <w:t>4,0</w:t>
            </w:r>
          </w:p>
        </w:tc>
        <w:tc>
          <w:tcPr>
            <w:tcW w:w="983" w:type="pct"/>
          </w:tcPr>
          <w:p w:rsidR="00E138CA" w:rsidRPr="00BF6A07" w:rsidRDefault="00E138CA" w:rsidP="00B91752">
            <w:pPr>
              <w:pStyle w:val="002"/>
              <w:rPr>
                <w:lang w:eastAsia="en-US"/>
              </w:rPr>
            </w:pPr>
            <w:r w:rsidRPr="00BF6A07">
              <w:rPr>
                <w:lang w:eastAsia="en-US"/>
              </w:rPr>
              <w:t>-</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5</w:t>
            </w:r>
          </w:p>
        </w:tc>
        <w:tc>
          <w:tcPr>
            <w:tcW w:w="2526" w:type="pct"/>
          </w:tcPr>
          <w:p w:rsidR="00E138CA" w:rsidRPr="00BF6A07" w:rsidRDefault="00E138CA" w:rsidP="00B91752">
            <w:pPr>
              <w:pStyle w:val="002"/>
              <w:jc w:val="left"/>
              <w:rPr>
                <w:lang w:eastAsia="en-US"/>
              </w:rPr>
            </w:pPr>
            <w:r w:rsidRPr="00BF6A07">
              <w:rPr>
                <w:lang w:eastAsia="en-US"/>
              </w:rPr>
              <w:t>Подошва откоса, террасы и другие</w:t>
            </w:r>
          </w:p>
        </w:tc>
        <w:tc>
          <w:tcPr>
            <w:tcW w:w="1142" w:type="pct"/>
          </w:tcPr>
          <w:p w:rsidR="00E138CA" w:rsidRPr="00BF6A07" w:rsidRDefault="00E138CA" w:rsidP="00B91752">
            <w:pPr>
              <w:pStyle w:val="002"/>
              <w:rPr>
                <w:lang w:eastAsia="en-US"/>
              </w:rPr>
            </w:pPr>
            <w:r w:rsidRPr="00BF6A07">
              <w:rPr>
                <w:lang w:eastAsia="en-US"/>
              </w:rPr>
              <w:t>1,0</w:t>
            </w:r>
          </w:p>
        </w:tc>
        <w:tc>
          <w:tcPr>
            <w:tcW w:w="983" w:type="pct"/>
          </w:tcPr>
          <w:p w:rsidR="00E138CA" w:rsidRPr="00BF6A07" w:rsidRDefault="00E138CA" w:rsidP="00B91752">
            <w:pPr>
              <w:pStyle w:val="002"/>
              <w:rPr>
                <w:lang w:eastAsia="en-US"/>
              </w:rPr>
            </w:pPr>
            <w:r w:rsidRPr="00BF6A07">
              <w:rPr>
                <w:lang w:eastAsia="en-US"/>
              </w:rPr>
              <w:t>0,5</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6</w:t>
            </w:r>
          </w:p>
        </w:tc>
        <w:tc>
          <w:tcPr>
            <w:tcW w:w="2526" w:type="pct"/>
          </w:tcPr>
          <w:p w:rsidR="00E138CA" w:rsidRPr="00BF6A07" w:rsidRDefault="00E138CA" w:rsidP="00B91752">
            <w:pPr>
              <w:pStyle w:val="002"/>
              <w:jc w:val="left"/>
              <w:rPr>
                <w:lang w:eastAsia="en-US"/>
              </w:rPr>
            </w:pPr>
            <w:r w:rsidRPr="00BF6A07">
              <w:rPr>
                <w:lang w:eastAsia="en-US"/>
              </w:rPr>
              <w:t>Подошва или внутренняя грань подпорной стенки</w:t>
            </w:r>
          </w:p>
        </w:tc>
        <w:tc>
          <w:tcPr>
            <w:tcW w:w="1142" w:type="pct"/>
          </w:tcPr>
          <w:p w:rsidR="00E138CA" w:rsidRPr="00BF6A07" w:rsidRDefault="00E138CA" w:rsidP="00B91752">
            <w:pPr>
              <w:pStyle w:val="002"/>
              <w:rPr>
                <w:lang w:eastAsia="en-US"/>
              </w:rPr>
            </w:pPr>
            <w:r w:rsidRPr="00BF6A07">
              <w:rPr>
                <w:lang w:eastAsia="en-US"/>
              </w:rPr>
              <w:t>3,0</w:t>
            </w:r>
          </w:p>
        </w:tc>
        <w:tc>
          <w:tcPr>
            <w:tcW w:w="983" w:type="pct"/>
          </w:tcPr>
          <w:p w:rsidR="00E138CA" w:rsidRPr="00BF6A07" w:rsidRDefault="00E138CA" w:rsidP="00B91752">
            <w:pPr>
              <w:pStyle w:val="002"/>
              <w:rPr>
                <w:lang w:eastAsia="en-US"/>
              </w:rPr>
            </w:pPr>
            <w:r w:rsidRPr="00BF6A07">
              <w:rPr>
                <w:lang w:eastAsia="en-US"/>
              </w:rPr>
              <w:t>1,0</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7</w:t>
            </w:r>
          </w:p>
        </w:tc>
        <w:tc>
          <w:tcPr>
            <w:tcW w:w="4650" w:type="pct"/>
            <w:gridSpan w:val="3"/>
          </w:tcPr>
          <w:p w:rsidR="00E138CA" w:rsidRPr="00BF6A07" w:rsidRDefault="00E138CA" w:rsidP="00B91752">
            <w:pPr>
              <w:pStyle w:val="002"/>
              <w:jc w:val="left"/>
              <w:rPr>
                <w:lang w:eastAsia="en-US"/>
              </w:rPr>
            </w:pPr>
            <w:r w:rsidRPr="00BF6A07">
              <w:rPr>
                <w:lang w:eastAsia="en-US"/>
              </w:rPr>
              <w:t>Подземные сети:</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7.1</w:t>
            </w:r>
          </w:p>
        </w:tc>
        <w:tc>
          <w:tcPr>
            <w:tcW w:w="2526" w:type="pct"/>
          </w:tcPr>
          <w:p w:rsidR="00E138CA" w:rsidRPr="00BF6A07" w:rsidRDefault="00E138CA" w:rsidP="00B91752">
            <w:pPr>
              <w:pStyle w:val="002"/>
              <w:jc w:val="left"/>
              <w:rPr>
                <w:lang w:eastAsia="en-US"/>
              </w:rPr>
            </w:pPr>
            <w:r w:rsidRPr="00BF6A07">
              <w:rPr>
                <w:lang w:eastAsia="en-US"/>
              </w:rPr>
              <w:t>газопровод, канализация</w:t>
            </w:r>
          </w:p>
        </w:tc>
        <w:tc>
          <w:tcPr>
            <w:tcW w:w="1142" w:type="pct"/>
          </w:tcPr>
          <w:p w:rsidR="00E138CA" w:rsidRPr="00BF6A07" w:rsidRDefault="00E138CA" w:rsidP="00B91752">
            <w:pPr>
              <w:pStyle w:val="002"/>
              <w:rPr>
                <w:lang w:eastAsia="en-US"/>
              </w:rPr>
            </w:pPr>
            <w:r w:rsidRPr="00BF6A07">
              <w:rPr>
                <w:lang w:eastAsia="en-US"/>
              </w:rPr>
              <w:t>1,5</w:t>
            </w:r>
          </w:p>
        </w:tc>
        <w:tc>
          <w:tcPr>
            <w:tcW w:w="983" w:type="pct"/>
          </w:tcPr>
          <w:p w:rsidR="00E138CA" w:rsidRPr="00BF6A07" w:rsidRDefault="00E138CA" w:rsidP="00B91752">
            <w:pPr>
              <w:pStyle w:val="002"/>
              <w:rPr>
                <w:lang w:eastAsia="en-US"/>
              </w:rPr>
            </w:pPr>
            <w:r w:rsidRPr="00BF6A07">
              <w:rPr>
                <w:lang w:eastAsia="en-US"/>
              </w:rPr>
              <w:t>-</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7.2</w:t>
            </w:r>
          </w:p>
        </w:tc>
        <w:tc>
          <w:tcPr>
            <w:tcW w:w="2526" w:type="pct"/>
          </w:tcPr>
          <w:p w:rsidR="00E138CA" w:rsidRPr="00BF6A07" w:rsidRDefault="00E138CA" w:rsidP="00B91752">
            <w:pPr>
              <w:pStyle w:val="002"/>
              <w:jc w:val="left"/>
              <w:rPr>
                <w:lang w:eastAsia="en-US"/>
              </w:rPr>
            </w:pPr>
            <w:r w:rsidRPr="00BF6A07">
              <w:rPr>
                <w:lang w:eastAsia="en-US"/>
              </w:rPr>
              <w:t>тепловая сеть (стенка канала, тоннеля или оболочка при бесканальной прокладке)</w:t>
            </w:r>
          </w:p>
        </w:tc>
        <w:tc>
          <w:tcPr>
            <w:tcW w:w="1142" w:type="pct"/>
          </w:tcPr>
          <w:p w:rsidR="00E138CA" w:rsidRPr="00BF6A07" w:rsidRDefault="00E138CA" w:rsidP="00B91752">
            <w:pPr>
              <w:pStyle w:val="002"/>
              <w:rPr>
                <w:lang w:eastAsia="en-US"/>
              </w:rPr>
            </w:pPr>
            <w:r w:rsidRPr="00BF6A07">
              <w:rPr>
                <w:lang w:eastAsia="en-US"/>
              </w:rPr>
              <w:t>2,0</w:t>
            </w:r>
          </w:p>
        </w:tc>
        <w:tc>
          <w:tcPr>
            <w:tcW w:w="983" w:type="pct"/>
          </w:tcPr>
          <w:p w:rsidR="00E138CA" w:rsidRPr="00BF6A07" w:rsidRDefault="00E138CA" w:rsidP="00B91752">
            <w:pPr>
              <w:pStyle w:val="002"/>
              <w:rPr>
                <w:lang w:eastAsia="en-US"/>
              </w:rPr>
            </w:pPr>
            <w:r w:rsidRPr="00BF6A07">
              <w:rPr>
                <w:lang w:eastAsia="en-US"/>
              </w:rPr>
              <w:t>1,0</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7.3</w:t>
            </w:r>
          </w:p>
        </w:tc>
        <w:tc>
          <w:tcPr>
            <w:tcW w:w="2526" w:type="pct"/>
          </w:tcPr>
          <w:p w:rsidR="00E138CA" w:rsidRPr="00BF6A07" w:rsidRDefault="00E138CA" w:rsidP="00B91752">
            <w:pPr>
              <w:pStyle w:val="002"/>
              <w:jc w:val="left"/>
              <w:rPr>
                <w:lang w:eastAsia="en-US"/>
              </w:rPr>
            </w:pPr>
            <w:r w:rsidRPr="00BF6A07">
              <w:rPr>
                <w:lang w:eastAsia="en-US"/>
              </w:rPr>
              <w:t>водопровод, дренаж</w:t>
            </w:r>
          </w:p>
        </w:tc>
        <w:tc>
          <w:tcPr>
            <w:tcW w:w="1142" w:type="pct"/>
          </w:tcPr>
          <w:p w:rsidR="00E138CA" w:rsidRPr="00BF6A07" w:rsidRDefault="00E138CA" w:rsidP="00B91752">
            <w:pPr>
              <w:pStyle w:val="002"/>
              <w:rPr>
                <w:lang w:eastAsia="en-US"/>
              </w:rPr>
            </w:pPr>
            <w:r w:rsidRPr="00BF6A07">
              <w:rPr>
                <w:lang w:eastAsia="en-US"/>
              </w:rPr>
              <w:t>2,0</w:t>
            </w:r>
          </w:p>
        </w:tc>
        <w:tc>
          <w:tcPr>
            <w:tcW w:w="983" w:type="pct"/>
          </w:tcPr>
          <w:p w:rsidR="00E138CA" w:rsidRPr="00BF6A07" w:rsidRDefault="00E138CA" w:rsidP="00B91752">
            <w:pPr>
              <w:pStyle w:val="002"/>
              <w:rPr>
                <w:lang w:eastAsia="en-US"/>
              </w:rPr>
            </w:pPr>
            <w:r w:rsidRPr="00BF6A07">
              <w:rPr>
                <w:lang w:eastAsia="en-US"/>
              </w:rPr>
              <w:t>-</w:t>
            </w:r>
          </w:p>
        </w:tc>
      </w:tr>
      <w:tr w:rsidR="00E138CA" w:rsidRPr="00696F69" w:rsidTr="00B91752">
        <w:trPr>
          <w:trHeight w:val="283"/>
          <w:jc w:val="center"/>
        </w:trPr>
        <w:tc>
          <w:tcPr>
            <w:tcW w:w="350" w:type="pct"/>
          </w:tcPr>
          <w:p w:rsidR="00E138CA" w:rsidRPr="00BF6A07" w:rsidRDefault="00E138CA" w:rsidP="00B91752">
            <w:pPr>
              <w:pStyle w:val="002"/>
              <w:rPr>
                <w:lang w:eastAsia="en-US"/>
              </w:rPr>
            </w:pPr>
            <w:r w:rsidRPr="00BF6A07">
              <w:rPr>
                <w:lang w:eastAsia="en-US"/>
              </w:rPr>
              <w:t>7.4</w:t>
            </w:r>
          </w:p>
        </w:tc>
        <w:tc>
          <w:tcPr>
            <w:tcW w:w="2526" w:type="pct"/>
          </w:tcPr>
          <w:p w:rsidR="00E138CA" w:rsidRPr="00BF6A07" w:rsidRDefault="00E138CA" w:rsidP="00B91752">
            <w:pPr>
              <w:pStyle w:val="002"/>
              <w:jc w:val="left"/>
              <w:rPr>
                <w:lang w:eastAsia="en-US"/>
              </w:rPr>
            </w:pPr>
            <w:r w:rsidRPr="00BF6A07">
              <w:rPr>
                <w:lang w:eastAsia="en-US"/>
              </w:rPr>
              <w:t>силовой кабель и кабель связи</w:t>
            </w:r>
          </w:p>
        </w:tc>
        <w:tc>
          <w:tcPr>
            <w:tcW w:w="1142" w:type="pct"/>
          </w:tcPr>
          <w:p w:rsidR="00E138CA" w:rsidRPr="00BF6A07" w:rsidRDefault="00E138CA" w:rsidP="00B91752">
            <w:pPr>
              <w:pStyle w:val="002"/>
              <w:rPr>
                <w:lang w:eastAsia="en-US"/>
              </w:rPr>
            </w:pPr>
            <w:r w:rsidRPr="00BF6A07">
              <w:rPr>
                <w:lang w:eastAsia="en-US"/>
              </w:rPr>
              <w:t>2,0</w:t>
            </w:r>
          </w:p>
        </w:tc>
        <w:tc>
          <w:tcPr>
            <w:tcW w:w="983" w:type="pct"/>
          </w:tcPr>
          <w:p w:rsidR="00E138CA" w:rsidRPr="00BF6A07" w:rsidRDefault="00E138CA" w:rsidP="00B91752">
            <w:pPr>
              <w:pStyle w:val="002"/>
              <w:rPr>
                <w:lang w:eastAsia="en-US"/>
              </w:rPr>
            </w:pPr>
            <w:r w:rsidRPr="00BF6A07">
              <w:rPr>
                <w:lang w:eastAsia="en-US"/>
              </w:rPr>
              <w:t>0,7</w:t>
            </w:r>
          </w:p>
        </w:tc>
      </w:tr>
    </w:tbl>
    <w:p w:rsidR="00E138CA" w:rsidRPr="00696F69" w:rsidRDefault="00E138CA" w:rsidP="00DB460E">
      <w:pPr>
        <w:pStyle w:val="001"/>
      </w:pPr>
    </w:p>
    <w:p w:rsidR="00E138CA" w:rsidRPr="00BF0A20" w:rsidRDefault="00E138CA" w:rsidP="00DB460E">
      <w:pPr>
        <w:pStyle w:val="001"/>
        <w:rPr>
          <w:sz w:val="22"/>
        </w:rPr>
      </w:pPr>
      <w:r w:rsidRPr="00BF0A20">
        <w:rPr>
          <w:sz w:val="22"/>
        </w:rPr>
        <w:t>Примечания:</w:t>
      </w:r>
    </w:p>
    <w:p w:rsidR="00E138CA" w:rsidRPr="00BF0A20" w:rsidRDefault="00E138CA" w:rsidP="00DB460E">
      <w:pPr>
        <w:pStyle w:val="001"/>
        <w:rPr>
          <w:sz w:val="22"/>
        </w:rPr>
      </w:pPr>
      <w:r w:rsidRPr="00BF0A20">
        <w:rPr>
          <w:sz w:val="22"/>
        </w:rPr>
        <w:t>а)  приведенные нормы относятся к деревьям с диаметром кроны не более 5 м и должны быть увеличены для дере</w:t>
      </w:r>
      <w:r>
        <w:rPr>
          <w:sz w:val="22"/>
        </w:rPr>
        <w:t>вьев с кроной большего диаметра;</w:t>
      </w:r>
    </w:p>
    <w:p w:rsidR="00E138CA" w:rsidRPr="00BF0A20" w:rsidRDefault="00E138CA" w:rsidP="00DB460E">
      <w:pPr>
        <w:pStyle w:val="001"/>
        <w:rPr>
          <w:sz w:val="22"/>
        </w:rPr>
      </w:pPr>
      <w:r w:rsidRPr="00BF0A20">
        <w:rPr>
          <w:sz w:val="22"/>
        </w:rPr>
        <w:t>б) деревья, высаживаемые у зданий, не должны препятствовать инсоляции и освещенности жилых и общественных помещений.</w:t>
      </w:r>
    </w:p>
    <w:p w:rsidR="00E138CA" w:rsidRPr="00696F69" w:rsidRDefault="00E138CA" w:rsidP="00DB460E">
      <w:pPr>
        <w:pStyle w:val="001"/>
        <w:outlineLvl w:val="0"/>
      </w:pPr>
      <w:bookmarkStart w:id="29" w:name="_Toc470085124"/>
      <w:r w:rsidRPr="00696F69">
        <w:t>4.2. Озелененные территории</w:t>
      </w:r>
      <w:bookmarkEnd w:id="29"/>
      <w:r>
        <w:t>.</w:t>
      </w:r>
    </w:p>
    <w:p w:rsidR="00E138CA" w:rsidRPr="00696F69" w:rsidRDefault="00E138CA" w:rsidP="00DB460E">
      <w:pPr>
        <w:pStyle w:val="001"/>
      </w:pPr>
      <w:r w:rsidRPr="00696F69">
        <w:t>4.2.1. Озелененные территории включают парки, сады, скверы, бульвары, территории зеленых насаждений.</w:t>
      </w:r>
    </w:p>
    <w:p w:rsidR="00E138CA" w:rsidRPr="00696F69" w:rsidRDefault="00E138CA" w:rsidP="00DB460E">
      <w:pPr>
        <w:pStyle w:val="001"/>
      </w:pPr>
      <w:r w:rsidRPr="00696F69">
        <w:t>4.2.2. Озелененные территории общего пользования, выделяемые в составе рекреационных зон, размещаются во взаимосвязи преимущественно с жилыми и общественно-деловыми зонами.</w:t>
      </w:r>
    </w:p>
    <w:p w:rsidR="00E138CA" w:rsidRPr="00696F69" w:rsidRDefault="00E138CA" w:rsidP="00DB460E">
      <w:pPr>
        <w:pStyle w:val="001"/>
      </w:pPr>
      <w:r w:rsidRPr="00696F69">
        <w:t>4.2.3. Площадь озелененных территорий общего пользования – парков, садов, бульваров, скверов, размещаемых в жилых районах должна быть не менее 6 м</w:t>
      </w:r>
      <w:r w:rsidRPr="00696F69">
        <w:rPr>
          <w:vertAlign w:val="superscript"/>
        </w:rPr>
        <w:t>2</w:t>
      </w:r>
      <w:r w:rsidRPr="00696F69">
        <w:t xml:space="preserve"> на человека. </w:t>
      </w:r>
    </w:p>
    <w:p w:rsidR="00E138CA" w:rsidRPr="00696F69" w:rsidRDefault="00E138CA" w:rsidP="00DB460E">
      <w:pPr>
        <w:pStyle w:val="001"/>
      </w:pPr>
      <w:r w:rsidRPr="00696F69">
        <w:t>4.2.4. Парки</w:t>
      </w:r>
      <w:r>
        <w:t>.</w:t>
      </w:r>
    </w:p>
    <w:p w:rsidR="00E138CA" w:rsidRPr="00696F69" w:rsidRDefault="00E138CA" w:rsidP="00DB460E">
      <w:pPr>
        <w:pStyle w:val="001"/>
      </w:pPr>
      <w:r w:rsidRPr="00696F69">
        <w:t xml:space="preserve">Парк – озелененная территория многофункционального или специализированного направления рекреационной деятельности с развитой системой благоустройства, площадью не менее 5 га, предназначенная для массового отдыха населения. На территории парка разрешается строительство зданий для обслуживания посетителей и эксплуатации парка, высота которых не превышает 8 м; высота парковых сооружений – аттракционов, определяется проектом. Площадь застройки не должна превышать 7% территории парка. </w:t>
      </w:r>
    </w:p>
    <w:p w:rsidR="00E138CA" w:rsidRPr="00696F69" w:rsidRDefault="00E138CA" w:rsidP="00DB460E">
      <w:pPr>
        <w:pStyle w:val="001"/>
      </w:pPr>
      <w:r w:rsidRPr="00696F69">
        <w:t>4.2.5. Доля нормируемых элементов территории парка в % от его общей площади:</w:t>
      </w:r>
    </w:p>
    <w:p w:rsidR="00E138CA" w:rsidRPr="00696F69" w:rsidRDefault="00E138CA" w:rsidP="00DB460E">
      <w:pPr>
        <w:pStyle w:val="001"/>
      </w:pPr>
      <w:r>
        <w:t>а)</w:t>
      </w:r>
      <w:r w:rsidRPr="00696F69">
        <w:t xml:space="preserve"> зеленые насаждения и водоемы – не менее 70;</w:t>
      </w:r>
    </w:p>
    <w:p w:rsidR="00E138CA" w:rsidRPr="00696F69" w:rsidRDefault="00E138CA" w:rsidP="00DB460E">
      <w:pPr>
        <w:pStyle w:val="001"/>
      </w:pPr>
      <w:r>
        <w:t>б)</w:t>
      </w:r>
      <w:r w:rsidRPr="00696F69">
        <w:t xml:space="preserve"> аллеи, дорожки, площадки – 25–28;</w:t>
      </w:r>
    </w:p>
    <w:p w:rsidR="00E138CA" w:rsidRPr="00696F69" w:rsidRDefault="00E138CA" w:rsidP="00DB460E">
      <w:pPr>
        <w:pStyle w:val="001"/>
      </w:pPr>
      <w:r>
        <w:t>в)</w:t>
      </w:r>
      <w:r w:rsidRPr="00696F69">
        <w:t xml:space="preserve"> здания и сооружения для обслуживания посетителей и эксплуатации парка – 5–7.</w:t>
      </w:r>
    </w:p>
    <w:p w:rsidR="00E138CA" w:rsidRPr="00696F69" w:rsidRDefault="00E138CA" w:rsidP="00DB460E">
      <w:pPr>
        <w:pStyle w:val="001"/>
      </w:pPr>
      <w:r w:rsidRPr="00696F69">
        <w:t>4.2.6. Функциональная организация территории парка определяется проектом в зависимости от специализации.</w:t>
      </w:r>
    </w:p>
    <w:p w:rsidR="00E138CA" w:rsidRPr="00696F69" w:rsidRDefault="00E138CA" w:rsidP="00DB460E">
      <w:pPr>
        <w:pStyle w:val="001"/>
      </w:pPr>
      <w:r w:rsidRPr="00696F69">
        <w:t>4.2.7. Время доступности на общественном транспорте (без учета времени ожидания транспорта) должно составлять не более:</w:t>
      </w:r>
    </w:p>
    <w:p w:rsidR="00E138CA" w:rsidRPr="00696F69" w:rsidRDefault="00E138CA" w:rsidP="00DB460E">
      <w:pPr>
        <w:pStyle w:val="001"/>
      </w:pPr>
      <w:r w:rsidRPr="00696F69">
        <w:t>для городских парков – 20 минут;</w:t>
      </w:r>
    </w:p>
    <w:p w:rsidR="00E138CA" w:rsidRPr="00696F69" w:rsidRDefault="00E138CA" w:rsidP="00DB460E">
      <w:pPr>
        <w:pStyle w:val="001"/>
      </w:pPr>
      <w:r w:rsidRPr="00696F69">
        <w:t>Расстояние между жилой застройкой и ближним краем паркового массива должно быть не менее 30 м.</w:t>
      </w:r>
    </w:p>
    <w:p w:rsidR="00E138CA" w:rsidRPr="00696F69" w:rsidRDefault="00E138CA" w:rsidP="00DB460E">
      <w:pPr>
        <w:pStyle w:val="001"/>
      </w:pPr>
      <w:r w:rsidRPr="00696F69">
        <w:t>4.2.8. Автостоянки для посетителей парков следует размещать за пределами его территории, но не далее 400 м от входа и проектировать из расчета не менее 15 машино-мест на 100 единовременных посетителей. Размеры земельных участков автостоянок на одно место должны быть:</w:t>
      </w:r>
    </w:p>
    <w:p w:rsidR="00E138CA" w:rsidRPr="00696F69" w:rsidRDefault="00E138CA" w:rsidP="00DB460E">
      <w:pPr>
        <w:pStyle w:val="001"/>
      </w:pPr>
      <w:r>
        <w:t xml:space="preserve">а) </w:t>
      </w:r>
      <w:r w:rsidRPr="00696F69">
        <w:t>для легковых автомобилей – 25 м</w:t>
      </w:r>
      <w:r w:rsidRPr="00696F69">
        <w:rPr>
          <w:vertAlign w:val="superscript"/>
        </w:rPr>
        <w:t>2</w:t>
      </w:r>
      <w:r w:rsidRPr="00696F69">
        <w:t>;</w:t>
      </w:r>
    </w:p>
    <w:p w:rsidR="00E138CA" w:rsidRPr="00696F69" w:rsidRDefault="00E138CA" w:rsidP="00DB460E">
      <w:pPr>
        <w:pStyle w:val="001"/>
      </w:pPr>
      <w:r>
        <w:t xml:space="preserve">б) </w:t>
      </w:r>
      <w:r w:rsidRPr="00696F69">
        <w:t>для автобусов – 40 м</w:t>
      </w:r>
      <w:r w:rsidRPr="00696F69">
        <w:rPr>
          <w:vertAlign w:val="superscript"/>
        </w:rPr>
        <w:t>2</w:t>
      </w:r>
      <w:r w:rsidRPr="00696F69">
        <w:t>;</w:t>
      </w:r>
    </w:p>
    <w:p w:rsidR="00E138CA" w:rsidRPr="00696F69" w:rsidRDefault="00E138CA" w:rsidP="00DB460E">
      <w:pPr>
        <w:pStyle w:val="001"/>
      </w:pPr>
      <w:r>
        <w:t xml:space="preserve">в) </w:t>
      </w:r>
      <w:r w:rsidRPr="00696F69">
        <w:t>для велосипедов – 0,9 м</w:t>
      </w:r>
      <w:r w:rsidRPr="00696F69">
        <w:rPr>
          <w:vertAlign w:val="superscript"/>
        </w:rPr>
        <w:t>2</w:t>
      </w:r>
      <w:r w:rsidRPr="00696F69">
        <w:t>.</w:t>
      </w:r>
    </w:p>
    <w:p w:rsidR="00E138CA" w:rsidRPr="00696F69" w:rsidRDefault="00E138CA" w:rsidP="00DB460E">
      <w:pPr>
        <w:pStyle w:val="001"/>
      </w:pPr>
      <w:r w:rsidRPr="00696F69">
        <w:t>В указанные размеры не входит площадь подъездов и разделительных полос зеленых насаждений.</w:t>
      </w:r>
    </w:p>
    <w:p w:rsidR="00E138CA" w:rsidRPr="00696F69" w:rsidRDefault="00E138CA" w:rsidP="00DB460E">
      <w:pPr>
        <w:pStyle w:val="001"/>
      </w:pPr>
      <w:r w:rsidRPr="00696F69">
        <w:t>4.2.9.  Расчетное число единовременных посетителей территории парков, лесопарков, лесов, зеленых зон следует принимать не более:</w:t>
      </w:r>
    </w:p>
    <w:p w:rsidR="00E138CA" w:rsidRPr="00696F69" w:rsidRDefault="00E138CA" w:rsidP="00DB460E">
      <w:pPr>
        <w:pStyle w:val="001"/>
      </w:pPr>
      <w:r>
        <w:t xml:space="preserve">а) </w:t>
      </w:r>
      <w:r w:rsidRPr="00696F69">
        <w:t>для городских парков – 100 чел./га;</w:t>
      </w:r>
    </w:p>
    <w:p w:rsidR="00E138CA" w:rsidRPr="00696F69" w:rsidRDefault="00E138CA" w:rsidP="00DB460E">
      <w:pPr>
        <w:pStyle w:val="001"/>
      </w:pPr>
      <w:r>
        <w:t xml:space="preserve">б) </w:t>
      </w:r>
      <w:r w:rsidRPr="00696F69">
        <w:t>для лесов – 1-3 чел./га.</w:t>
      </w:r>
    </w:p>
    <w:p w:rsidR="00E138CA" w:rsidRPr="00696F69" w:rsidRDefault="00E138CA" w:rsidP="00DB460E">
      <w:pPr>
        <w:pStyle w:val="001"/>
      </w:pPr>
      <w:r w:rsidRPr="00696F69">
        <w:t>При единовременном количестве посетителей 10-50 чел./га необходимо предусматривать дорожно-тропиночную сеть для организации их движения, при единовременном количестве посетителей 50 чел./га и более – мероприятия по преобразованию лесного ландшафта в парковый.</w:t>
      </w:r>
    </w:p>
    <w:p w:rsidR="00E138CA" w:rsidRPr="00696F69" w:rsidRDefault="00E138CA" w:rsidP="00DB460E">
      <w:pPr>
        <w:pStyle w:val="001"/>
      </w:pPr>
      <w:r w:rsidRPr="00696F69">
        <w:t>4.2.10. В городском округе кроме парков городского и районного значения могут предусматриваться специализированные (детские, спортивные, выставочные, зоологические и другие парки, ботанические сады), размеры которых следует принимать по заданию на проектирование.</w:t>
      </w:r>
    </w:p>
    <w:p w:rsidR="00E138CA" w:rsidRPr="00696F69" w:rsidRDefault="00E138CA" w:rsidP="00DB460E">
      <w:pPr>
        <w:pStyle w:val="001"/>
      </w:pPr>
      <w:r w:rsidRPr="00696F69">
        <w:t>Ориентировочные размеры детских парков допускается принимать из расчета 0,5 м</w:t>
      </w:r>
      <w:r w:rsidRPr="00696F69">
        <w:rPr>
          <w:vertAlign w:val="superscript"/>
        </w:rPr>
        <w:t>2</w:t>
      </w:r>
      <w:r w:rsidRPr="00696F69">
        <w:t>/чел.</w:t>
      </w:r>
    </w:p>
    <w:p w:rsidR="00E138CA" w:rsidRPr="00696F69" w:rsidRDefault="00E138CA" w:rsidP="00DB460E">
      <w:pPr>
        <w:pStyle w:val="001"/>
      </w:pPr>
      <w:r w:rsidRPr="00696F69">
        <w:t>4.2.</w:t>
      </w:r>
      <w:r>
        <w:t>11</w:t>
      </w:r>
      <w:r w:rsidRPr="00696F69">
        <w:t>. При размещении парков на пойменных территориях необходимо соблюдать требования настоящего раздела и СНиП 2.06.15-85.</w:t>
      </w:r>
    </w:p>
    <w:p w:rsidR="00E138CA" w:rsidRPr="00696F69" w:rsidRDefault="00E138CA" w:rsidP="00DB460E">
      <w:pPr>
        <w:pStyle w:val="001"/>
      </w:pPr>
      <w:r>
        <w:t xml:space="preserve">4.2.12. </w:t>
      </w:r>
      <w:r w:rsidRPr="00696F69">
        <w:t>Бульвары и пешеходные аллеи</w:t>
      </w:r>
      <w:r>
        <w:t>.</w:t>
      </w:r>
    </w:p>
    <w:p w:rsidR="00E138CA" w:rsidRPr="00696F69" w:rsidRDefault="00E138CA" w:rsidP="00DB460E">
      <w:pPr>
        <w:pStyle w:val="001"/>
      </w:pPr>
      <w:r w:rsidRPr="00696F69">
        <w:t>Бульвар и пешеходные аллеи представляют собой озелененные территории линейной формы, предназначенные для транзитного пешеходного движения, прогулок, повседневного отдыха.</w:t>
      </w:r>
    </w:p>
    <w:p w:rsidR="00E138CA" w:rsidRPr="00696F69" w:rsidRDefault="00E138CA" w:rsidP="00DB460E">
      <w:pPr>
        <w:pStyle w:val="001"/>
      </w:pPr>
      <w:r w:rsidRPr="00696F69">
        <w:t>Бульвары и пешеходные аллеи следует предусматривать в направлении массовых потоков пешеходного движения.</w:t>
      </w:r>
    </w:p>
    <w:p w:rsidR="00E138CA" w:rsidRPr="00696F69" w:rsidRDefault="00E138CA" w:rsidP="00DB460E">
      <w:pPr>
        <w:pStyle w:val="001"/>
      </w:pPr>
      <w:r w:rsidRPr="00696F69">
        <w:t>Ширину бульваров с одной продольной пешеходной аллеей следует принимать в метрах, не менее размещаемых:</w:t>
      </w:r>
    </w:p>
    <w:p w:rsidR="00E138CA" w:rsidRPr="00696F69" w:rsidRDefault="00E138CA" w:rsidP="00DB460E">
      <w:pPr>
        <w:pStyle w:val="001"/>
      </w:pPr>
      <w:r w:rsidRPr="00696F69">
        <w:t>по оси улиц – 18;</w:t>
      </w:r>
    </w:p>
    <w:p w:rsidR="00E138CA" w:rsidRPr="00696F69" w:rsidRDefault="00E138CA" w:rsidP="00DB460E">
      <w:pPr>
        <w:pStyle w:val="001"/>
      </w:pPr>
      <w:r w:rsidRPr="00696F69">
        <w:t>с одной стороны улицы между проезжей частью и застройкой – 10.</w:t>
      </w:r>
    </w:p>
    <w:p w:rsidR="00E138CA" w:rsidRPr="00696F69" w:rsidRDefault="00E138CA" w:rsidP="00DB460E">
      <w:pPr>
        <w:pStyle w:val="001"/>
      </w:pPr>
      <w:r w:rsidRPr="00696F69">
        <w:t>4.2.1</w:t>
      </w:r>
      <w:r>
        <w:t>3</w:t>
      </w:r>
      <w:r w:rsidRPr="00696F69">
        <w:t xml:space="preserve">. Соотношение элементов территории бульвара следует принимать согласно таблице </w:t>
      </w:r>
      <w:r>
        <w:t>18</w:t>
      </w:r>
      <w:r w:rsidRPr="00696F69">
        <w:t xml:space="preserve"> в зависимости от его ширины.</w:t>
      </w:r>
    </w:p>
    <w:p w:rsidR="00E138CA" w:rsidRPr="00696F69" w:rsidRDefault="00E138CA" w:rsidP="00DB460E">
      <w:pPr>
        <w:pStyle w:val="001"/>
        <w:jc w:val="right"/>
      </w:pPr>
      <w:bookmarkStart w:id="30" w:name="_Ref450556037"/>
      <w:r w:rsidRPr="00696F69">
        <w:t xml:space="preserve">Таблица </w:t>
      </w:r>
      <w:bookmarkEnd w:id="30"/>
      <w:r>
        <w:t>18</w:t>
      </w: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00"/>
        <w:gridCol w:w="2242"/>
        <w:gridCol w:w="2541"/>
        <w:gridCol w:w="2242"/>
        <w:gridCol w:w="2311"/>
      </w:tblGrid>
      <w:tr w:rsidR="00E138CA" w:rsidRPr="00696F69" w:rsidTr="00B91752">
        <w:trPr>
          <w:tblHeader/>
          <w:jc w:val="center"/>
        </w:trPr>
        <w:tc>
          <w:tcPr>
            <w:tcW w:w="440" w:type="pct"/>
            <w:vMerge w:val="restart"/>
          </w:tcPr>
          <w:p w:rsidR="00E138CA" w:rsidRPr="00BF6A07" w:rsidRDefault="00E138CA" w:rsidP="00B91752">
            <w:pPr>
              <w:pStyle w:val="002"/>
              <w:rPr>
                <w:lang w:eastAsia="en-US"/>
              </w:rPr>
            </w:pP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п/п</w:t>
            </w:r>
          </w:p>
        </w:tc>
        <w:tc>
          <w:tcPr>
            <w:tcW w:w="1095" w:type="pct"/>
            <w:vMerge w:val="restart"/>
          </w:tcPr>
          <w:p w:rsidR="00E138CA" w:rsidRPr="00BF6A07" w:rsidRDefault="00E138CA" w:rsidP="00B91752">
            <w:pPr>
              <w:pStyle w:val="002"/>
              <w:rPr>
                <w:lang w:eastAsia="en-US"/>
              </w:rPr>
            </w:pPr>
            <w:r w:rsidRPr="00BF6A07">
              <w:rPr>
                <w:lang w:eastAsia="en-US"/>
              </w:rPr>
              <w:t>Ширина бульвара, м</w:t>
            </w:r>
          </w:p>
        </w:tc>
        <w:tc>
          <w:tcPr>
            <w:tcW w:w="3465" w:type="pct"/>
            <w:gridSpan w:val="3"/>
          </w:tcPr>
          <w:p w:rsidR="00E138CA" w:rsidRPr="00BF6A07" w:rsidRDefault="00E138CA" w:rsidP="00B91752">
            <w:pPr>
              <w:pStyle w:val="002"/>
              <w:rPr>
                <w:lang w:eastAsia="en-US"/>
              </w:rPr>
            </w:pPr>
            <w:r w:rsidRPr="00BF6A07">
              <w:rPr>
                <w:lang w:eastAsia="en-US"/>
              </w:rPr>
              <w:t>Элемент территории (% от общей площади)</w:t>
            </w:r>
          </w:p>
        </w:tc>
      </w:tr>
      <w:tr w:rsidR="00E138CA" w:rsidRPr="00696F69" w:rsidTr="00B91752">
        <w:trPr>
          <w:tblHeader/>
          <w:jc w:val="center"/>
        </w:trPr>
        <w:tc>
          <w:tcPr>
            <w:tcW w:w="440" w:type="pct"/>
            <w:vMerge/>
          </w:tcPr>
          <w:p w:rsidR="00E138CA" w:rsidRPr="00BF6A07" w:rsidRDefault="00E138CA" w:rsidP="00B91752">
            <w:pPr>
              <w:pStyle w:val="002"/>
              <w:rPr>
                <w:lang w:eastAsia="en-US"/>
              </w:rPr>
            </w:pPr>
          </w:p>
        </w:tc>
        <w:tc>
          <w:tcPr>
            <w:tcW w:w="1095" w:type="pct"/>
            <w:vMerge/>
          </w:tcPr>
          <w:p w:rsidR="00E138CA" w:rsidRPr="00BF6A07" w:rsidRDefault="00E138CA" w:rsidP="00B91752">
            <w:pPr>
              <w:pStyle w:val="002"/>
              <w:rPr>
                <w:lang w:eastAsia="en-US"/>
              </w:rPr>
            </w:pPr>
          </w:p>
        </w:tc>
        <w:tc>
          <w:tcPr>
            <w:tcW w:w="1241" w:type="pct"/>
          </w:tcPr>
          <w:p w:rsidR="00E138CA" w:rsidRPr="00BF6A07" w:rsidRDefault="00E138CA" w:rsidP="00B91752">
            <w:pPr>
              <w:pStyle w:val="002"/>
              <w:rPr>
                <w:lang w:eastAsia="en-US"/>
              </w:rPr>
            </w:pPr>
            <w:r w:rsidRPr="00BF6A07">
              <w:rPr>
                <w:lang w:eastAsia="en-US"/>
              </w:rPr>
              <w:t>территории зеленых насаждений и водоемов</w:t>
            </w:r>
          </w:p>
        </w:tc>
        <w:tc>
          <w:tcPr>
            <w:tcW w:w="1095" w:type="pct"/>
          </w:tcPr>
          <w:p w:rsidR="00E138CA" w:rsidRPr="00BF6A07" w:rsidRDefault="00E138CA" w:rsidP="00B91752">
            <w:pPr>
              <w:pStyle w:val="002"/>
              <w:rPr>
                <w:lang w:eastAsia="en-US"/>
              </w:rPr>
            </w:pPr>
            <w:r w:rsidRPr="00BF6A07">
              <w:rPr>
                <w:lang w:eastAsia="en-US"/>
              </w:rPr>
              <w:t>аллеи, дорожки, площадки</w:t>
            </w:r>
          </w:p>
        </w:tc>
        <w:tc>
          <w:tcPr>
            <w:tcW w:w="1129" w:type="pct"/>
          </w:tcPr>
          <w:p w:rsidR="00E138CA" w:rsidRPr="00BF6A07" w:rsidRDefault="00E138CA" w:rsidP="00B91752">
            <w:pPr>
              <w:pStyle w:val="002"/>
              <w:rPr>
                <w:lang w:eastAsia="en-US"/>
              </w:rPr>
            </w:pPr>
            <w:r w:rsidRPr="00BF6A07">
              <w:rPr>
                <w:lang w:eastAsia="en-US"/>
              </w:rPr>
              <w:t>сооружения и застройка</w:t>
            </w:r>
          </w:p>
        </w:tc>
      </w:tr>
      <w:tr w:rsidR="00E138CA" w:rsidRPr="00696F69" w:rsidTr="00B91752">
        <w:trPr>
          <w:tblHeader/>
          <w:jc w:val="center"/>
        </w:trPr>
        <w:tc>
          <w:tcPr>
            <w:tcW w:w="440" w:type="pct"/>
          </w:tcPr>
          <w:p w:rsidR="00E138CA" w:rsidRPr="00BF6A07" w:rsidRDefault="00E138CA" w:rsidP="00B91752">
            <w:pPr>
              <w:pStyle w:val="002"/>
              <w:ind w:left="63"/>
              <w:rPr>
                <w:lang w:eastAsia="en-US"/>
              </w:rPr>
            </w:pPr>
            <w:r w:rsidRPr="00BF6A07">
              <w:rPr>
                <w:lang w:eastAsia="en-US"/>
              </w:rPr>
              <w:t>1</w:t>
            </w:r>
          </w:p>
        </w:tc>
        <w:tc>
          <w:tcPr>
            <w:tcW w:w="1095" w:type="pct"/>
          </w:tcPr>
          <w:p w:rsidR="00E138CA" w:rsidRPr="00BF6A07" w:rsidRDefault="00E138CA" w:rsidP="00B91752">
            <w:pPr>
              <w:pStyle w:val="002"/>
              <w:rPr>
                <w:lang w:eastAsia="en-US"/>
              </w:rPr>
            </w:pPr>
            <w:r w:rsidRPr="00BF6A07">
              <w:rPr>
                <w:lang w:eastAsia="en-US"/>
              </w:rPr>
              <w:t>2</w:t>
            </w:r>
          </w:p>
        </w:tc>
        <w:tc>
          <w:tcPr>
            <w:tcW w:w="1241" w:type="pct"/>
          </w:tcPr>
          <w:p w:rsidR="00E138CA" w:rsidRPr="00BF6A07" w:rsidRDefault="00E138CA" w:rsidP="00B91752">
            <w:pPr>
              <w:pStyle w:val="002"/>
              <w:rPr>
                <w:lang w:eastAsia="en-US"/>
              </w:rPr>
            </w:pPr>
            <w:r w:rsidRPr="00BF6A07">
              <w:rPr>
                <w:lang w:eastAsia="en-US"/>
              </w:rPr>
              <w:t>3</w:t>
            </w:r>
          </w:p>
        </w:tc>
        <w:tc>
          <w:tcPr>
            <w:tcW w:w="1095" w:type="pct"/>
          </w:tcPr>
          <w:p w:rsidR="00E138CA" w:rsidRPr="00BF6A07" w:rsidRDefault="00E138CA" w:rsidP="00B91752">
            <w:pPr>
              <w:pStyle w:val="002"/>
              <w:rPr>
                <w:lang w:eastAsia="en-US"/>
              </w:rPr>
            </w:pPr>
            <w:r w:rsidRPr="00BF6A07">
              <w:rPr>
                <w:lang w:eastAsia="en-US"/>
              </w:rPr>
              <w:t>4</w:t>
            </w:r>
          </w:p>
        </w:tc>
        <w:tc>
          <w:tcPr>
            <w:tcW w:w="1129" w:type="pct"/>
          </w:tcPr>
          <w:p w:rsidR="00E138CA" w:rsidRPr="00BF6A07" w:rsidRDefault="00E138CA" w:rsidP="00B91752">
            <w:pPr>
              <w:pStyle w:val="002"/>
              <w:rPr>
                <w:lang w:eastAsia="en-US"/>
              </w:rPr>
            </w:pPr>
            <w:r w:rsidRPr="00BF6A07">
              <w:rPr>
                <w:lang w:eastAsia="en-US"/>
              </w:rPr>
              <w:t>5</w:t>
            </w:r>
          </w:p>
        </w:tc>
      </w:tr>
      <w:tr w:rsidR="00E138CA" w:rsidRPr="00696F69" w:rsidTr="00B91752">
        <w:trPr>
          <w:tblHeader/>
          <w:jc w:val="center"/>
        </w:trPr>
        <w:tc>
          <w:tcPr>
            <w:tcW w:w="440" w:type="pct"/>
          </w:tcPr>
          <w:p w:rsidR="00E138CA" w:rsidRPr="00BF6A07" w:rsidRDefault="00E138CA" w:rsidP="00B91752">
            <w:pPr>
              <w:pStyle w:val="002"/>
              <w:ind w:left="63"/>
              <w:rPr>
                <w:lang w:eastAsia="en-US"/>
              </w:rPr>
            </w:pPr>
            <w:r w:rsidRPr="00BF6A07">
              <w:rPr>
                <w:lang w:eastAsia="en-US"/>
              </w:rPr>
              <w:t>1</w:t>
            </w:r>
          </w:p>
        </w:tc>
        <w:tc>
          <w:tcPr>
            <w:tcW w:w="1095" w:type="pct"/>
          </w:tcPr>
          <w:p w:rsidR="00E138CA" w:rsidRPr="00BF6A07" w:rsidRDefault="00E138CA" w:rsidP="00B91752">
            <w:pPr>
              <w:pStyle w:val="002"/>
              <w:jc w:val="left"/>
              <w:rPr>
                <w:lang w:eastAsia="en-US"/>
              </w:rPr>
            </w:pPr>
            <w:r w:rsidRPr="00BF6A07">
              <w:rPr>
                <w:lang w:eastAsia="en-US"/>
              </w:rPr>
              <w:t>18-25</w:t>
            </w:r>
          </w:p>
        </w:tc>
        <w:tc>
          <w:tcPr>
            <w:tcW w:w="1241" w:type="pct"/>
          </w:tcPr>
          <w:p w:rsidR="00E138CA" w:rsidRPr="00BF6A07" w:rsidRDefault="00E138CA" w:rsidP="00B91752">
            <w:pPr>
              <w:pStyle w:val="002"/>
              <w:rPr>
                <w:lang w:eastAsia="en-US"/>
              </w:rPr>
            </w:pPr>
            <w:r w:rsidRPr="00BF6A07">
              <w:rPr>
                <w:lang w:eastAsia="en-US"/>
              </w:rPr>
              <w:t>70-75</w:t>
            </w:r>
          </w:p>
        </w:tc>
        <w:tc>
          <w:tcPr>
            <w:tcW w:w="1095" w:type="pct"/>
          </w:tcPr>
          <w:p w:rsidR="00E138CA" w:rsidRPr="00BF6A07" w:rsidRDefault="00E138CA" w:rsidP="00B91752">
            <w:pPr>
              <w:pStyle w:val="002"/>
              <w:rPr>
                <w:lang w:eastAsia="en-US"/>
              </w:rPr>
            </w:pPr>
            <w:r w:rsidRPr="00BF6A07">
              <w:rPr>
                <w:lang w:eastAsia="en-US"/>
              </w:rPr>
              <w:t>30-25</w:t>
            </w:r>
          </w:p>
        </w:tc>
        <w:tc>
          <w:tcPr>
            <w:tcW w:w="1129" w:type="pct"/>
          </w:tcPr>
          <w:p w:rsidR="00E138CA" w:rsidRPr="00BF6A07" w:rsidRDefault="00E138CA" w:rsidP="00B91752">
            <w:pPr>
              <w:pStyle w:val="002"/>
              <w:rPr>
                <w:lang w:eastAsia="en-US"/>
              </w:rPr>
            </w:pPr>
            <w:r w:rsidRPr="00BF6A07">
              <w:rPr>
                <w:lang w:eastAsia="en-US"/>
              </w:rPr>
              <w:t>-</w:t>
            </w:r>
          </w:p>
        </w:tc>
      </w:tr>
      <w:tr w:rsidR="00E138CA" w:rsidRPr="00696F69" w:rsidTr="00B91752">
        <w:trPr>
          <w:tblHeader/>
          <w:jc w:val="center"/>
        </w:trPr>
        <w:tc>
          <w:tcPr>
            <w:tcW w:w="440" w:type="pct"/>
          </w:tcPr>
          <w:p w:rsidR="00E138CA" w:rsidRPr="00BF6A07" w:rsidRDefault="00E138CA" w:rsidP="00B91752">
            <w:pPr>
              <w:pStyle w:val="002"/>
              <w:ind w:left="63"/>
              <w:rPr>
                <w:lang w:eastAsia="en-US"/>
              </w:rPr>
            </w:pPr>
            <w:r w:rsidRPr="00BF6A07">
              <w:rPr>
                <w:lang w:eastAsia="en-US"/>
              </w:rPr>
              <w:t>2</w:t>
            </w:r>
          </w:p>
        </w:tc>
        <w:tc>
          <w:tcPr>
            <w:tcW w:w="1095" w:type="pct"/>
          </w:tcPr>
          <w:p w:rsidR="00E138CA" w:rsidRPr="00BF6A07" w:rsidRDefault="00E138CA" w:rsidP="00B91752">
            <w:pPr>
              <w:pStyle w:val="002"/>
              <w:jc w:val="left"/>
              <w:rPr>
                <w:lang w:eastAsia="en-US"/>
              </w:rPr>
            </w:pPr>
            <w:r w:rsidRPr="00BF6A07">
              <w:rPr>
                <w:lang w:eastAsia="en-US"/>
              </w:rPr>
              <w:t>25-50</w:t>
            </w:r>
          </w:p>
        </w:tc>
        <w:tc>
          <w:tcPr>
            <w:tcW w:w="1241" w:type="pct"/>
          </w:tcPr>
          <w:p w:rsidR="00E138CA" w:rsidRPr="00BF6A07" w:rsidRDefault="00E138CA" w:rsidP="00B91752">
            <w:pPr>
              <w:pStyle w:val="002"/>
              <w:rPr>
                <w:lang w:eastAsia="en-US"/>
              </w:rPr>
            </w:pPr>
            <w:r w:rsidRPr="00BF6A07">
              <w:rPr>
                <w:lang w:eastAsia="en-US"/>
              </w:rPr>
              <w:t>75-80</w:t>
            </w:r>
          </w:p>
        </w:tc>
        <w:tc>
          <w:tcPr>
            <w:tcW w:w="1095" w:type="pct"/>
          </w:tcPr>
          <w:p w:rsidR="00E138CA" w:rsidRPr="00BF6A07" w:rsidRDefault="00E138CA" w:rsidP="00B91752">
            <w:pPr>
              <w:pStyle w:val="002"/>
              <w:rPr>
                <w:lang w:eastAsia="en-US"/>
              </w:rPr>
            </w:pPr>
            <w:r w:rsidRPr="00BF6A07">
              <w:rPr>
                <w:lang w:eastAsia="en-US"/>
              </w:rPr>
              <w:t>23-17</w:t>
            </w:r>
          </w:p>
        </w:tc>
        <w:tc>
          <w:tcPr>
            <w:tcW w:w="1129" w:type="pct"/>
          </w:tcPr>
          <w:p w:rsidR="00E138CA" w:rsidRPr="00BF6A07" w:rsidRDefault="00E138CA" w:rsidP="00B91752">
            <w:pPr>
              <w:pStyle w:val="002"/>
              <w:rPr>
                <w:lang w:eastAsia="en-US"/>
              </w:rPr>
            </w:pPr>
            <w:r w:rsidRPr="00BF6A07">
              <w:rPr>
                <w:lang w:eastAsia="en-US"/>
              </w:rPr>
              <w:t>2-3</w:t>
            </w:r>
          </w:p>
        </w:tc>
      </w:tr>
      <w:tr w:rsidR="00E138CA" w:rsidRPr="00696F69" w:rsidTr="00B91752">
        <w:trPr>
          <w:tblHeader/>
          <w:jc w:val="center"/>
        </w:trPr>
        <w:tc>
          <w:tcPr>
            <w:tcW w:w="440" w:type="pct"/>
          </w:tcPr>
          <w:p w:rsidR="00E138CA" w:rsidRPr="00BF6A07" w:rsidRDefault="00E138CA" w:rsidP="00B91752">
            <w:pPr>
              <w:pStyle w:val="002"/>
              <w:ind w:left="63"/>
              <w:rPr>
                <w:lang w:eastAsia="en-US"/>
              </w:rPr>
            </w:pPr>
            <w:r w:rsidRPr="00BF6A07">
              <w:rPr>
                <w:lang w:eastAsia="en-US"/>
              </w:rPr>
              <w:t>3</w:t>
            </w:r>
          </w:p>
        </w:tc>
        <w:tc>
          <w:tcPr>
            <w:tcW w:w="1095" w:type="pct"/>
          </w:tcPr>
          <w:p w:rsidR="00E138CA" w:rsidRPr="00BF6A07" w:rsidRDefault="00E138CA" w:rsidP="00B91752">
            <w:pPr>
              <w:pStyle w:val="002"/>
              <w:jc w:val="left"/>
              <w:rPr>
                <w:lang w:eastAsia="en-US"/>
              </w:rPr>
            </w:pPr>
            <w:r w:rsidRPr="00BF6A07">
              <w:rPr>
                <w:lang w:eastAsia="en-US"/>
              </w:rPr>
              <w:t>более 50</w:t>
            </w:r>
          </w:p>
        </w:tc>
        <w:tc>
          <w:tcPr>
            <w:tcW w:w="1241" w:type="pct"/>
          </w:tcPr>
          <w:p w:rsidR="00E138CA" w:rsidRPr="00BF6A07" w:rsidRDefault="00E138CA" w:rsidP="00B91752">
            <w:pPr>
              <w:pStyle w:val="002"/>
              <w:rPr>
                <w:lang w:eastAsia="en-US"/>
              </w:rPr>
            </w:pPr>
            <w:r w:rsidRPr="00BF6A07">
              <w:rPr>
                <w:lang w:eastAsia="en-US"/>
              </w:rPr>
              <w:t>65-70</w:t>
            </w:r>
          </w:p>
        </w:tc>
        <w:tc>
          <w:tcPr>
            <w:tcW w:w="1095" w:type="pct"/>
          </w:tcPr>
          <w:p w:rsidR="00E138CA" w:rsidRPr="00BF6A07" w:rsidRDefault="00E138CA" w:rsidP="00B91752">
            <w:pPr>
              <w:pStyle w:val="002"/>
              <w:rPr>
                <w:lang w:eastAsia="en-US"/>
              </w:rPr>
            </w:pPr>
            <w:r w:rsidRPr="00BF6A07">
              <w:rPr>
                <w:lang w:eastAsia="en-US"/>
              </w:rPr>
              <w:t>30-25</w:t>
            </w:r>
          </w:p>
        </w:tc>
        <w:tc>
          <w:tcPr>
            <w:tcW w:w="1129" w:type="pct"/>
          </w:tcPr>
          <w:p w:rsidR="00E138CA" w:rsidRPr="00BF6A07" w:rsidRDefault="00E138CA" w:rsidP="00B91752">
            <w:pPr>
              <w:pStyle w:val="002"/>
              <w:rPr>
                <w:lang w:eastAsia="en-US"/>
              </w:rPr>
            </w:pPr>
            <w:r w:rsidRPr="00BF6A07">
              <w:rPr>
                <w:lang w:eastAsia="en-US"/>
              </w:rPr>
              <w:t>не более 5</w:t>
            </w:r>
          </w:p>
        </w:tc>
      </w:tr>
    </w:tbl>
    <w:p w:rsidR="00E138CA" w:rsidRPr="00696F69" w:rsidRDefault="00E138CA" w:rsidP="00DB460E">
      <w:pPr>
        <w:pStyle w:val="001"/>
      </w:pPr>
    </w:p>
    <w:p w:rsidR="00E138CA" w:rsidRPr="00696F69" w:rsidRDefault="00E138CA" w:rsidP="00DB460E">
      <w:pPr>
        <w:pStyle w:val="001"/>
      </w:pPr>
      <w:r w:rsidRPr="00696F69">
        <w:t>4.2.1</w:t>
      </w:r>
      <w:r>
        <w:t>4</w:t>
      </w:r>
      <w:r w:rsidRPr="00696F69">
        <w:t>. Скверы</w:t>
      </w:r>
      <w:r>
        <w:t>.</w:t>
      </w:r>
    </w:p>
    <w:p w:rsidR="00E138CA" w:rsidRPr="00696F69" w:rsidRDefault="00E138CA" w:rsidP="00DB460E">
      <w:pPr>
        <w:pStyle w:val="001"/>
      </w:pPr>
      <w:r w:rsidRPr="00696F69">
        <w:t>Сквер представляет собой компактную озелененную территорию на площади, перекрестке улиц или на примыкающем к улице участке квартала, предназначенную для повседневного кратковременного отдыха и пешеходного передвижения населения, размером 0,5-2,0 га.</w:t>
      </w:r>
    </w:p>
    <w:p w:rsidR="00E138CA" w:rsidRPr="00696F69" w:rsidRDefault="00E138CA" w:rsidP="00DB460E">
      <w:pPr>
        <w:pStyle w:val="001"/>
      </w:pPr>
      <w:r w:rsidRPr="00696F69">
        <w:t>На территории сквера запрещается размещение застройки.</w:t>
      </w:r>
    </w:p>
    <w:p w:rsidR="00E138CA" w:rsidRPr="00696F69" w:rsidRDefault="00E138CA" w:rsidP="00DB460E">
      <w:pPr>
        <w:pStyle w:val="001"/>
      </w:pPr>
      <w:r w:rsidRPr="00696F69">
        <w:t>4.2.1</w:t>
      </w:r>
      <w:r>
        <w:t>5</w:t>
      </w:r>
      <w:r w:rsidRPr="00696F69">
        <w:t xml:space="preserve">. Соотношение элементов территории сквера следует принимать по таблице </w:t>
      </w:r>
      <w:r>
        <w:t>19.</w:t>
      </w:r>
    </w:p>
    <w:p w:rsidR="00E138CA" w:rsidRPr="00696F69" w:rsidRDefault="00E138CA" w:rsidP="00DB460E">
      <w:pPr>
        <w:pStyle w:val="001"/>
        <w:jc w:val="right"/>
      </w:pPr>
      <w:bookmarkStart w:id="31" w:name="_Ref450556140"/>
      <w:r w:rsidRPr="00696F69">
        <w:t xml:space="preserve">Таблица </w:t>
      </w:r>
      <w:bookmarkEnd w:id="31"/>
      <w:r>
        <w:t>19</w:t>
      </w:r>
    </w:p>
    <w:tbl>
      <w:tblPr>
        <w:tblW w:w="4856" w:type="pct"/>
        <w:jc w:val="center"/>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1"/>
        <w:gridCol w:w="4692"/>
        <w:gridCol w:w="2296"/>
        <w:gridCol w:w="2520"/>
      </w:tblGrid>
      <w:tr w:rsidR="00E138CA" w:rsidRPr="00696F69" w:rsidTr="00B91752">
        <w:trPr>
          <w:tblHeader/>
          <w:jc w:val="center"/>
        </w:trPr>
        <w:tc>
          <w:tcPr>
            <w:tcW w:w="325" w:type="pct"/>
            <w:vMerge w:val="restart"/>
          </w:tcPr>
          <w:p w:rsidR="00E138CA" w:rsidRPr="00BF6A07" w:rsidRDefault="00E138CA" w:rsidP="00B91752">
            <w:pPr>
              <w:pStyle w:val="002"/>
              <w:rPr>
                <w:lang w:eastAsia="en-US"/>
              </w:rPr>
            </w:pPr>
            <w:r w:rsidRPr="00BF6A07">
              <w:rPr>
                <w:lang w:eastAsia="en-US"/>
              </w:rPr>
              <w:t>№ п/п</w:t>
            </w:r>
          </w:p>
        </w:tc>
        <w:tc>
          <w:tcPr>
            <w:tcW w:w="2307" w:type="pct"/>
            <w:vMerge w:val="restart"/>
          </w:tcPr>
          <w:p w:rsidR="00E138CA" w:rsidRPr="00BF6A07" w:rsidRDefault="00E138CA" w:rsidP="00B91752">
            <w:pPr>
              <w:pStyle w:val="002"/>
              <w:rPr>
                <w:lang w:eastAsia="en-US"/>
              </w:rPr>
            </w:pPr>
            <w:r w:rsidRPr="00BF6A07">
              <w:rPr>
                <w:lang w:eastAsia="en-US"/>
              </w:rPr>
              <w:t>Место размещения скверов</w:t>
            </w:r>
          </w:p>
        </w:tc>
        <w:tc>
          <w:tcPr>
            <w:tcW w:w="2368" w:type="pct"/>
            <w:gridSpan w:val="2"/>
          </w:tcPr>
          <w:p w:rsidR="00E138CA" w:rsidRPr="00BF6A07" w:rsidRDefault="00E138CA" w:rsidP="00B91752">
            <w:pPr>
              <w:pStyle w:val="002"/>
              <w:rPr>
                <w:lang w:eastAsia="en-US"/>
              </w:rPr>
            </w:pPr>
            <w:r w:rsidRPr="00BF6A07">
              <w:rPr>
                <w:lang w:eastAsia="en-US"/>
              </w:rPr>
              <w:t>Элемент территории (% от общей площади)</w:t>
            </w:r>
          </w:p>
        </w:tc>
      </w:tr>
      <w:tr w:rsidR="00E138CA" w:rsidRPr="00696F69" w:rsidTr="00B91752">
        <w:trPr>
          <w:tblHeader/>
          <w:jc w:val="center"/>
        </w:trPr>
        <w:tc>
          <w:tcPr>
            <w:tcW w:w="325" w:type="pct"/>
            <w:vMerge/>
          </w:tcPr>
          <w:p w:rsidR="00E138CA" w:rsidRPr="00BF6A07" w:rsidRDefault="00E138CA" w:rsidP="00B91752">
            <w:pPr>
              <w:pStyle w:val="002"/>
              <w:rPr>
                <w:lang w:eastAsia="en-US"/>
              </w:rPr>
            </w:pPr>
          </w:p>
        </w:tc>
        <w:tc>
          <w:tcPr>
            <w:tcW w:w="2307" w:type="pct"/>
            <w:vMerge/>
          </w:tcPr>
          <w:p w:rsidR="00E138CA" w:rsidRPr="00BF6A07" w:rsidRDefault="00E138CA" w:rsidP="00B91752">
            <w:pPr>
              <w:pStyle w:val="002"/>
              <w:rPr>
                <w:lang w:eastAsia="en-US"/>
              </w:rPr>
            </w:pPr>
          </w:p>
        </w:tc>
        <w:tc>
          <w:tcPr>
            <w:tcW w:w="1129" w:type="pct"/>
          </w:tcPr>
          <w:p w:rsidR="00E138CA" w:rsidRPr="00BF6A07" w:rsidRDefault="00E138CA" w:rsidP="00B91752">
            <w:pPr>
              <w:pStyle w:val="002"/>
              <w:rPr>
                <w:lang w:eastAsia="en-US"/>
              </w:rPr>
            </w:pPr>
            <w:r w:rsidRPr="00BF6A07">
              <w:rPr>
                <w:lang w:eastAsia="en-US"/>
              </w:rPr>
              <w:t>территории зеленых насаждений и водоемов</w:t>
            </w:r>
          </w:p>
        </w:tc>
        <w:tc>
          <w:tcPr>
            <w:tcW w:w="1239" w:type="pct"/>
          </w:tcPr>
          <w:p w:rsidR="00E138CA" w:rsidRPr="00BF6A07" w:rsidRDefault="00E138CA" w:rsidP="00B91752">
            <w:pPr>
              <w:pStyle w:val="002"/>
              <w:rPr>
                <w:lang w:eastAsia="en-US"/>
              </w:rPr>
            </w:pPr>
            <w:r w:rsidRPr="00BF6A07">
              <w:rPr>
                <w:lang w:eastAsia="en-US"/>
              </w:rPr>
              <w:t>аллеи, дорожки, площадки, малые формы</w:t>
            </w:r>
          </w:p>
        </w:tc>
      </w:tr>
      <w:tr w:rsidR="00E138CA" w:rsidRPr="00696F69" w:rsidTr="00B91752">
        <w:trPr>
          <w:jc w:val="center"/>
        </w:trPr>
        <w:tc>
          <w:tcPr>
            <w:tcW w:w="325" w:type="pct"/>
          </w:tcPr>
          <w:p w:rsidR="00E138CA" w:rsidRPr="00BF6A07" w:rsidRDefault="00E138CA" w:rsidP="00B91752">
            <w:pPr>
              <w:pStyle w:val="002"/>
              <w:tabs>
                <w:tab w:val="left" w:pos="40"/>
              </w:tabs>
              <w:ind w:left="29"/>
              <w:rPr>
                <w:lang w:eastAsia="en-US"/>
              </w:rPr>
            </w:pPr>
            <w:r w:rsidRPr="00BF6A07">
              <w:rPr>
                <w:lang w:eastAsia="en-US"/>
              </w:rPr>
              <w:t>1</w:t>
            </w:r>
          </w:p>
        </w:tc>
        <w:tc>
          <w:tcPr>
            <w:tcW w:w="2307" w:type="pct"/>
          </w:tcPr>
          <w:p w:rsidR="00E138CA" w:rsidRPr="00BF6A07" w:rsidRDefault="00E138CA" w:rsidP="00B91752">
            <w:pPr>
              <w:pStyle w:val="002"/>
              <w:rPr>
                <w:lang w:eastAsia="en-US"/>
              </w:rPr>
            </w:pPr>
            <w:r w:rsidRPr="00BF6A07">
              <w:rPr>
                <w:lang w:eastAsia="en-US"/>
              </w:rPr>
              <w:t>2</w:t>
            </w:r>
          </w:p>
        </w:tc>
        <w:tc>
          <w:tcPr>
            <w:tcW w:w="1129" w:type="pct"/>
          </w:tcPr>
          <w:p w:rsidR="00E138CA" w:rsidRPr="00BF6A07" w:rsidRDefault="00E138CA" w:rsidP="00B91752">
            <w:pPr>
              <w:pStyle w:val="002"/>
              <w:rPr>
                <w:lang w:eastAsia="en-US"/>
              </w:rPr>
            </w:pPr>
            <w:r w:rsidRPr="00BF6A07">
              <w:rPr>
                <w:lang w:eastAsia="en-US"/>
              </w:rPr>
              <w:t>3</w:t>
            </w:r>
          </w:p>
        </w:tc>
        <w:tc>
          <w:tcPr>
            <w:tcW w:w="1239" w:type="pct"/>
          </w:tcPr>
          <w:p w:rsidR="00E138CA" w:rsidRPr="00BF6A07" w:rsidRDefault="00E138CA" w:rsidP="00B91752">
            <w:pPr>
              <w:pStyle w:val="002"/>
              <w:rPr>
                <w:lang w:eastAsia="en-US"/>
              </w:rPr>
            </w:pPr>
            <w:r w:rsidRPr="00BF6A07">
              <w:rPr>
                <w:lang w:eastAsia="en-US"/>
              </w:rPr>
              <w:t>4</w:t>
            </w:r>
          </w:p>
        </w:tc>
      </w:tr>
      <w:tr w:rsidR="00E138CA" w:rsidRPr="00696F69" w:rsidTr="00B91752">
        <w:trPr>
          <w:jc w:val="center"/>
        </w:trPr>
        <w:tc>
          <w:tcPr>
            <w:tcW w:w="325" w:type="pct"/>
          </w:tcPr>
          <w:p w:rsidR="00E138CA" w:rsidRPr="00BF6A07" w:rsidRDefault="00E138CA" w:rsidP="00B91752">
            <w:pPr>
              <w:pStyle w:val="002"/>
              <w:tabs>
                <w:tab w:val="left" w:pos="40"/>
              </w:tabs>
              <w:ind w:left="29"/>
              <w:rPr>
                <w:lang w:eastAsia="en-US"/>
              </w:rPr>
            </w:pPr>
            <w:r w:rsidRPr="00BF6A07">
              <w:rPr>
                <w:lang w:eastAsia="en-US"/>
              </w:rPr>
              <w:t>1</w:t>
            </w:r>
          </w:p>
        </w:tc>
        <w:tc>
          <w:tcPr>
            <w:tcW w:w="2307" w:type="pct"/>
          </w:tcPr>
          <w:p w:rsidR="00E138CA" w:rsidRPr="00BF6A07" w:rsidRDefault="00E138CA" w:rsidP="00B91752">
            <w:pPr>
              <w:pStyle w:val="002"/>
              <w:rPr>
                <w:lang w:eastAsia="en-US"/>
              </w:rPr>
            </w:pPr>
            <w:r w:rsidRPr="00BF6A07">
              <w:rPr>
                <w:lang w:eastAsia="en-US"/>
              </w:rPr>
              <w:t>На городских улицах и площадях</w:t>
            </w:r>
          </w:p>
        </w:tc>
        <w:tc>
          <w:tcPr>
            <w:tcW w:w="1129" w:type="pct"/>
          </w:tcPr>
          <w:p w:rsidR="00E138CA" w:rsidRPr="00BF6A07" w:rsidRDefault="00E138CA" w:rsidP="00B91752">
            <w:pPr>
              <w:pStyle w:val="002"/>
              <w:rPr>
                <w:lang w:eastAsia="en-US"/>
              </w:rPr>
            </w:pPr>
            <w:r w:rsidRPr="00BF6A07">
              <w:rPr>
                <w:lang w:eastAsia="en-US"/>
              </w:rPr>
              <w:t>60-75</w:t>
            </w:r>
          </w:p>
        </w:tc>
        <w:tc>
          <w:tcPr>
            <w:tcW w:w="1239" w:type="pct"/>
          </w:tcPr>
          <w:p w:rsidR="00E138CA" w:rsidRPr="00BF6A07" w:rsidRDefault="00E138CA" w:rsidP="00B91752">
            <w:pPr>
              <w:pStyle w:val="002"/>
              <w:rPr>
                <w:lang w:eastAsia="en-US"/>
              </w:rPr>
            </w:pPr>
            <w:r w:rsidRPr="00BF6A07">
              <w:rPr>
                <w:lang w:eastAsia="en-US"/>
              </w:rPr>
              <w:t>40-25</w:t>
            </w:r>
          </w:p>
        </w:tc>
      </w:tr>
      <w:tr w:rsidR="00E138CA" w:rsidRPr="00696F69" w:rsidTr="00B91752">
        <w:trPr>
          <w:jc w:val="center"/>
        </w:trPr>
        <w:tc>
          <w:tcPr>
            <w:tcW w:w="325" w:type="pct"/>
          </w:tcPr>
          <w:p w:rsidR="00E138CA" w:rsidRPr="00BF6A07" w:rsidRDefault="00E138CA" w:rsidP="00B91752">
            <w:pPr>
              <w:pStyle w:val="002"/>
              <w:ind w:left="29"/>
              <w:rPr>
                <w:lang w:eastAsia="en-US"/>
              </w:rPr>
            </w:pPr>
            <w:r w:rsidRPr="00BF6A07">
              <w:rPr>
                <w:lang w:eastAsia="en-US"/>
              </w:rPr>
              <w:t>2</w:t>
            </w:r>
          </w:p>
        </w:tc>
        <w:tc>
          <w:tcPr>
            <w:tcW w:w="2307" w:type="pct"/>
          </w:tcPr>
          <w:p w:rsidR="00E138CA" w:rsidRPr="00BF6A07" w:rsidRDefault="00E138CA" w:rsidP="00B91752">
            <w:pPr>
              <w:pStyle w:val="002"/>
              <w:rPr>
                <w:lang w:eastAsia="en-US"/>
              </w:rPr>
            </w:pPr>
            <w:r w:rsidRPr="00BF6A07">
              <w:rPr>
                <w:lang w:eastAsia="en-US"/>
              </w:rPr>
              <w:t>В жилых районах, на жилых улицах, между домами, перед отдельными зданиями</w:t>
            </w:r>
          </w:p>
        </w:tc>
        <w:tc>
          <w:tcPr>
            <w:tcW w:w="1129" w:type="pct"/>
          </w:tcPr>
          <w:p w:rsidR="00E138CA" w:rsidRPr="00BF6A07" w:rsidRDefault="00E138CA" w:rsidP="00B91752">
            <w:pPr>
              <w:pStyle w:val="002"/>
              <w:rPr>
                <w:lang w:eastAsia="en-US"/>
              </w:rPr>
            </w:pPr>
            <w:r w:rsidRPr="00BF6A07">
              <w:rPr>
                <w:lang w:eastAsia="en-US"/>
              </w:rPr>
              <w:t>70-80</w:t>
            </w:r>
          </w:p>
        </w:tc>
        <w:tc>
          <w:tcPr>
            <w:tcW w:w="1239" w:type="pct"/>
          </w:tcPr>
          <w:p w:rsidR="00E138CA" w:rsidRPr="00BF6A07" w:rsidRDefault="00E138CA" w:rsidP="00B91752">
            <w:pPr>
              <w:pStyle w:val="002"/>
              <w:rPr>
                <w:lang w:eastAsia="en-US"/>
              </w:rPr>
            </w:pPr>
            <w:r w:rsidRPr="00BF6A07">
              <w:rPr>
                <w:lang w:eastAsia="en-US"/>
              </w:rPr>
              <w:t>30-20</w:t>
            </w:r>
          </w:p>
        </w:tc>
      </w:tr>
    </w:tbl>
    <w:p w:rsidR="00E138CA" w:rsidRPr="00696F69" w:rsidRDefault="00E138CA" w:rsidP="00DB460E">
      <w:pPr>
        <w:pStyle w:val="001"/>
      </w:pPr>
      <w:bookmarkStart w:id="32" w:name="_Toc470085125"/>
    </w:p>
    <w:p w:rsidR="00E138CA" w:rsidRPr="00696F69" w:rsidRDefault="00E138CA" w:rsidP="00DB460E">
      <w:pPr>
        <w:pStyle w:val="001"/>
        <w:outlineLvl w:val="0"/>
      </w:pPr>
      <w:r w:rsidRPr="00696F69">
        <w:t>4.3. Зоны отдыха</w:t>
      </w:r>
      <w:bookmarkEnd w:id="32"/>
      <w:r>
        <w:t>.</w:t>
      </w:r>
    </w:p>
    <w:p w:rsidR="00E138CA" w:rsidRPr="00696F69" w:rsidRDefault="00E138CA" w:rsidP="00DB460E">
      <w:pPr>
        <w:pStyle w:val="001"/>
      </w:pPr>
      <w:r w:rsidRPr="00696F69">
        <w:t>4.3.1. Зоны отдыха следует размещать на расстоянии от дошкольных санаторно–оздоровительных учреждений, садоводческих товариществ, автомобильных дорог общей сети и железных дорог не менее 500 м.</w:t>
      </w:r>
    </w:p>
    <w:p w:rsidR="00E138CA" w:rsidRPr="00696F69" w:rsidRDefault="00E138CA" w:rsidP="00DB460E">
      <w:pPr>
        <w:pStyle w:val="001"/>
      </w:pPr>
      <w:r w:rsidRPr="00696F69">
        <w:t xml:space="preserve">4.3.2. Допускается строительство в зоне отдыха объектов, связанных непосредственно с рекреационной деятельностью (в том числе, пансионаты, кемпинги, базы отдыха, пляжи, спортивные и игровые площадки) и с обслуживанием зоны отдыха. </w:t>
      </w:r>
    </w:p>
    <w:p w:rsidR="00E138CA" w:rsidRPr="00696F69" w:rsidRDefault="00E138CA" w:rsidP="00DB460E">
      <w:pPr>
        <w:pStyle w:val="001"/>
      </w:pPr>
      <w:r w:rsidRPr="00696F69">
        <w:t xml:space="preserve">4.3.3. Расчетные показатели в области рекреации следует принимать по таблице </w:t>
      </w:r>
      <w:r>
        <w:t>20</w:t>
      </w:r>
      <w:r w:rsidRPr="00696F69">
        <w:t>.</w:t>
      </w:r>
    </w:p>
    <w:p w:rsidR="00E138CA" w:rsidRPr="00696F69" w:rsidRDefault="00E138CA" w:rsidP="00DB460E">
      <w:pPr>
        <w:pStyle w:val="001"/>
        <w:jc w:val="right"/>
      </w:pPr>
      <w:r w:rsidRPr="00696F69">
        <w:t xml:space="preserve">Таблица </w:t>
      </w:r>
      <w:r>
        <w:t>20</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51"/>
        <w:gridCol w:w="2143"/>
        <w:gridCol w:w="3447"/>
        <w:gridCol w:w="2595"/>
        <w:gridCol w:w="1378"/>
      </w:tblGrid>
      <w:tr w:rsidR="00E138CA" w:rsidRPr="00696F69" w:rsidTr="00B91752">
        <w:trPr>
          <w:trHeight w:val="202"/>
          <w:jc w:val="center"/>
        </w:trPr>
        <w:tc>
          <w:tcPr>
            <w:tcW w:w="364" w:type="pct"/>
          </w:tcPr>
          <w:p w:rsidR="00E138CA" w:rsidRPr="00BF6A07" w:rsidRDefault="00E138CA" w:rsidP="00B91752">
            <w:pPr>
              <w:pStyle w:val="002"/>
              <w:rPr>
                <w:lang w:eastAsia="en-US"/>
              </w:rPr>
            </w:pPr>
            <w:r w:rsidRPr="00BF6A07">
              <w:rPr>
                <w:lang w:eastAsia="en-US"/>
              </w:rPr>
              <w:t>№ п/п</w:t>
            </w:r>
          </w:p>
        </w:tc>
        <w:tc>
          <w:tcPr>
            <w:tcW w:w="1039" w:type="pct"/>
          </w:tcPr>
          <w:p w:rsidR="00E138CA" w:rsidRPr="00BF6A07" w:rsidRDefault="00E138CA" w:rsidP="00B91752">
            <w:pPr>
              <w:pStyle w:val="002"/>
              <w:rPr>
                <w:lang w:eastAsia="en-US"/>
              </w:rPr>
            </w:pPr>
            <w:r w:rsidRPr="00BF6A07">
              <w:rPr>
                <w:lang w:eastAsia="en-US"/>
              </w:rPr>
              <w:t>Наименование вида объекта</w:t>
            </w:r>
          </w:p>
        </w:tc>
        <w:tc>
          <w:tcPr>
            <w:tcW w:w="1671" w:type="pct"/>
          </w:tcPr>
          <w:p w:rsidR="00E138CA" w:rsidRPr="00BF6A07" w:rsidRDefault="00E138CA" w:rsidP="00B91752">
            <w:pPr>
              <w:pStyle w:val="002"/>
              <w:rPr>
                <w:lang w:eastAsia="en-US"/>
              </w:rPr>
            </w:pPr>
            <w:r w:rsidRPr="00BF6A07">
              <w:rPr>
                <w:lang w:eastAsia="en-US"/>
              </w:rPr>
              <w:t>Наименование расчетного показателя, единица измерения</w:t>
            </w:r>
          </w:p>
        </w:tc>
        <w:tc>
          <w:tcPr>
            <w:tcW w:w="1926" w:type="pct"/>
            <w:gridSpan w:val="2"/>
          </w:tcPr>
          <w:p w:rsidR="00E138CA" w:rsidRPr="00BF6A07" w:rsidRDefault="00E138CA" w:rsidP="00B91752">
            <w:pPr>
              <w:pStyle w:val="002"/>
              <w:rPr>
                <w:lang w:eastAsia="en-US"/>
              </w:rPr>
            </w:pPr>
            <w:r w:rsidRPr="00BF6A07">
              <w:rPr>
                <w:lang w:eastAsia="en-US"/>
              </w:rPr>
              <w:t>Значение расчетного показателя</w:t>
            </w:r>
          </w:p>
        </w:tc>
      </w:tr>
      <w:tr w:rsidR="00E138CA" w:rsidRPr="00696F69" w:rsidTr="00B91752">
        <w:trPr>
          <w:trHeight w:val="50"/>
          <w:jc w:val="center"/>
        </w:trPr>
        <w:tc>
          <w:tcPr>
            <w:tcW w:w="364" w:type="pct"/>
          </w:tcPr>
          <w:p w:rsidR="00E138CA" w:rsidRPr="00BF6A07" w:rsidRDefault="00E138CA" w:rsidP="00B91752">
            <w:pPr>
              <w:pStyle w:val="002"/>
              <w:rPr>
                <w:lang w:eastAsia="en-US"/>
              </w:rPr>
            </w:pPr>
            <w:r w:rsidRPr="00BF6A07">
              <w:rPr>
                <w:lang w:eastAsia="en-US"/>
              </w:rPr>
              <w:t>1</w:t>
            </w:r>
          </w:p>
        </w:tc>
        <w:tc>
          <w:tcPr>
            <w:tcW w:w="1039" w:type="pct"/>
          </w:tcPr>
          <w:p w:rsidR="00E138CA" w:rsidRPr="00BF6A07" w:rsidRDefault="00E138CA" w:rsidP="00B91752">
            <w:pPr>
              <w:pStyle w:val="002"/>
              <w:rPr>
                <w:lang w:eastAsia="en-US"/>
              </w:rPr>
            </w:pPr>
            <w:r w:rsidRPr="00BF6A07">
              <w:rPr>
                <w:lang w:eastAsia="en-US"/>
              </w:rPr>
              <w:t>2</w:t>
            </w:r>
          </w:p>
        </w:tc>
        <w:tc>
          <w:tcPr>
            <w:tcW w:w="1671" w:type="pct"/>
          </w:tcPr>
          <w:p w:rsidR="00E138CA" w:rsidRPr="00BF6A07" w:rsidRDefault="00E138CA" w:rsidP="00B91752">
            <w:pPr>
              <w:pStyle w:val="002"/>
              <w:rPr>
                <w:lang w:eastAsia="en-US"/>
              </w:rPr>
            </w:pPr>
            <w:r w:rsidRPr="00BF6A07">
              <w:rPr>
                <w:lang w:eastAsia="en-US"/>
              </w:rPr>
              <w:t>3</w:t>
            </w:r>
          </w:p>
        </w:tc>
        <w:tc>
          <w:tcPr>
            <w:tcW w:w="1926" w:type="pct"/>
            <w:gridSpan w:val="2"/>
          </w:tcPr>
          <w:p w:rsidR="00E138CA" w:rsidRPr="00BF6A07" w:rsidRDefault="00E138CA" w:rsidP="00B91752">
            <w:pPr>
              <w:pStyle w:val="002"/>
              <w:rPr>
                <w:lang w:eastAsia="en-US"/>
              </w:rPr>
            </w:pPr>
            <w:r w:rsidRPr="00BF6A07">
              <w:rPr>
                <w:lang w:eastAsia="en-US"/>
              </w:rPr>
              <w:t>4</w:t>
            </w:r>
          </w:p>
        </w:tc>
      </w:tr>
      <w:tr w:rsidR="00E138CA" w:rsidRPr="00696F69" w:rsidTr="00B91752">
        <w:trPr>
          <w:trHeight w:val="50"/>
          <w:jc w:val="center"/>
        </w:trPr>
        <w:tc>
          <w:tcPr>
            <w:tcW w:w="364" w:type="pct"/>
            <w:vMerge w:val="restart"/>
          </w:tcPr>
          <w:p w:rsidR="00E138CA" w:rsidRPr="00BF6A07" w:rsidRDefault="00E138CA" w:rsidP="00B91752">
            <w:pPr>
              <w:pStyle w:val="002"/>
              <w:rPr>
                <w:lang w:eastAsia="en-US"/>
              </w:rPr>
            </w:pPr>
            <w:r w:rsidRPr="00BF6A07">
              <w:rPr>
                <w:lang w:eastAsia="en-US"/>
              </w:rPr>
              <w:t>1</w:t>
            </w:r>
          </w:p>
          <w:p w:rsidR="00E138CA" w:rsidRPr="00BF6A07" w:rsidRDefault="00E138CA" w:rsidP="00B91752">
            <w:pPr>
              <w:pStyle w:val="002"/>
              <w:rPr>
                <w:lang w:eastAsia="en-US"/>
              </w:rPr>
            </w:pPr>
          </w:p>
        </w:tc>
        <w:tc>
          <w:tcPr>
            <w:tcW w:w="1039" w:type="pct"/>
            <w:vMerge w:val="restart"/>
          </w:tcPr>
          <w:p w:rsidR="00E138CA" w:rsidRPr="00BF6A07" w:rsidRDefault="00E138CA" w:rsidP="00B91752">
            <w:pPr>
              <w:pStyle w:val="002"/>
              <w:rPr>
                <w:lang w:eastAsia="en-US"/>
              </w:rPr>
            </w:pPr>
            <w:r w:rsidRPr="00BF6A07">
              <w:rPr>
                <w:lang w:eastAsia="en-US"/>
              </w:rPr>
              <w:t>Зоны массового кратковременного отдыха</w:t>
            </w:r>
          </w:p>
        </w:tc>
        <w:tc>
          <w:tcPr>
            <w:tcW w:w="1671" w:type="pct"/>
          </w:tcPr>
          <w:p w:rsidR="00E138CA" w:rsidRPr="00BF6A07" w:rsidRDefault="00E138CA" w:rsidP="00B91752">
            <w:pPr>
              <w:pStyle w:val="002"/>
              <w:rPr>
                <w:lang w:eastAsia="en-US"/>
              </w:rPr>
            </w:pPr>
            <w:r w:rsidRPr="00BF6A07">
              <w:rPr>
                <w:lang w:eastAsia="en-US"/>
              </w:rPr>
              <w:t>Размеры земельного участка, м</w:t>
            </w:r>
            <w:r w:rsidRPr="00BF6A07">
              <w:rPr>
                <w:vertAlign w:val="superscript"/>
                <w:lang w:eastAsia="en-US"/>
              </w:rPr>
              <w:t>2</w:t>
            </w:r>
            <w:r w:rsidRPr="00BF6A07">
              <w:rPr>
                <w:lang w:eastAsia="en-US"/>
              </w:rPr>
              <w:t xml:space="preserve"> на одного посетителя</w:t>
            </w:r>
          </w:p>
        </w:tc>
        <w:tc>
          <w:tcPr>
            <w:tcW w:w="1926" w:type="pct"/>
            <w:gridSpan w:val="2"/>
          </w:tcPr>
          <w:p w:rsidR="00E138CA" w:rsidRPr="00BF6A07" w:rsidRDefault="00E138CA" w:rsidP="00B91752">
            <w:pPr>
              <w:pStyle w:val="002"/>
              <w:rPr>
                <w:lang w:eastAsia="en-US"/>
              </w:rPr>
            </w:pPr>
            <w:r w:rsidRPr="00BF6A07">
              <w:rPr>
                <w:lang w:eastAsia="en-US"/>
              </w:rPr>
              <w:t>500, в том числе интенсивно используемая часть для активных видов отдыха должна составлять 100 м</w:t>
            </w:r>
            <w:r w:rsidRPr="00BF6A07">
              <w:rPr>
                <w:vertAlign w:val="superscript"/>
                <w:lang w:eastAsia="en-US"/>
              </w:rPr>
              <w:t>2</w:t>
            </w:r>
            <w:r w:rsidRPr="00BF6A07">
              <w:rPr>
                <w:lang w:eastAsia="en-US"/>
              </w:rPr>
              <w:t xml:space="preserve"> на одного посетителя</w:t>
            </w:r>
          </w:p>
        </w:tc>
      </w:tr>
      <w:tr w:rsidR="00E138CA" w:rsidRPr="00696F69" w:rsidTr="00B91752">
        <w:trPr>
          <w:trHeight w:val="210"/>
          <w:jc w:val="center"/>
        </w:trPr>
        <w:tc>
          <w:tcPr>
            <w:tcW w:w="364" w:type="pct"/>
            <w:vMerge/>
          </w:tcPr>
          <w:p w:rsidR="00E138CA" w:rsidRPr="00BF6A07" w:rsidRDefault="00E138CA" w:rsidP="00B91752">
            <w:pPr>
              <w:pStyle w:val="002"/>
              <w:rPr>
                <w:lang w:eastAsia="en-US"/>
              </w:rPr>
            </w:pPr>
          </w:p>
        </w:tc>
        <w:tc>
          <w:tcPr>
            <w:tcW w:w="1039" w:type="pct"/>
            <w:vMerge/>
          </w:tcPr>
          <w:p w:rsidR="00E138CA" w:rsidRPr="00BF6A07" w:rsidRDefault="00E138CA" w:rsidP="00B91752">
            <w:pPr>
              <w:pStyle w:val="002"/>
              <w:rPr>
                <w:lang w:eastAsia="en-US"/>
              </w:rPr>
            </w:pPr>
          </w:p>
        </w:tc>
        <w:tc>
          <w:tcPr>
            <w:tcW w:w="1671" w:type="pct"/>
          </w:tcPr>
          <w:p w:rsidR="00E138CA" w:rsidRPr="00BF6A07" w:rsidRDefault="00E138CA" w:rsidP="00B91752">
            <w:pPr>
              <w:pStyle w:val="002"/>
              <w:rPr>
                <w:lang w:eastAsia="en-US"/>
              </w:rPr>
            </w:pPr>
            <w:r w:rsidRPr="00BF6A07">
              <w:rPr>
                <w:lang w:eastAsia="en-US"/>
              </w:rPr>
              <w:t>Транспортная доступность, минут</w:t>
            </w:r>
          </w:p>
        </w:tc>
        <w:tc>
          <w:tcPr>
            <w:tcW w:w="1926" w:type="pct"/>
            <w:gridSpan w:val="2"/>
          </w:tcPr>
          <w:p w:rsidR="00E138CA" w:rsidRPr="00BF6A07" w:rsidRDefault="00E138CA" w:rsidP="00B91752">
            <w:pPr>
              <w:pStyle w:val="002"/>
              <w:rPr>
                <w:lang w:eastAsia="en-US"/>
              </w:rPr>
            </w:pPr>
            <w:r w:rsidRPr="00BF6A07">
              <w:rPr>
                <w:lang w:eastAsia="en-US"/>
              </w:rPr>
              <w:t>90</w:t>
            </w:r>
          </w:p>
        </w:tc>
      </w:tr>
      <w:tr w:rsidR="00E138CA" w:rsidRPr="00696F69" w:rsidTr="00B91752">
        <w:trPr>
          <w:trHeight w:val="177"/>
          <w:jc w:val="center"/>
        </w:trPr>
        <w:tc>
          <w:tcPr>
            <w:tcW w:w="364" w:type="pct"/>
            <w:vMerge w:val="restart"/>
          </w:tcPr>
          <w:p w:rsidR="00E138CA" w:rsidRPr="00BF6A07" w:rsidRDefault="00E138CA" w:rsidP="00B91752">
            <w:pPr>
              <w:pStyle w:val="002"/>
              <w:rPr>
                <w:lang w:eastAsia="en-US"/>
              </w:rPr>
            </w:pPr>
            <w:r w:rsidRPr="00BF6A07">
              <w:rPr>
                <w:lang w:eastAsia="en-US"/>
              </w:rPr>
              <w:t>2</w:t>
            </w:r>
          </w:p>
          <w:p w:rsidR="00E138CA" w:rsidRPr="00BF6A07" w:rsidRDefault="00E138CA" w:rsidP="00B91752">
            <w:pPr>
              <w:pStyle w:val="002"/>
              <w:rPr>
                <w:lang w:eastAsia="en-US"/>
              </w:rPr>
            </w:pPr>
          </w:p>
        </w:tc>
        <w:tc>
          <w:tcPr>
            <w:tcW w:w="1039" w:type="pct"/>
            <w:vMerge w:val="restart"/>
          </w:tcPr>
          <w:p w:rsidR="00E138CA" w:rsidRPr="00BF6A07" w:rsidRDefault="00E138CA" w:rsidP="00B91752">
            <w:pPr>
              <w:pStyle w:val="002"/>
              <w:rPr>
                <w:lang w:eastAsia="en-US"/>
              </w:rPr>
            </w:pPr>
            <w:r w:rsidRPr="00BF6A07">
              <w:rPr>
                <w:lang w:eastAsia="en-US"/>
              </w:rPr>
              <w:t>Пляжи</w:t>
            </w:r>
          </w:p>
        </w:tc>
        <w:tc>
          <w:tcPr>
            <w:tcW w:w="1671" w:type="pct"/>
            <w:vMerge w:val="restart"/>
          </w:tcPr>
          <w:p w:rsidR="00E138CA" w:rsidRPr="00BF6A07" w:rsidRDefault="00E138CA" w:rsidP="00B91752">
            <w:pPr>
              <w:pStyle w:val="002"/>
              <w:rPr>
                <w:lang w:eastAsia="en-US"/>
              </w:rPr>
            </w:pPr>
            <w:r w:rsidRPr="00BF6A07">
              <w:rPr>
                <w:lang w:eastAsia="en-US"/>
              </w:rPr>
              <w:t>Площадь территории объекта, м</w:t>
            </w:r>
            <w:r w:rsidRPr="00BF6A07">
              <w:rPr>
                <w:vertAlign w:val="superscript"/>
                <w:lang w:eastAsia="en-US"/>
              </w:rPr>
              <w:t>2</w:t>
            </w:r>
            <w:r w:rsidRPr="00BF6A07">
              <w:rPr>
                <w:lang w:eastAsia="en-US"/>
              </w:rPr>
              <w:t xml:space="preserve"> на одного посетителя</w:t>
            </w:r>
          </w:p>
        </w:tc>
        <w:tc>
          <w:tcPr>
            <w:tcW w:w="1258" w:type="pct"/>
          </w:tcPr>
          <w:p w:rsidR="00E138CA" w:rsidRPr="00BF6A07" w:rsidRDefault="00E138CA" w:rsidP="00B91752">
            <w:pPr>
              <w:pStyle w:val="002"/>
              <w:rPr>
                <w:lang w:eastAsia="en-US"/>
              </w:rPr>
            </w:pPr>
            <w:r w:rsidRPr="00BF6A07">
              <w:rPr>
                <w:lang w:eastAsia="en-US"/>
              </w:rPr>
              <w:t>речных и озерных пляжей</w:t>
            </w:r>
          </w:p>
        </w:tc>
        <w:tc>
          <w:tcPr>
            <w:tcW w:w="668" w:type="pct"/>
          </w:tcPr>
          <w:p w:rsidR="00E138CA" w:rsidRPr="00BF6A07" w:rsidRDefault="00E138CA" w:rsidP="00B91752">
            <w:pPr>
              <w:pStyle w:val="002"/>
              <w:rPr>
                <w:lang w:eastAsia="en-US"/>
              </w:rPr>
            </w:pPr>
            <w:r w:rsidRPr="00BF6A07">
              <w:rPr>
                <w:lang w:eastAsia="en-US"/>
              </w:rPr>
              <w:t>8</w:t>
            </w:r>
          </w:p>
        </w:tc>
      </w:tr>
      <w:tr w:rsidR="00E138CA" w:rsidRPr="00696F69" w:rsidTr="00B91752">
        <w:trPr>
          <w:trHeight w:val="50"/>
          <w:jc w:val="center"/>
        </w:trPr>
        <w:tc>
          <w:tcPr>
            <w:tcW w:w="364" w:type="pct"/>
            <w:vMerge/>
          </w:tcPr>
          <w:p w:rsidR="00E138CA" w:rsidRPr="00BF6A07" w:rsidRDefault="00E138CA" w:rsidP="00B91752">
            <w:pPr>
              <w:pStyle w:val="002"/>
              <w:rPr>
                <w:lang w:eastAsia="en-US"/>
              </w:rPr>
            </w:pPr>
          </w:p>
        </w:tc>
        <w:tc>
          <w:tcPr>
            <w:tcW w:w="1039" w:type="pct"/>
            <w:vMerge/>
          </w:tcPr>
          <w:p w:rsidR="00E138CA" w:rsidRPr="00BF6A07" w:rsidRDefault="00E138CA" w:rsidP="00B91752">
            <w:pPr>
              <w:pStyle w:val="002"/>
              <w:rPr>
                <w:lang w:eastAsia="en-US"/>
              </w:rPr>
            </w:pPr>
          </w:p>
        </w:tc>
        <w:tc>
          <w:tcPr>
            <w:tcW w:w="1671" w:type="pct"/>
            <w:vMerge/>
          </w:tcPr>
          <w:p w:rsidR="00E138CA" w:rsidRPr="00BF6A07" w:rsidRDefault="00E138CA" w:rsidP="00B91752">
            <w:pPr>
              <w:pStyle w:val="002"/>
              <w:rPr>
                <w:lang w:eastAsia="en-US"/>
              </w:rPr>
            </w:pPr>
          </w:p>
        </w:tc>
        <w:tc>
          <w:tcPr>
            <w:tcW w:w="1258" w:type="pct"/>
          </w:tcPr>
          <w:p w:rsidR="00E138CA" w:rsidRPr="00BF6A07" w:rsidRDefault="00E138CA" w:rsidP="00B91752">
            <w:pPr>
              <w:pStyle w:val="002"/>
              <w:rPr>
                <w:lang w:eastAsia="en-US"/>
              </w:rPr>
            </w:pPr>
            <w:r w:rsidRPr="00BF6A07">
              <w:rPr>
                <w:lang w:eastAsia="en-US"/>
              </w:rPr>
              <w:t>речных и озерных пляжей (для детей)</w:t>
            </w:r>
          </w:p>
        </w:tc>
        <w:tc>
          <w:tcPr>
            <w:tcW w:w="668" w:type="pct"/>
          </w:tcPr>
          <w:p w:rsidR="00E138CA" w:rsidRPr="00BF6A07" w:rsidRDefault="00E138CA" w:rsidP="00B91752">
            <w:pPr>
              <w:pStyle w:val="002"/>
              <w:rPr>
                <w:lang w:eastAsia="en-US"/>
              </w:rPr>
            </w:pPr>
            <w:r w:rsidRPr="00BF6A07">
              <w:rPr>
                <w:lang w:eastAsia="en-US"/>
              </w:rPr>
              <w:t>4</w:t>
            </w:r>
          </w:p>
        </w:tc>
      </w:tr>
      <w:tr w:rsidR="00E138CA" w:rsidRPr="00696F69" w:rsidTr="00B91752">
        <w:trPr>
          <w:trHeight w:val="50"/>
          <w:jc w:val="center"/>
        </w:trPr>
        <w:tc>
          <w:tcPr>
            <w:tcW w:w="364" w:type="pct"/>
            <w:vMerge/>
          </w:tcPr>
          <w:p w:rsidR="00E138CA" w:rsidRPr="00BF6A07" w:rsidRDefault="00E138CA" w:rsidP="00B91752">
            <w:pPr>
              <w:pStyle w:val="002"/>
              <w:rPr>
                <w:lang w:eastAsia="en-US"/>
              </w:rPr>
            </w:pPr>
          </w:p>
        </w:tc>
        <w:tc>
          <w:tcPr>
            <w:tcW w:w="1039" w:type="pct"/>
            <w:vMerge/>
          </w:tcPr>
          <w:p w:rsidR="00E138CA" w:rsidRPr="00BF6A07" w:rsidRDefault="00E138CA" w:rsidP="00B91752">
            <w:pPr>
              <w:pStyle w:val="002"/>
              <w:rPr>
                <w:lang w:eastAsia="en-US"/>
              </w:rPr>
            </w:pPr>
          </w:p>
        </w:tc>
        <w:tc>
          <w:tcPr>
            <w:tcW w:w="1671" w:type="pct"/>
          </w:tcPr>
          <w:p w:rsidR="00E138CA" w:rsidRPr="00BF6A07" w:rsidRDefault="00E138CA" w:rsidP="00B91752">
            <w:pPr>
              <w:pStyle w:val="002"/>
              <w:rPr>
                <w:lang w:eastAsia="en-US"/>
              </w:rPr>
            </w:pPr>
            <w:r w:rsidRPr="00BF6A07">
              <w:rPr>
                <w:lang w:eastAsia="en-US"/>
              </w:rPr>
              <w:t>Размера объекта, м на одного посетителя</w:t>
            </w:r>
          </w:p>
        </w:tc>
        <w:tc>
          <w:tcPr>
            <w:tcW w:w="1258" w:type="pct"/>
          </w:tcPr>
          <w:p w:rsidR="00E138CA" w:rsidRPr="00BF6A07" w:rsidRDefault="00E138CA" w:rsidP="00B91752">
            <w:pPr>
              <w:pStyle w:val="002"/>
              <w:rPr>
                <w:lang w:eastAsia="en-US"/>
              </w:rPr>
            </w:pPr>
            <w:r w:rsidRPr="00BF6A07">
              <w:rPr>
                <w:lang w:eastAsia="en-US"/>
              </w:rPr>
              <w:t>протяженность береговой полосы пляжа</w:t>
            </w:r>
          </w:p>
        </w:tc>
        <w:tc>
          <w:tcPr>
            <w:tcW w:w="668" w:type="pct"/>
          </w:tcPr>
          <w:p w:rsidR="00E138CA" w:rsidRPr="00BF6A07" w:rsidRDefault="00E138CA" w:rsidP="00B91752">
            <w:pPr>
              <w:pStyle w:val="002"/>
              <w:rPr>
                <w:lang w:eastAsia="en-US"/>
              </w:rPr>
            </w:pPr>
            <w:r w:rsidRPr="00BF6A07">
              <w:rPr>
                <w:lang w:eastAsia="en-US"/>
              </w:rPr>
              <w:t>0,25</w:t>
            </w:r>
          </w:p>
        </w:tc>
      </w:tr>
    </w:tbl>
    <w:p w:rsidR="00E138CA" w:rsidRPr="00696F69" w:rsidRDefault="00E138CA" w:rsidP="00DB460E">
      <w:pPr>
        <w:pStyle w:val="001"/>
      </w:pPr>
    </w:p>
    <w:p w:rsidR="00E138CA" w:rsidRPr="00696F69" w:rsidRDefault="00E138CA" w:rsidP="00B91752">
      <w:pPr>
        <w:pStyle w:val="001"/>
      </w:pPr>
      <w:r w:rsidRPr="00696F69">
        <w:t>4.3.4. Зона купания пляжа должна иметь песчаное, гравийное или галечное дно с пологим уклоном (не более 0,02). Расстояние от уреза воды до буйков не должно превышать 25 м. Площадь акватории должна составлять на одного человека не менее 5 м</w:t>
      </w:r>
      <w:r w:rsidRPr="00696F69">
        <w:rPr>
          <w:vertAlign w:val="superscript"/>
        </w:rPr>
        <w:t>2</w:t>
      </w:r>
      <w:r w:rsidRPr="00696F69">
        <w:t>, в непроточных водоемах – не менее 10 м</w:t>
      </w:r>
      <w:r w:rsidRPr="00696F69">
        <w:rPr>
          <w:vertAlign w:val="superscript"/>
        </w:rPr>
        <w:t>2</w:t>
      </w:r>
      <w:r w:rsidRPr="00696F69">
        <w:t>. Граница поверхности воды, предназначенной для купания, обозначается яркими, хорошо видимыми плавучими сигналами.</w:t>
      </w:r>
    </w:p>
    <w:p w:rsidR="00E138CA" w:rsidRDefault="00E138CA" w:rsidP="00DB460E">
      <w:pPr>
        <w:pStyle w:val="001"/>
        <w:ind w:firstLine="0"/>
        <w:jc w:val="center"/>
      </w:pPr>
      <w:bookmarkStart w:id="33" w:name="_Toc470085126"/>
      <w:r w:rsidRPr="00696F69">
        <w:t xml:space="preserve">5. Расчетные показатели в сфере транспортно-дорожной, </w:t>
      </w:r>
    </w:p>
    <w:p w:rsidR="00E138CA" w:rsidRDefault="00E138CA" w:rsidP="00DB460E">
      <w:pPr>
        <w:pStyle w:val="001"/>
        <w:ind w:firstLine="0"/>
        <w:jc w:val="center"/>
      </w:pPr>
      <w:r w:rsidRPr="00696F69">
        <w:t>улично-дорожной сети и ее элементов, систем пассажирского общественного транспорта</w:t>
      </w:r>
      <w:bookmarkEnd w:id="33"/>
    </w:p>
    <w:p w:rsidR="00E138CA" w:rsidRPr="00696F69" w:rsidRDefault="00E138CA" w:rsidP="00DB460E">
      <w:pPr>
        <w:pStyle w:val="001"/>
        <w:jc w:val="center"/>
      </w:pPr>
    </w:p>
    <w:p w:rsidR="00E138CA" w:rsidRPr="00696F69" w:rsidRDefault="00E138CA" w:rsidP="00DB460E">
      <w:pPr>
        <w:pStyle w:val="001"/>
      </w:pPr>
      <w:r w:rsidRPr="00696F69">
        <w:t>5.1. Сооружения и коммуникации транспортной инфраструктуры могут располагаться в составе всех территориальных зон.</w:t>
      </w:r>
    </w:p>
    <w:p w:rsidR="00E138CA" w:rsidRPr="00696F69" w:rsidRDefault="00E138CA" w:rsidP="00DB460E">
      <w:pPr>
        <w:pStyle w:val="001"/>
      </w:pPr>
      <w:r w:rsidRPr="00696F69">
        <w:t>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и автомобильного транспорта, а также для установления санитарно-защитных зон, санитарных разрывов, зон специального охранного назначения в соответствии с требованиями настоящих Нормативов.</w:t>
      </w:r>
    </w:p>
    <w:p w:rsidR="00E138CA" w:rsidRPr="00696F69" w:rsidRDefault="00E138CA" w:rsidP="00DB460E">
      <w:pPr>
        <w:pStyle w:val="001"/>
      </w:pPr>
      <w:r w:rsidRPr="00696F69">
        <w:t>5.2. Проектирование нового строительства и реконструкции объектов транспортной инфраструктуры должно сопровождаться экологическим обоснованием, предусматривающим количественную оценку всех видов воздействия на окружающую среду и оценку экологических последствий реализации проекта в соответствии с нормативными требованиями.</w:t>
      </w:r>
    </w:p>
    <w:p w:rsidR="00E138CA" w:rsidRPr="00696F69" w:rsidRDefault="00E138CA" w:rsidP="00DB460E">
      <w:pPr>
        <w:pStyle w:val="001"/>
      </w:pPr>
      <w:r w:rsidRPr="00696F69">
        <w:t>5.3. В местах массового посещения (железнодорожные, автобусные вокзалы, рынки, крупные торговые центры и другие объекты) предусматривается пространственное разделение потоков пешеходов и транспорта.</w:t>
      </w:r>
    </w:p>
    <w:p w:rsidR="00E138CA" w:rsidRPr="00696F69" w:rsidRDefault="00E138CA" w:rsidP="00DB460E">
      <w:pPr>
        <w:pStyle w:val="001"/>
      </w:pPr>
      <w:r w:rsidRPr="00696F69">
        <w:t>5.4. Улично-дорожная сеть городского округа входит в состав всех территориальных зон и представляет собой часть территории, ограниченную красными линиями и предназначенную для движения транспортных средств и пешеходов, прокладки инженерных коммуникаций, размещения зеленых насаждений и шумозащитных устройств, установки технических средств информации и организации движения.</w:t>
      </w:r>
    </w:p>
    <w:p w:rsidR="00E138CA" w:rsidRPr="00696F69" w:rsidRDefault="00E138CA" w:rsidP="00DB460E">
      <w:pPr>
        <w:pStyle w:val="001"/>
      </w:pPr>
      <w:r w:rsidRPr="00696F69">
        <w:t xml:space="preserve">5.5. Планировочные и технические решения при проектировании улиц и дорог, пересечений и транспортных узлов должны обеспечивать безопасность движения транспортных средств и пешеходов, в том числе удобные и безопасные пути движения инвалидов, пользующихся колясками.  </w:t>
      </w:r>
    </w:p>
    <w:p w:rsidR="00E138CA" w:rsidRPr="00696F69" w:rsidRDefault="00E138CA" w:rsidP="00DB460E">
      <w:pPr>
        <w:pStyle w:val="001"/>
      </w:pPr>
      <w:r w:rsidRPr="00696F69">
        <w:t>Конструкция дорожного покрытия должна обеспечивать установленную скорость движения транспорта в соответствии с категорией дороги.</w:t>
      </w:r>
    </w:p>
    <w:p w:rsidR="00E138CA" w:rsidRPr="00696F69" w:rsidRDefault="00E138CA" w:rsidP="00DB460E">
      <w:pPr>
        <w:pStyle w:val="001"/>
      </w:pPr>
      <w:r w:rsidRPr="00696F69">
        <w:t xml:space="preserve">5.6. Улично-дорожную сеть следует проектировать в виде непрерывной системы с учетом функционального назначения улиц и дорог, интенсивности транспортного и пешеходного движения, архитектурно-планировочной организации территории и характера застройки. В составе улично-дорожной сети следует выделять улицы и дороги магистрального и местного значения, а также главные улицы. Категории улиц и дорог городского округа следует назначать в соответствии с классификацией, приведенной в таблице </w:t>
      </w:r>
      <w:r>
        <w:t>21</w:t>
      </w:r>
      <w:r w:rsidRPr="00696F69">
        <w:t xml:space="preserve">. </w:t>
      </w:r>
    </w:p>
    <w:p w:rsidR="00E138CA" w:rsidRPr="00696F69" w:rsidRDefault="00E138CA" w:rsidP="00DB460E">
      <w:pPr>
        <w:pStyle w:val="001"/>
        <w:jc w:val="right"/>
      </w:pPr>
      <w:r w:rsidRPr="00696F69">
        <w:t xml:space="preserve">Таблица </w:t>
      </w:r>
      <w:r>
        <w:t>21</w:t>
      </w: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6"/>
        <w:gridCol w:w="4692"/>
        <w:gridCol w:w="4768"/>
      </w:tblGrid>
      <w:tr w:rsidR="00E138CA" w:rsidRPr="00696F69" w:rsidTr="00B91752">
        <w:trPr>
          <w:trHeight w:val="500"/>
          <w:tblHeader/>
          <w:jc w:val="center"/>
        </w:trPr>
        <w:tc>
          <w:tcPr>
            <w:tcW w:w="379" w:type="pct"/>
          </w:tcPr>
          <w:p w:rsidR="00E138CA" w:rsidRPr="00BF6A07" w:rsidRDefault="00E138CA" w:rsidP="00B91752">
            <w:pPr>
              <w:pStyle w:val="002"/>
              <w:rPr>
                <w:lang w:eastAsia="en-US"/>
              </w:rPr>
            </w:pPr>
            <w:r w:rsidRPr="00BF6A07">
              <w:rPr>
                <w:lang w:eastAsia="en-US"/>
              </w:rPr>
              <w:t>№ п/п</w:t>
            </w:r>
          </w:p>
        </w:tc>
        <w:tc>
          <w:tcPr>
            <w:tcW w:w="2292" w:type="pct"/>
          </w:tcPr>
          <w:p w:rsidR="00E138CA" w:rsidRPr="00BF6A07" w:rsidRDefault="00E138CA" w:rsidP="00B91752">
            <w:pPr>
              <w:pStyle w:val="002"/>
              <w:rPr>
                <w:lang w:eastAsia="en-US"/>
              </w:rPr>
            </w:pPr>
            <w:r w:rsidRPr="00BF6A07">
              <w:rPr>
                <w:lang w:eastAsia="en-US"/>
              </w:rPr>
              <w:t>Категория дорог и улиц</w:t>
            </w:r>
          </w:p>
        </w:tc>
        <w:tc>
          <w:tcPr>
            <w:tcW w:w="2329" w:type="pct"/>
          </w:tcPr>
          <w:p w:rsidR="00E138CA" w:rsidRPr="00BF6A07" w:rsidRDefault="00E138CA" w:rsidP="00B91752">
            <w:pPr>
              <w:pStyle w:val="002"/>
              <w:rPr>
                <w:lang w:eastAsia="en-US"/>
              </w:rPr>
            </w:pPr>
            <w:r w:rsidRPr="00BF6A07">
              <w:rPr>
                <w:lang w:eastAsia="en-US"/>
              </w:rPr>
              <w:t>Основное назначение дорог и улиц</w:t>
            </w:r>
          </w:p>
        </w:tc>
      </w:tr>
      <w:tr w:rsidR="00E138CA" w:rsidRPr="00696F69" w:rsidTr="00B91752">
        <w:trPr>
          <w:trHeight w:val="308"/>
          <w:tblHeader/>
          <w:jc w:val="center"/>
        </w:trPr>
        <w:tc>
          <w:tcPr>
            <w:tcW w:w="379" w:type="pct"/>
          </w:tcPr>
          <w:p w:rsidR="00E138CA" w:rsidRPr="00BF6A07" w:rsidRDefault="00E138CA" w:rsidP="00B91752">
            <w:pPr>
              <w:pStyle w:val="002"/>
              <w:rPr>
                <w:lang w:eastAsia="en-US"/>
              </w:rPr>
            </w:pPr>
            <w:r w:rsidRPr="00BF6A07">
              <w:rPr>
                <w:lang w:eastAsia="en-US"/>
              </w:rPr>
              <w:t>1</w:t>
            </w:r>
          </w:p>
        </w:tc>
        <w:tc>
          <w:tcPr>
            <w:tcW w:w="2292" w:type="pct"/>
          </w:tcPr>
          <w:p w:rsidR="00E138CA" w:rsidRPr="00BF6A07" w:rsidRDefault="00E138CA" w:rsidP="00B91752">
            <w:pPr>
              <w:pStyle w:val="002"/>
              <w:rPr>
                <w:lang w:eastAsia="en-US"/>
              </w:rPr>
            </w:pPr>
            <w:r w:rsidRPr="00BF6A07">
              <w:rPr>
                <w:lang w:eastAsia="en-US"/>
              </w:rPr>
              <w:t>2</w:t>
            </w:r>
          </w:p>
        </w:tc>
        <w:tc>
          <w:tcPr>
            <w:tcW w:w="2329" w:type="pct"/>
          </w:tcPr>
          <w:p w:rsidR="00E138CA" w:rsidRPr="00BF6A07" w:rsidRDefault="00E138CA" w:rsidP="00B91752">
            <w:pPr>
              <w:pStyle w:val="002"/>
              <w:rPr>
                <w:lang w:eastAsia="en-US"/>
              </w:rPr>
            </w:pPr>
            <w:r w:rsidRPr="00BF6A07">
              <w:rPr>
                <w:lang w:eastAsia="en-US"/>
              </w:rPr>
              <w:t>3</w:t>
            </w:r>
          </w:p>
        </w:tc>
      </w:tr>
      <w:tr w:rsidR="00E138CA" w:rsidRPr="00696F69" w:rsidTr="00B91752">
        <w:trPr>
          <w:trHeight w:val="248"/>
          <w:jc w:val="center"/>
        </w:trPr>
        <w:tc>
          <w:tcPr>
            <w:tcW w:w="379" w:type="pct"/>
          </w:tcPr>
          <w:p w:rsidR="00E138CA" w:rsidRPr="00BF6A07" w:rsidRDefault="00E138CA" w:rsidP="00B91752">
            <w:pPr>
              <w:pStyle w:val="002"/>
              <w:rPr>
                <w:lang w:eastAsia="en-US"/>
              </w:rPr>
            </w:pPr>
            <w:r w:rsidRPr="00BF6A07">
              <w:rPr>
                <w:lang w:eastAsia="en-US"/>
              </w:rPr>
              <w:t>1</w:t>
            </w:r>
          </w:p>
        </w:tc>
        <w:tc>
          <w:tcPr>
            <w:tcW w:w="4621" w:type="pct"/>
            <w:gridSpan w:val="2"/>
          </w:tcPr>
          <w:p w:rsidR="00E138CA" w:rsidRPr="00BF6A07" w:rsidRDefault="00E138CA" w:rsidP="00B91752">
            <w:pPr>
              <w:pStyle w:val="002"/>
              <w:rPr>
                <w:lang w:eastAsia="en-US"/>
              </w:rPr>
            </w:pPr>
            <w:r w:rsidRPr="00BF6A07">
              <w:rPr>
                <w:lang w:eastAsia="en-US"/>
              </w:rPr>
              <w:t>Магистральные улицы</w:t>
            </w:r>
          </w:p>
        </w:tc>
      </w:tr>
      <w:tr w:rsidR="00E138CA" w:rsidRPr="00696F69" w:rsidTr="00B91752">
        <w:trPr>
          <w:trHeight w:val="265"/>
          <w:jc w:val="center"/>
        </w:trPr>
        <w:tc>
          <w:tcPr>
            <w:tcW w:w="379" w:type="pct"/>
          </w:tcPr>
          <w:p w:rsidR="00E138CA" w:rsidRPr="00BF6A07" w:rsidRDefault="00E138CA" w:rsidP="00B91752">
            <w:pPr>
              <w:pStyle w:val="002"/>
              <w:rPr>
                <w:lang w:eastAsia="en-US"/>
              </w:rPr>
            </w:pPr>
            <w:r w:rsidRPr="00BF6A07">
              <w:rPr>
                <w:lang w:eastAsia="en-US"/>
              </w:rPr>
              <w:t>1.1</w:t>
            </w:r>
          </w:p>
        </w:tc>
        <w:tc>
          <w:tcPr>
            <w:tcW w:w="4621" w:type="pct"/>
            <w:gridSpan w:val="2"/>
          </w:tcPr>
          <w:p w:rsidR="00E138CA" w:rsidRPr="00BF6A07" w:rsidRDefault="00E138CA" w:rsidP="00B91752">
            <w:pPr>
              <w:pStyle w:val="002"/>
              <w:rPr>
                <w:lang w:eastAsia="en-US"/>
              </w:rPr>
            </w:pPr>
            <w:r w:rsidRPr="00BF6A07">
              <w:rPr>
                <w:lang w:eastAsia="en-US"/>
              </w:rPr>
              <w:t>Общегородского значения</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1.1.1</w:t>
            </w:r>
          </w:p>
        </w:tc>
        <w:tc>
          <w:tcPr>
            <w:tcW w:w="2292" w:type="pct"/>
          </w:tcPr>
          <w:p w:rsidR="00E138CA" w:rsidRPr="00BF6A07" w:rsidRDefault="00E138CA" w:rsidP="00B91752">
            <w:pPr>
              <w:pStyle w:val="002"/>
              <w:rPr>
                <w:lang w:eastAsia="en-US"/>
              </w:rPr>
            </w:pPr>
            <w:r w:rsidRPr="00BF6A07">
              <w:rPr>
                <w:lang w:eastAsia="en-US"/>
              </w:rPr>
              <w:t>непрерывного движения</w:t>
            </w:r>
          </w:p>
        </w:tc>
        <w:tc>
          <w:tcPr>
            <w:tcW w:w="2329" w:type="pct"/>
          </w:tcPr>
          <w:p w:rsidR="00E138CA" w:rsidRPr="00BF6A07" w:rsidRDefault="00E138CA" w:rsidP="00B91752">
            <w:pPr>
              <w:pStyle w:val="002"/>
              <w:rPr>
                <w:lang w:eastAsia="en-US"/>
              </w:rPr>
            </w:pPr>
            <w:r w:rsidRPr="00BF6A07">
              <w:rPr>
                <w:lang w:eastAsia="en-US"/>
              </w:rPr>
              <w:t>транспортная связь между жилыми, производственными зонами и общественными центрами в городском округе, а также с другими магистральными улицами, городскими и внешними автомобильными дорогами. Обеспечение движения транспорта по основным направлениям в разных уровнях</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1.1.2</w:t>
            </w:r>
          </w:p>
        </w:tc>
        <w:tc>
          <w:tcPr>
            <w:tcW w:w="2292" w:type="pct"/>
          </w:tcPr>
          <w:p w:rsidR="00E138CA" w:rsidRPr="00BF6A07" w:rsidRDefault="00E138CA" w:rsidP="00B91752">
            <w:pPr>
              <w:pStyle w:val="002"/>
              <w:rPr>
                <w:lang w:eastAsia="en-US"/>
              </w:rPr>
            </w:pPr>
            <w:r w:rsidRPr="00BF6A07">
              <w:rPr>
                <w:lang w:eastAsia="en-US"/>
              </w:rPr>
              <w:t>регулируемого движения</w:t>
            </w:r>
          </w:p>
        </w:tc>
        <w:tc>
          <w:tcPr>
            <w:tcW w:w="2329" w:type="pct"/>
          </w:tcPr>
          <w:p w:rsidR="00E138CA" w:rsidRPr="00BF6A07" w:rsidRDefault="00E138CA" w:rsidP="00B91752">
            <w:pPr>
              <w:pStyle w:val="002"/>
              <w:rPr>
                <w:lang w:eastAsia="en-US"/>
              </w:rPr>
            </w:pPr>
            <w:r w:rsidRPr="00BF6A07">
              <w:rPr>
                <w:lang w:eastAsia="en-US"/>
              </w:rPr>
              <w:t>транспортная связь между жилыми, производственными зонами и центром городского округа, центрами планировочных микрорайонов; выходы на магистральные улицы и дороги и внешние автомобильные дороги. Пересечения с магистральными улицами и дорогами в одном уровне</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1.2</w:t>
            </w:r>
          </w:p>
        </w:tc>
        <w:tc>
          <w:tcPr>
            <w:tcW w:w="4621" w:type="pct"/>
            <w:gridSpan w:val="2"/>
          </w:tcPr>
          <w:p w:rsidR="00E138CA" w:rsidRPr="00BF6A07" w:rsidRDefault="00E138CA" w:rsidP="00B91752">
            <w:pPr>
              <w:pStyle w:val="002"/>
              <w:rPr>
                <w:lang w:eastAsia="en-US"/>
              </w:rPr>
            </w:pPr>
            <w:r w:rsidRPr="00BF6A07">
              <w:rPr>
                <w:lang w:eastAsia="en-US"/>
              </w:rPr>
              <w:t>Районного значения</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1.2.1</w:t>
            </w:r>
          </w:p>
        </w:tc>
        <w:tc>
          <w:tcPr>
            <w:tcW w:w="2292" w:type="pct"/>
          </w:tcPr>
          <w:p w:rsidR="00E138CA" w:rsidRPr="00BF6A07" w:rsidRDefault="00E138CA" w:rsidP="00B91752">
            <w:pPr>
              <w:pStyle w:val="002"/>
              <w:rPr>
                <w:lang w:eastAsia="en-US"/>
              </w:rPr>
            </w:pPr>
            <w:r w:rsidRPr="00BF6A07">
              <w:rPr>
                <w:lang w:eastAsia="en-US"/>
              </w:rPr>
              <w:t>транспортно-пешеходные</w:t>
            </w:r>
          </w:p>
        </w:tc>
        <w:tc>
          <w:tcPr>
            <w:tcW w:w="2329" w:type="pct"/>
          </w:tcPr>
          <w:p w:rsidR="00E138CA" w:rsidRPr="00BF6A07" w:rsidRDefault="00E138CA" w:rsidP="00B91752">
            <w:pPr>
              <w:pStyle w:val="002"/>
              <w:rPr>
                <w:lang w:eastAsia="en-US"/>
              </w:rPr>
            </w:pPr>
            <w:r w:rsidRPr="00BF6A07">
              <w:rPr>
                <w:lang w:eastAsia="en-US"/>
              </w:rPr>
              <w:t>транспортная и пешеходная связи между микрорайонами, а также между жилыми и производственными зонами, общественными центрами, выходы на другие магистральные улицы, дороги и внешние автодороги</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1.2.2</w:t>
            </w:r>
          </w:p>
        </w:tc>
        <w:tc>
          <w:tcPr>
            <w:tcW w:w="2292" w:type="pct"/>
          </w:tcPr>
          <w:p w:rsidR="00E138CA" w:rsidRPr="00BF6A07" w:rsidRDefault="00E138CA" w:rsidP="00B91752">
            <w:pPr>
              <w:pStyle w:val="002"/>
              <w:rPr>
                <w:lang w:eastAsia="en-US"/>
              </w:rPr>
            </w:pPr>
            <w:r w:rsidRPr="00BF6A07">
              <w:rPr>
                <w:lang w:eastAsia="en-US"/>
              </w:rPr>
              <w:t>пешеходно-транспортные</w:t>
            </w:r>
          </w:p>
        </w:tc>
        <w:tc>
          <w:tcPr>
            <w:tcW w:w="2329" w:type="pct"/>
          </w:tcPr>
          <w:p w:rsidR="00E138CA" w:rsidRPr="00BF6A07" w:rsidRDefault="00E138CA" w:rsidP="00B91752">
            <w:pPr>
              <w:pStyle w:val="002"/>
              <w:rPr>
                <w:lang w:eastAsia="en-US"/>
              </w:rPr>
            </w:pPr>
            <w:r w:rsidRPr="00BF6A07">
              <w:rPr>
                <w:lang w:eastAsia="en-US"/>
              </w:rPr>
              <w:t>пешеходная и транспортная связь (преимущественно общественный пассажирский транспорт) в пределах планировочного микрорайона</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2</w:t>
            </w:r>
          </w:p>
        </w:tc>
        <w:tc>
          <w:tcPr>
            <w:tcW w:w="4621" w:type="pct"/>
            <w:gridSpan w:val="2"/>
          </w:tcPr>
          <w:p w:rsidR="00E138CA" w:rsidRPr="00BF6A07" w:rsidRDefault="00E138CA" w:rsidP="00B91752">
            <w:pPr>
              <w:pStyle w:val="002"/>
              <w:rPr>
                <w:lang w:eastAsia="en-US"/>
              </w:rPr>
            </w:pPr>
            <w:r w:rsidRPr="00BF6A07">
              <w:rPr>
                <w:lang w:eastAsia="en-US"/>
              </w:rPr>
              <w:t>Улицы и дороги местного значения</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2.1</w:t>
            </w:r>
          </w:p>
        </w:tc>
        <w:tc>
          <w:tcPr>
            <w:tcW w:w="2292" w:type="pct"/>
          </w:tcPr>
          <w:p w:rsidR="00E138CA" w:rsidRPr="00BF6A07" w:rsidRDefault="00E138CA" w:rsidP="00B91752">
            <w:pPr>
              <w:pStyle w:val="002"/>
              <w:rPr>
                <w:lang w:eastAsia="en-US"/>
              </w:rPr>
            </w:pPr>
            <w:r w:rsidRPr="00BF6A07">
              <w:rPr>
                <w:lang w:eastAsia="en-US"/>
              </w:rPr>
              <w:t>улицы в жилой застройке</w:t>
            </w:r>
          </w:p>
        </w:tc>
        <w:tc>
          <w:tcPr>
            <w:tcW w:w="2329" w:type="pct"/>
          </w:tcPr>
          <w:p w:rsidR="00E138CA" w:rsidRPr="00BF6A07" w:rsidRDefault="00E138CA" w:rsidP="00B91752">
            <w:pPr>
              <w:pStyle w:val="002"/>
              <w:rPr>
                <w:lang w:eastAsia="en-US"/>
              </w:rPr>
            </w:pPr>
            <w:r w:rsidRPr="00BF6A07">
              <w:rPr>
                <w:lang w:eastAsia="en-US"/>
              </w:rPr>
              <w:t>транспортная (без пропуска грузового и общественного транспорта) и пешеходная связи на территории жилых районов (микрорайонов), выходы на магистральные улицы и дороги регулируемого движения</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2.2</w:t>
            </w:r>
          </w:p>
        </w:tc>
        <w:tc>
          <w:tcPr>
            <w:tcW w:w="2292" w:type="pct"/>
          </w:tcPr>
          <w:p w:rsidR="00E138CA" w:rsidRPr="00BF6A07" w:rsidRDefault="00E138CA" w:rsidP="00B91752">
            <w:pPr>
              <w:pStyle w:val="002"/>
              <w:rPr>
                <w:lang w:eastAsia="en-US"/>
              </w:rPr>
            </w:pPr>
            <w:r w:rsidRPr="00BF6A07">
              <w:rPr>
                <w:lang w:eastAsia="en-US"/>
              </w:rPr>
              <w:t>улицы и дороги в производственных, в том числе коммунально-складских зонах</w:t>
            </w:r>
          </w:p>
        </w:tc>
        <w:tc>
          <w:tcPr>
            <w:tcW w:w="2329" w:type="pct"/>
          </w:tcPr>
          <w:p w:rsidR="00E138CA" w:rsidRPr="00BF6A07" w:rsidRDefault="00E138CA" w:rsidP="00B91752">
            <w:pPr>
              <w:pStyle w:val="002"/>
              <w:rPr>
                <w:lang w:eastAsia="en-US"/>
              </w:rPr>
            </w:pPr>
            <w:r w:rsidRPr="00BF6A07">
              <w:rPr>
                <w:lang w:eastAsia="en-US"/>
              </w:rPr>
              <w:t>транспортная связь преимущественно легкового и грузового транспорта в пределах зон, выходы на магистральные дороги. Пересечения с улицами и дорогами устраиваются в одном уровне</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2.3</w:t>
            </w:r>
          </w:p>
        </w:tc>
        <w:tc>
          <w:tcPr>
            <w:tcW w:w="2292" w:type="pct"/>
          </w:tcPr>
          <w:p w:rsidR="00E138CA" w:rsidRPr="00BF6A07" w:rsidRDefault="00E138CA" w:rsidP="00B91752">
            <w:pPr>
              <w:pStyle w:val="002"/>
              <w:rPr>
                <w:lang w:eastAsia="en-US"/>
              </w:rPr>
            </w:pPr>
            <w:r w:rsidRPr="00BF6A07">
              <w:rPr>
                <w:lang w:eastAsia="en-US"/>
              </w:rPr>
              <w:t>парковые дороги</w:t>
            </w:r>
          </w:p>
        </w:tc>
        <w:tc>
          <w:tcPr>
            <w:tcW w:w="2329" w:type="pct"/>
          </w:tcPr>
          <w:p w:rsidR="00E138CA" w:rsidRPr="00BF6A07" w:rsidRDefault="00E138CA" w:rsidP="00B91752">
            <w:pPr>
              <w:pStyle w:val="002"/>
              <w:rPr>
                <w:lang w:eastAsia="en-US"/>
              </w:rPr>
            </w:pPr>
            <w:r w:rsidRPr="00BF6A07">
              <w:rPr>
                <w:lang w:eastAsia="en-US"/>
              </w:rPr>
              <w:t>транспортная связь в пределах территории парков и лесопарков преимущественно для движения легковых автомобилей</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2.4</w:t>
            </w:r>
          </w:p>
        </w:tc>
        <w:tc>
          <w:tcPr>
            <w:tcW w:w="2292" w:type="pct"/>
          </w:tcPr>
          <w:p w:rsidR="00E138CA" w:rsidRPr="00BF6A07" w:rsidRDefault="00E138CA" w:rsidP="00B91752">
            <w:pPr>
              <w:pStyle w:val="002"/>
              <w:rPr>
                <w:lang w:eastAsia="en-US"/>
              </w:rPr>
            </w:pPr>
            <w:r w:rsidRPr="00BF6A07">
              <w:rPr>
                <w:lang w:eastAsia="en-US"/>
              </w:rPr>
              <w:t>пешеходные улицы и дороги</w:t>
            </w:r>
          </w:p>
        </w:tc>
        <w:tc>
          <w:tcPr>
            <w:tcW w:w="2329" w:type="pct"/>
          </w:tcPr>
          <w:p w:rsidR="00E138CA" w:rsidRPr="00BF6A07" w:rsidRDefault="00E138CA" w:rsidP="00B91752">
            <w:pPr>
              <w:pStyle w:val="002"/>
              <w:rPr>
                <w:lang w:eastAsia="en-US"/>
              </w:rPr>
            </w:pPr>
            <w:r w:rsidRPr="00BF6A07">
              <w:rPr>
                <w:lang w:eastAsia="en-US"/>
              </w:rPr>
              <w:t>пешеходная связь с местами приложения труда, учреждениями и предприятиями обслуживания, в том числе в пределах общественных центров, местами отдыха и остановочными пунктами общественного транспорта</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2.5</w:t>
            </w:r>
          </w:p>
        </w:tc>
        <w:tc>
          <w:tcPr>
            <w:tcW w:w="2292" w:type="pct"/>
          </w:tcPr>
          <w:p w:rsidR="00E138CA" w:rsidRPr="00BF6A07" w:rsidRDefault="00E138CA" w:rsidP="00B91752">
            <w:pPr>
              <w:pStyle w:val="002"/>
              <w:rPr>
                <w:lang w:eastAsia="en-US"/>
              </w:rPr>
            </w:pPr>
            <w:r w:rsidRPr="00BF6A07">
              <w:rPr>
                <w:lang w:eastAsia="en-US"/>
              </w:rPr>
              <w:t>проезды</w:t>
            </w:r>
          </w:p>
        </w:tc>
        <w:tc>
          <w:tcPr>
            <w:tcW w:w="2329" w:type="pct"/>
          </w:tcPr>
          <w:p w:rsidR="00E138CA" w:rsidRPr="00BF6A07" w:rsidRDefault="00E138CA" w:rsidP="00B91752">
            <w:pPr>
              <w:pStyle w:val="002"/>
              <w:rPr>
                <w:lang w:eastAsia="en-US"/>
              </w:rPr>
            </w:pPr>
            <w:r w:rsidRPr="00BF6A07">
              <w:rPr>
                <w:lang w:eastAsia="en-US"/>
              </w:rPr>
              <w:t>подъезд транспортных средств к жилым домам, общественным зданиям, учреждениям, предприятиям и другим объектам внутри районов, микрорайонов (кварталов)</w:t>
            </w:r>
          </w:p>
        </w:tc>
      </w:tr>
      <w:tr w:rsidR="00E138CA" w:rsidRPr="00696F69" w:rsidTr="00B91752">
        <w:trPr>
          <w:jc w:val="center"/>
        </w:trPr>
        <w:tc>
          <w:tcPr>
            <w:tcW w:w="379" w:type="pct"/>
          </w:tcPr>
          <w:p w:rsidR="00E138CA" w:rsidRPr="00BF6A07" w:rsidRDefault="00E138CA" w:rsidP="00B91752">
            <w:pPr>
              <w:pStyle w:val="002"/>
              <w:rPr>
                <w:lang w:eastAsia="en-US"/>
              </w:rPr>
            </w:pPr>
            <w:r w:rsidRPr="00BF6A07">
              <w:rPr>
                <w:lang w:eastAsia="en-US"/>
              </w:rPr>
              <w:t>2.6</w:t>
            </w:r>
          </w:p>
        </w:tc>
        <w:tc>
          <w:tcPr>
            <w:tcW w:w="2292" w:type="pct"/>
          </w:tcPr>
          <w:p w:rsidR="00E138CA" w:rsidRPr="00BF6A07" w:rsidRDefault="00E138CA" w:rsidP="00B91752">
            <w:pPr>
              <w:pStyle w:val="002"/>
              <w:rPr>
                <w:lang w:eastAsia="en-US"/>
              </w:rPr>
            </w:pPr>
            <w:r w:rsidRPr="00BF6A07">
              <w:rPr>
                <w:lang w:eastAsia="en-US"/>
              </w:rPr>
              <w:t>велосипедные дорожки</w:t>
            </w:r>
          </w:p>
        </w:tc>
        <w:tc>
          <w:tcPr>
            <w:tcW w:w="2329" w:type="pct"/>
          </w:tcPr>
          <w:p w:rsidR="00E138CA" w:rsidRPr="00BF6A07" w:rsidRDefault="00E138CA" w:rsidP="00B91752">
            <w:pPr>
              <w:pStyle w:val="002"/>
              <w:rPr>
                <w:lang w:eastAsia="en-US"/>
              </w:rPr>
            </w:pPr>
            <w:r w:rsidRPr="00BF6A07">
              <w:rPr>
                <w:lang w:eastAsia="en-US"/>
              </w:rPr>
              <w:t>по свободным от других видов транспорта трассам</w:t>
            </w:r>
          </w:p>
        </w:tc>
      </w:tr>
    </w:tbl>
    <w:p w:rsidR="00E138CA" w:rsidRPr="00D2134F" w:rsidRDefault="00E138CA" w:rsidP="00DB460E">
      <w:pPr>
        <w:pStyle w:val="001"/>
        <w:rPr>
          <w:sz w:val="22"/>
        </w:rPr>
      </w:pPr>
      <w:r w:rsidRPr="00D2134F">
        <w:rPr>
          <w:sz w:val="22"/>
        </w:rPr>
        <w:t xml:space="preserve">    Примечания:</w:t>
      </w:r>
    </w:p>
    <w:p w:rsidR="00E138CA" w:rsidRPr="00D2134F" w:rsidRDefault="00E138CA" w:rsidP="00DB460E">
      <w:pPr>
        <w:pStyle w:val="001"/>
        <w:rPr>
          <w:sz w:val="22"/>
        </w:rPr>
      </w:pPr>
      <w:r w:rsidRPr="00D2134F">
        <w:rPr>
          <w:sz w:val="22"/>
        </w:rPr>
        <w:t xml:space="preserve">а) </w:t>
      </w:r>
      <w:r>
        <w:rPr>
          <w:sz w:val="22"/>
        </w:rPr>
        <w:t>г</w:t>
      </w:r>
      <w:r w:rsidRPr="00D2134F">
        <w:rPr>
          <w:sz w:val="22"/>
        </w:rPr>
        <w:t>лавные улицы выделяются из состава транспортно-пешеходных, пешеходно-транспортных и пешеходных улиц и являются основой территориально-планировочного построения части гор</w:t>
      </w:r>
      <w:r>
        <w:rPr>
          <w:sz w:val="22"/>
        </w:rPr>
        <w:t>ода;</w:t>
      </w:r>
    </w:p>
    <w:p w:rsidR="00E138CA" w:rsidRPr="00D2134F" w:rsidRDefault="00E138CA" w:rsidP="00DB460E">
      <w:pPr>
        <w:pStyle w:val="001"/>
        <w:rPr>
          <w:sz w:val="22"/>
        </w:rPr>
      </w:pPr>
      <w:r w:rsidRPr="00D2134F">
        <w:rPr>
          <w:sz w:val="22"/>
        </w:rPr>
        <w:t xml:space="preserve">б)  </w:t>
      </w:r>
      <w:r>
        <w:rPr>
          <w:sz w:val="22"/>
        </w:rPr>
        <w:t>в</w:t>
      </w:r>
      <w:r w:rsidRPr="00D2134F">
        <w:rPr>
          <w:sz w:val="22"/>
        </w:rPr>
        <w:t xml:space="preserve"> условиях реконструкции, а также для улиц районного значения допускается устройство магистралей или их участков, предназначенных только для пропуска средств общественного транспорта с организацией автобусно-пешеходного движений.</w:t>
      </w:r>
    </w:p>
    <w:p w:rsidR="00E138CA" w:rsidRPr="00696F69" w:rsidRDefault="00E138CA" w:rsidP="00DB460E">
      <w:pPr>
        <w:pStyle w:val="001"/>
      </w:pPr>
    </w:p>
    <w:p w:rsidR="00E138CA" w:rsidRPr="00696F69" w:rsidRDefault="00E138CA" w:rsidP="00DB460E">
      <w:pPr>
        <w:pStyle w:val="001"/>
      </w:pPr>
      <w:r w:rsidRPr="00696F69">
        <w:t>5.7. Система общественного пассажирского транспорта должна обеспечивать функциональную целостность и взаимосвязанность всех основных структурных элементов территории с учетом перспектив развития городского округа.</w:t>
      </w:r>
    </w:p>
    <w:p w:rsidR="00E138CA" w:rsidRPr="00696F69" w:rsidRDefault="00E138CA" w:rsidP="00DB460E">
      <w:pPr>
        <w:pStyle w:val="001"/>
      </w:pPr>
      <w:r w:rsidRPr="00696F69">
        <w:t>При разработке проекта организации транспортного обслуживания населения следует обеспечивать быстроту, комфорт и безопасность транспортных передвижений жителей городского округа, а также ежедневных мигрантов из пригородной зоны.</w:t>
      </w:r>
    </w:p>
    <w:p w:rsidR="00E138CA" w:rsidRPr="00696F69" w:rsidRDefault="00E138CA" w:rsidP="00DB460E">
      <w:pPr>
        <w:pStyle w:val="001"/>
      </w:pPr>
      <w:r w:rsidRPr="00696F69">
        <w:t xml:space="preserve">5.8. Расчетные показатели объектов, предназначенных для предоставления транспортных услуг населению представлены в таблице </w:t>
      </w:r>
      <w:r>
        <w:t>22</w:t>
      </w:r>
      <w:r w:rsidRPr="00696F69">
        <w:t xml:space="preserve">. </w:t>
      </w:r>
    </w:p>
    <w:p w:rsidR="00E138CA" w:rsidRPr="00696F69" w:rsidRDefault="00E138CA" w:rsidP="00DB460E">
      <w:pPr>
        <w:pStyle w:val="001"/>
        <w:jc w:val="right"/>
      </w:pPr>
      <w:r w:rsidRPr="00696F69">
        <w:t xml:space="preserve">Таблица </w:t>
      </w:r>
      <w:r>
        <w:t>22</w:t>
      </w:r>
    </w:p>
    <w:tbl>
      <w:tblPr>
        <w:tblW w:w="4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62"/>
        <w:gridCol w:w="2462"/>
        <w:gridCol w:w="2002"/>
        <w:gridCol w:w="2204"/>
        <w:gridCol w:w="956"/>
      </w:tblGrid>
      <w:tr w:rsidR="00E138CA" w:rsidRPr="00696F69" w:rsidTr="00B91752">
        <w:trPr>
          <w:tblHeader/>
          <w:jc w:val="center"/>
        </w:trPr>
        <w:tc>
          <w:tcPr>
            <w:tcW w:w="1116" w:type="pct"/>
          </w:tcPr>
          <w:p w:rsidR="00E138CA" w:rsidRPr="00BF6A07" w:rsidRDefault="00E138CA" w:rsidP="00B91752">
            <w:pPr>
              <w:pStyle w:val="002"/>
              <w:rPr>
                <w:lang w:eastAsia="en-US"/>
              </w:rPr>
            </w:pPr>
            <w:r w:rsidRPr="00BF6A07">
              <w:rPr>
                <w:lang w:eastAsia="en-US"/>
              </w:rPr>
              <w:t>Наименование объекта</w:t>
            </w:r>
          </w:p>
        </w:tc>
        <w:tc>
          <w:tcPr>
            <w:tcW w:w="1207" w:type="pct"/>
          </w:tcPr>
          <w:p w:rsidR="00E138CA" w:rsidRPr="00BF6A07" w:rsidRDefault="00E138CA" w:rsidP="00B91752">
            <w:pPr>
              <w:pStyle w:val="002"/>
              <w:rPr>
                <w:lang w:eastAsia="en-US"/>
              </w:rPr>
            </w:pPr>
            <w:r w:rsidRPr="00BF6A07">
              <w:rPr>
                <w:lang w:eastAsia="en-US"/>
              </w:rPr>
              <w:t>Расчетный показатель</w:t>
            </w:r>
          </w:p>
        </w:tc>
        <w:tc>
          <w:tcPr>
            <w:tcW w:w="1038" w:type="pct"/>
          </w:tcPr>
          <w:p w:rsidR="00E138CA" w:rsidRPr="00BF6A07" w:rsidRDefault="00E138CA" w:rsidP="00B91752">
            <w:pPr>
              <w:pStyle w:val="002"/>
              <w:rPr>
                <w:lang w:eastAsia="en-US"/>
              </w:rPr>
            </w:pPr>
            <w:r w:rsidRPr="00BF6A07">
              <w:rPr>
                <w:lang w:eastAsia="en-US"/>
              </w:rPr>
              <w:t>Единица измерения</w:t>
            </w:r>
          </w:p>
        </w:tc>
        <w:tc>
          <w:tcPr>
            <w:tcW w:w="1639" w:type="pct"/>
            <w:gridSpan w:val="2"/>
          </w:tcPr>
          <w:p w:rsidR="00E138CA" w:rsidRPr="00BF6A07" w:rsidRDefault="00E138CA" w:rsidP="00B91752">
            <w:pPr>
              <w:pStyle w:val="002"/>
              <w:rPr>
                <w:lang w:eastAsia="en-US"/>
              </w:rPr>
            </w:pPr>
            <w:r w:rsidRPr="00BF6A07">
              <w:rPr>
                <w:lang w:eastAsia="en-US"/>
              </w:rPr>
              <w:t>Значение расчетных показателей</w:t>
            </w:r>
          </w:p>
        </w:tc>
      </w:tr>
      <w:tr w:rsidR="00E138CA" w:rsidRPr="00696F69" w:rsidTr="00B91752">
        <w:trPr>
          <w:tblHeader/>
          <w:jc w:val="center"/>
        </w:trPr>
        <w:tc>
          <w:tcPr>
            <w:tcW w:w="1116" w:type="pct"/>
          </w:tcPr>
          <w:p w:rsidR="00E138CA" w:rsidRPr="00BF6A07" w:rsidRDefault="00E138CA" w:rsidP="00B91752">
            <w:pPr>
              <w:pStyle w:val="002"/>
              <w:rPr>
                <w:lang w:eastAsia="en-US"/>
              </w:rPr>
            </w:pPr>
            <w:r w:rsidRPr="00BF6A07">
              <w:rPr>
                <w:lang w:eastAsia="en-US"/>
              </w:rPr>
              <w:t>1</w:t>
            </w:r>
          </w:p>
        </w:tc>
        <w:tc>
          <w:tcPr>
            <w:tcW w:w="1207" w:type="pct"/>
          </w:tcPr>
          <w:p w:rsidR="00E138CA" w:rsidRPr="00BF6A07" w:rsidRDefault="00E138CA" w:rsidP="00B91752">
            <w:pPr>
              <w:pStyle w:val="002"/>
              <w:rPr>
                <w:lang w:eastAsia="en-US"/>
              </w:rPr>
            </w:pPr>
            <w:r w:rsidRPr="00BF6A07">
              <w:rPr>
                <w:lang w:eastAsia="en-US"/>
              </w:rPr>
              <w:t>2</w:t>
            </w:r>
          </w:p>
        </w:tc>
        <w:tc>
          <w:tcPr>
            <w:tcW w:w="1038" w:type="pct"/>
          </w:tcPr>
          <w:p w:rsidR="00E138CA" w:rsidRPr="00BF6A07" w:rsidRDefault="00E138CA" w:rsidP="00B91752">
            <w:pPr>
              <w:pStyle w:val="002"/>
              <w:rPr>
                <w:lang w:eastAsia="en-US"/>
              </w:rPr>
            </w:pPr>
            <w:r w:rsidRPr="00BF6A07">
              <w:rPr>
                <w:lang w:eastAsia="en-US"/>
              </w:rPr>
              <w:t>3</w:t>
            </w:r>
          </w:p>
        </w:tc>
        <w:tc>
          <w:tcPr>
            <w:tcW w:w="1639" w:type="pct"/>
            <w:gridSpan w:val="2"/>
          </w:tcPr>
          <w:p w:rsidR="00E138CA" w:rsidRPr="00BF6A07" w:rsidRDefault="00E138CA" w:rsidP="00B91752">
            <w:pPr>
              <w:pStyle w:val="002"/>
              <w:rPr>
                <w:lang w:eastAsia="en-US"/>
              </w:rPr>
            </w:pPr>
            <w:r w:rsidRPr="00BF6A07">
              <w:rPr>
                <w:lang w:eastAsia="en-US"/>
              </w:rPr>
              <w:t>4</w:t>
            </w:r>
          </w:p>
        </w:tc>
      </w:tr>
      <w:tr w:rsidR="00E138CA" w:rsidRPr="00696F69" w:rsidTr="00B91752">
        <w:trPr>
          <w:jc w:val="center"/>
        </w:trPr>
        <w:tc>
          <w:tcPr>
            <w:tcW w:w="1116" w:type="pct"/>
            <w:vMerge w:val="restart"/>
          </w:tcPr>
          <w:p w:rsidR="00E138CA" w:rsidRPr="00BF6A07" w:rsidRDefault="00E138CA" w:rsidP="00B91752">
            <w:pPr>
              <w:pStyle w:val="002"/>
              <w:rPr>
                <w:lang w:eastAsia="en-US"/>
              </w:rPr>
            </w:pPr>
            <w:r w:rsidRPr="00BF6A07">
              <w:rPr>
                <w:lang w:eastAsia="en-US"/>
              </w:rPr>
              <w:t>1.Автомобильные дороги местного значения</w:t>
            </w:r>
          </w:p>
        </w:tc>
        <w:tc>
          <w:tcPr>
            <w:tcW w:w="1207" w:type="pct"/>
          </w:tcPr>
          <w:p w:rsidR="00E138CA" w:rsidRPr="00BF6A07" w:rsidRDefault="00E138CA" w:rsidP="00B91752">
            <w:pPr>
              <w:pStyle w:val="002"/>
              <w:rPr>
                <w:lang w:eastAsia="en-US"/>
              </w:rPr>
            </w:pPr>
            <w:r w:rsidRPr="00BF6A07">
              <w:rPr>
                <w:lang w:eastAsia="en-US"/>
              </w:rPr>
              <w:t>1.1.Общественный пассажирский транспорт</w:t>
            </w:r>
          </w:p>
        </w:tc>
        <w:tc>
          <w:tcPr>
            <w:tcW w:w="1038" w:type="pct"/>
          </w:tcPr>
          <w:p w:rsidR="00E138CA" w:rsidRPr="00BF6A07" w:rsidRDefault="00E138CA" w:rsidP="00B91752">
            <w:pPr>
              <w:pStyle w:val="002"/>
              <w:rPr>
                <w:lang w:eastAsia="en-US"/>
              </w:rPr>
            </w:pPr>
          </w:p>
        </w:tc>
        <w:tc>
          <w:tcPr>
            <w:tcW w:w="1639" w:type="pct"/>
            <w:gridSpan w:val="2"/>
          </w:tcPr>
          <w:p w:rsidR="00E138CA" w:rsidRPr="00BF6A07" w:rsidRDefault="00E138CA" w:rsidP="00B91752">
            <w:pPr>
              <w:pStyle w:val="002"/>
              <w:rPr>
                <w:lang w:eastAsia="en-US"/>
              </w:rPr>
            </w:pPr>
          </w:p>
        </w:tc>
      </w:tr>
      <w:tr w:rsidR="00E138CA" w:rsidRPr="00696F69" w:rsidTr="00B91752">
        <w:trPr>
          <w:jc w:val="center"/>
        </w:trPr>
        <w:tc>
          <w:tcPr>
            <w:tcW w:w="1116" w:type="pct"/>
            <w:vMerge/>
          </w:tcPr>
          <w:p w:rsidR="00E138CA" w:rsidRPr="00BF6A07" w:rsidRDefault="00E138CA" w:rsidP="00B91752">
            <w:pPr>
              <w:pStyle w:val="002"/>
              <w:rPr>
                <w:lang w:eastAsia="en-US"/>
              </w:rPr>
            </w:pPr>
          </w:p>
        </w:tc>
        <w:tc>
          <w:tcPr>
            <w:tcW w:w="1207" w:type="pct"/>
          </w:tcPr>
          <w:p w:rsidR="00E138CA" w:rsidRPr="00BF6A07" w:rsidRDefault="00E138CA" w:rsidP="00B91752">
            <w:pPr>
              <w:pStyle w:val="002"/>
              <w:rPr>
                <w:lang w:eastAsia="en-US"/>
              </w:rPr>
            </w:pPr>
            <w:r w:rsidRPr="00BF6A07">
              <w:rPr>
                <w:lang w:eastAsia="en-US"/>
              </w:rPr>
              <w:t>1.2. Норма наполнения подвижного состава общественного пассажирского транспорта</w:t>
            </w:r>
          </w:p>
        </w:tc>
        <w:tc>
          <w:tcPr>
            <w:tcW w:w="1038" w:type="pct"/>
          </w:tcPr>
          <w:p w:rsidR="00E138CA" w:rsidRPr="00BF6A07" w:rsidRDefault="00E138CA" w:rsidP="00B91752">
            <w:pPr>
              <w:pStyle w:val="002"/>
              <w:rPr>
                <w:lang w:eastAsia="en-US"/>
              </w:rPr>
            </w:pPr>
            <w:r w:rsidRPr="00BF6A07">
              <w:rPr>
                <w:lang w:eastAsia="en-US"/>
              </w:rPr>
              <w:t>Чел./м</w:t>
            </w:r>
            <w:r w:rsidRPr="00BF6A07">
              <w:rPr>
                <w:vertAlign w:val="superscript"/>
                <w:lang w:eastAsia="en-US"/>
              </w:rPr>
              <w:t xml:space="preserve">2 </w:t>
            </w:r>
            <w:r w:rsidRPr="00BF6A07">
              <w:rPr>
                <w:lang w:eastAsia="en-US"/>
              </w:rPr>
              <w:t>свободной площади пола пассажирского салона</w:t>
            </w:r>
          </w:p>
        </w:tc>
        <w:tc>
          <w:tcPr>
            <w:tcW w:w="1639" w:type="pct"/>
            <w:gridSpan w:val="2"/>
          </w:tcPr>
          <w:p w:rsidR="00E138CA" w:rsidRPr="00BF6A07" w:rsidRDefault="00E138CA" w:rsidP="00B91752">
            <w:pPr>
              <w:pStyle w:val="002"/>
              <w:rPr>
                <w:lang w:eastAsia="en-US"/>
              </w:rPr>
            </w:pPr>
            <w:r w:rsidRPr="00BF6A07">
              <w:rPr>
                <w:lang w:eastAsia="en-US"/>
              </w:rPr>
              <w:t>4</w:t>
            </w:r>
          </w:p>
        </w:tc>
      </w:tr>
      <w:tr w:rsidR="00E138CA" w:rsidRPr="00696F69" w:rsidTr="00B91752">
        <w:trPr>
          <w:jc w:val="center"/>
        </w:trPr>
        <w:tc>
          <w:tcPr>
            <w:tcW w:w="1116" w:type="pct"/>
            <w:vMerge/>
          </w:tcPr>
          <w:p w:rsidR="00E138CA" w:rsidRPr="00BF6A07" w:rsidRDefault="00E138CA" w:rsidP="00B91752">
            <w:pPr>
              <w:pStyle w:val="002"/>
              <w:rPr>
                <w:lang w:eastAsia="en-US"/>
              </w:rPr>
            </w:pPr>
          </w:p>
        </w:tc>
        <w:tc>
          <w:tcPr>
            <w:tcW w:w="1207" w:type="pct"/>
          </w:tcPr>
          <w:p w:rsidR="00E138CA" w:rsidRPr="00BF6A07" w:rsidRDefault="00E138CA" w:rsidP="00B91752">
            <w:pPr>
              <w:pStyle w:val="002"/>
              <w:rPr>
                <w:lang w:eastAsia="en-US"/>
              </w:rPr>
            </w:pPr>
            <w:r w:rsidRPr="00BF6A07">
              <w:rPr>
                <w:lang w:eastAsia="en-US"/>
              </w:rPr>
              <w:t xml:space="preserve">1.3. Расчетная скорость движения </w:t>
            </w:r>
          </w:p>
        </w:tc>
        <w:tc>
          <w:tcPr>
            <w:tcW w:w="1038" w:type="pct"/>
          </w:tcPr>
          <w:p w:rsidR="00E138CA" w:rsidRPr="00BF6A07" w:rsidRDefault="00E138CA" w:rsidP="00B91752">
            <w:pPr>
              <w:pStyle w:val="002"/>
              <w:rPr>
                <w:lang w:eastAsia="en-US"/>
              </w:rPr>
            </w:pPr>
            <w:r w:rsidRPr="00BF6A07">
              <w:rPr>
                <w:lang w:eastAsia="en-US"/>
              </w:rPr>
              <w:t>Км/ч</w:t>
            </w:r>
          </w:p>
        </w:tc>
        <w:tc>
          <w:tcPr>
            <w:tcW w:w="1639" w:type="pct"/>
            <w:gridSpan w:val="2"/>
          </w:tcPr>
          <w:p w:rsidR="00E138CA" w:rsidRPr="00BF6A07" w:rsidRDefault="00E138CA" w:rsidP="00B91752">
            <w:pPr>
              <w:pStyle w:val="002"/>
              <w:rPr>
                <w:lang w:eastAsia="en-US"/>
              </w:rPr>
            </w:pPr>
            <w:r w:rsidRPr="00BF6A07">
              <w:rPr>
                <w:lang w:eastAsia="en-US"/>
              </w:rPr>
              <w:t>40</w:t>
            </w:r>
          </w:p>
        </w:tc>
      </w:tr>
      <w:tr w:rsidR="00E138CA" w:rsidRPr="00696F69" w:rsidTr="00B91752">
        <w:trPr>
          <w:jc w:val="center"/>
        </w:trPr>
        <w:tc>
          <w:tcPr>
            <w:tcW w:w="1116" w:type="pct"/>
            <w:vMerge/>
          </w:tcPr>
          <w:p w:rsidR="00E138CA" w:rsidRPr="00BF6A07" w:rsidRDefault="00E138CA" w:rsidP="00B91752">
            <w:pPr>
              <w:pStyle w:val="002"/>
              <w:rPr>
                <w:lang w:eastAsia="en-US"/>
              </w:rPr>
            </w:pPr>
          </w:p>
        </w:tc>
        <w:tc>
          <w:tcPr>
            <w:tcW w:w="1207" w:type="pct"/>
          </w:tcPr>
          <w:p w:rsidR="00E138CA" w:rsidRPr="00BF6A07" w:rsidRDefault="00E138CA" w:rsidP="00B91752">
            <w:pPr>
              <w:pStyle w:val="002"/>
              <w:rPr>
                <w:lang w:eastAsia="en-US"/>
              </w:rPr>
            </w:pPr>
            <w:r w:rsidRPr="00BF6A07">
              <w:rPr>
                <w:lang w:eastAsia="en-US"/>
              </w:rPr>
              <w:t>1.4. Плотность сети линий наземного общественного пассажирского транспорта</w:t>
            </w:r>
          </w:p>
        </w:tc>
        <w:tc>
          <w:tcPr>
            <w:tcW w:w="1038" w:type="pct"/>
          </w:tcPr>
          <w:p w:rsidR="00E138CA" w:rsidRPr="00BF6A07" w:rsidRDefault="00E138CA" w:rsidP="00B91752">
            <w:pPr>
              <w:pStyle w:val="002"/>
              <w:rPr>
                <w:lang w:eastAsia="en-US"/>
              </w:rPr>
            </w:pPr>
            <w:r w:rsidRPr="00BF6A07">
              <w:rPr>
                <w:lang w:eastAsia="en-US"/>
              </w:rPr>
              <w:t>Км/км</w:t>
            </w:r>
            <w:r w:rsidRPr="00BF6A07">
              <w:rPr>
                <w:vertAlign w:val="superscript"/>
                <w:lang w:eastAsia="en-US"/>
              </w:rPr>
              <w:t>2</w:t>
            </w:r>
          </w:p>
        </w:tc>
        <w:tc>
          <w:tcPr>
            <w:tcW w:w="1639" w:type="pct"/>
            <w:gridSpan w:val="2"/>
          </w:tcPr>
          <w:p w:rsidR="00E138CA" w:rsidRPr="00BF6A07" w:rsidRDefault="00E138CA" w:rsidP="00B91752">
            <w:pPr>
              <w:pStyle w:val="002"/>
              <w:rPr>
                <w:lang w:eastAsia="en-US"/>
              </w:rPr>
            </w:pPr>
            <w:r w:rsidRPr="00BF6A07">
              <w:rPr>
                <w:lang w:eastAsia="en-US"/>
              </w:rPr>
              <w:t>1,5</w:t>
            </w:r>
          </w:p>
        </w:tc>
      </w:tr>
      <w:tr w:rsidR="00E138CA" w:rsidRPr="00696F69" w:rsidTr="00B91752">
        <w:trPr>
          <w:trHeight w:val="536"/>
          <w:jc w:val="center"/>
        </w:trPr>
        <w:tc>
          <w:tcPr>
            <w:tcW w:w="1116" w:type="pct"/>
            <w:vMerge/>
          </w:tcPr>
          <w:p w:rsidR="00E138CA" w:rsidRPr="00BF6A07" w:rsidRDefault="00E138CA" w:rsidP="00B91752">
            <w:pPr>
              <w:pStyle w:val="002"/>
              <w:rPr>
                <w:lang w:eastAsia="en-US"/>
              </w:rPr>
            </w:pPr>
          </w:p>
        </w:tc>
        <w:tc>
          <w:tcPr>
            <w:tcW w:w="1207" w:type="pct"/>
            <w:vMerge w:val="restart"/>
          </w:tcPr>
          <w:p w:rsidR="00E138CA" w:rsidRPr="00BF6A07" w:rsidRDefault="00E138CA" w:rsidP="00B91752">
            <w:pPr>
              <w:pStyle w:val="002"/>
              <w:rPr>
                <w:lang w:eastAsia="en-US"/>
              </w:rPr>
            </w:pPr>
            <w:r w:rsidRPr="00BF6A07">
              <w:rPr>
                <w:lang w:eastAsia="en-US"/>
              </w:rPr>
              <w:t>1.5. Максимальное расстояние между остановочными пунктами на линиях общественного пассажирского транспорта</w:t>
            </w:r>
          </w:p>
        </w:tc>
        <w:tc>
          <w:tcPr>
            <w:tcW w:w="1038" w:type="pct"/>
            <w:vMerge w:val="restart"/>
          </w:tcPr>
          <w:p w:rsidR="00E138CA" w:rsidRPr="00BF6A07" w:rsidRDefault="00E138CA" w:rsidP="00B91752">
            <w:pPr>
              <w:pStyle w:val="002"/>
              <w:rPr>
                <w:lang w:eastAsia="en-US"/>
              </w:rPr>
            </w:pPr>
            <w:r w:rsidRPr="00BF6A07">
              <w:rPr>
                <w:lang w:eastAsia="en-US"/>
              </w:rPr>
              <w:t>м</w:t>
            </w:r>
          </w:p>
        </w:tc>
        <w:tc>
          <w:tcPr>
            <w:tcW w:w="1143" w:type="pct"/>
          </w:tcPr>
          <w:p w:rsidR="00E138CA" w:rsidRPr="00BF6A07" w:rsidRDefault="00E138CA" w:rsidP="00B91752">
            <w:pPr>
              <w:pStyle w:val="002"/>
              <w:rPr>
                <w:lang w:eastAsia="en-US"/>
              </w:rPr>
            </w:pPr>
            <w:r w:rsidRPr="00BF6A07">
              <w:rPr>
                <w:lang w:eastAsia="en-US"/>
              </w:rPr>
              <w:t>В пределах городского округа</w:t>
            </w:r>
          </w:p>
        </w:tc>
        <w:tc>
          <w:tcPr>
            <w:tcW w:w="496" w:type="pct"/>
          </w:tcPr>
          <w:p w:rsidR="00E138CA" w:rsidRPr="00BF6A07" w:rsidRDefault="00E138CA" w:rsidP="00B91752">
            <w:pPr>
              <w:pStyle w:val="002"/>
              <w:rPr>
                <w:lang w:eastAsia="en-US"/>
              </w:rPr>
            </w:pPr>
            <w:r w:rsidRPr="00BF6A07">
              <w:rPr>
                <w:lang w:eastAsia="en-US"/>
              </w:rPr>
              <w:t>600</w:t>
            </w:r>
          </w:p>
        </w:tc>
      </w:tr>
      <w:tr w:rsidR="00E138CA" w:rsidRPr="00696F69" w:rsidTr="00B91752">
        <w:trPr>
          <w:trHeight w:val="301"/>
          <w:jc w:val="center"/>
        </w:trPr>
        <w:tc>
          <w:tcPr>
            <w:tcW w:w="1116" w:type="pct"/>
            <w:vMerge/>
          </w:tcPr>
          <w:p w:rsidR="00E138CA" w:rsidRPr="00BF6A07" w:rsidRDefault="00E138CA" w:rsidP="00B91752">
            <w:pPr>
              <w:pStyle w:val="002"/>
              <w:rPr>
                <w:lang w:eastAsia="en-US"/>
              </w:rPr>
            </w:pPr>
          </w:p>
        </w:tc>
        <w:tc>
          <w:tcPr>
            <w:tcW w:w="1207" w:type="pct"/>
            <w:vMerge/>
          </w:tcPr>
          <w:p w:rsidR="00E138CA" w:rsidRPr="00BF6A07" w:rsidRDefault="00E138CA" w:rsidP="00B91752">
            <w:pPr>
              <w:pStyle w:val="002"/>
              <w:rPr>
                <w:lang w:eastAsia="en-US"/>
              </w:rPr>
            </w:pPr>
          </w:p>
        </w:tc>
        <w:tc>
          <w:tcPr>
            <w:tcW w:w="1038" w:type="pct"/>
            <w:vMerge/>
          </w:tcPr>
          <w:p w:rsidR="00E138CA" w:rsidRPr="00BF6A07" w:rsidRDefault="00E138CA" w:rsidP="00B91752">
            <w:pPr>
              <w:pStyle w:val="002"/>
              <w:rPr>
                <w:lang w:eastAsia="en-US"/>
              </w:rPr>
            </w:pPr>
          </w:p>
        </w:tc>
        <w:tc>
          <w:tcPr>
            <w:tcW w:w="1143" w:type="pct"/>
          </w:tcPr>
          <w:p w:rsidR="00E138CA" w:rsidRPr="00BF6A07" w:rsidRDefault="00E138CA" w:rsidP="00B91752">
            <w:pPr>
              <w:pStyle w:val="002"/>
              <w:rPr>
                <w:lang w:eastAsia="en-US"/>
              </w:rPr>
            </w:pPr>
            <w:r w:rsidRPr="00BF6A07">
              <w:rPr>
                <w:lang w:eastAsia="en-US"/>
              </w:rPr>
              <w:t>В зоне индивидуальной застройки</w:t>
            </w:r>
          </w:p>
        </w:tc>
        <w:tc>
          <w:tcPr>
            <w:tcW w:w="496" w:type="pct"/>
          </w:tcPr>
          <w:p w:rsidR="00E138CA" w:rsidRPr="00BF6A07" w:rsidRDefault="00E138CA" w:rsidP="00B91752">
            <w:pPr>
              <w:pStyle w:val="002"/>
              <w:rPr>
                <w:lang w:eastAsia="en-US"/>
              </w:rPr>
            </w:pPr>
            <w:r w:rsidRPr="00BF6A07">
              <w:rPr>
                <w:lang w:eastAsia="en-US"/>
              </w:rPr>
              <w:t>800</w:t>
            </w:r>
          </w:p>
        </w:tc>
      </w:tr>
      <w:tr w:rsidR="00E138CA" w:rsidRPr="00696F69" w:rsidTr="00B91752">
        <w:trPr>
          <w:jc w:val="center"/>
        </w:trPr>
        <w:tc>
          <w:tcPr>
            <w:tcW w:w="1116" w:type="pct"/>
            <w:vMerge/>
          </w:tcPr>
          <w:p w:rsidR="00E138CA" w:rsidRPr="00BF6A07" w:rsidRDefault="00E138CA" w:rsidP="00B91752">
            <w:pPr>
              <w:pStyle w:val="002"/>
              <w:rPr>
                <w:lang w:eastAsia="en-US"/>
              </w:rPr>
            </w:pPr>
          </w:p>
        </w:tc>
        <w:tc>
          <w:tcPr>
            <w:tcW w:w="1207" w:type="pct"/>
          </w:tcPr>
          <w:p w:rsidR="00E138CA" w:rsidRPr="00BF6A07" w:rsidRDefault="00E138CA" w:rsidP="00B91752">
            <w:pPr>
              <w:pStyle w:val="002"/>
              <w:rPr>
                <w:lang w:eastAsia="en-US"/>
              </w:rPr>
            </w:pPr>
            <w:r w:rsidRPr="00BF6A07">
              <w:rPr>
                <w:lang w:eastAsia="en-US"/>
              </w:rPr>
              <w:t xml:space="preserve">1.6. Ширина крайней полосы для движения автобусов </w:t>
            </w:r>
          </w:p>
        </w:tc>
        <w:tc>
          <w:tcPr>
            <w:tcW w:w="1038" w:type="pct"/>
          </w:tcPr>
          <w:p w:rsidR="00E138CA" w:rsidRPr="00BF6A07" w:rsidRDefault="00E138CA" w:rsidP="00B91752">
            <w:pPr>
              <w:pStyle w:val="002"/>
              <w:rPr>
                <w:lang w:eastAsia="en-US"/>
              </w:rPr>
            </w:pPr>
            <w:r w:rsidRPr="00BF6A07">
              <w:rPr>
                <w:lang w:eastAsia="en-US"/>
              </w:rPr>
              <w:t>м</w:t>
            </w:r>
          </w:p>
        </w:tc>
        <w:tc>
          <w:tcPr>
            <w:tcW w:w="1639" w:type="pct"/>
            <w:gridSpan w:val="2"/>
          </w:tcPr>
          <w:p w:rsidR="00E138CA" w:rsidRPr="00BF6A07" w:rsidRDefault="00E138CA" w:rsidP="00B91752">
            <w:pPr>
              <w:pStyle w:val="002"/>
              <w:rPr>
                <w:lang w:eastAsia="en-US"/>
              </w:rPr>
            </w:pPr>
            <w:r w:rsidRPr="00BF6A07">
              <w:rPr>
                <w:lang w:eastAsia="en-US"/>
              </w:rPr>
              <w:t>4</w:t>
            </w:r>
          </w:p>
        </w:tc>
      </w:tr>
      <w:tr w:rsidR="00E138CA" w:rsidRPr="00696F69" w:rsidTr="00B91752">
        <w:trPr>
          <w:trHeight w:val="301"/>
          <w:jc w:val="center"/>
        </w:trPr>
        <w:tc>
          <w:tcPr>
            <w:tcW w:w="1116" w:type="pct"/>
            <w:vMerge/>
          </w:tcPr>
          <w:p w:rsidR="00E138CA" w:rsidRPr="00BF6A07" w:rsidRDefault="00E138CA" w:rsidP="00B91752">
            <w:pPr>
              <w:pStyle w:val="002"/>
              <w:rPr>
                <w:lang w:eastAsia="en-US"/>
              </w:rPr>
            </w:pPr>
          </w:p>
        </w:tc>
        <w:tc>
          <w:tcPr>
            <w:tcW w:w="1207" w:type="pct"/>
            <w:vMerge w:val="restart"/>
          </w:tcPr>
          <w:p w:rsidR="00E138CA" w:rsidRPr="00BF6A07" w:rsidRDefault="00E138CA" w:rsidP="00B91752">
            <w:pPr>
              <w:pStyle w:val="002"/>
              <w:rPr>
                <w:lang w:eastAsia="en-US"/>
              </w:rPr>
            </w:pPr>
            <w:r w:rsidRPr="00BF6A07">
              <w:rPr>
                <w:lang w:eastAsia="en-US"/>
              </w:rPr>
              <w:t xml:space="preserve">1.7. Размещение остановочных площадок </w:t>
            </w:r>
          </w:p>
        </w:tc>
        <w:tc>
          <w:tcPr>
            <w:tcW w:w="1038" w:type="pct"/>
            <w:vMerge w:val="restart"/>
          </w:tcPr>
          <w:p w:rsidR="00E138CA" w:rsidRPr="00BF6A07" w:rsidRDefault="00E138CA" w:rsidP="00B91752">
            <w:pPr>
              <w:pStyle w:val="002"/>
              <w:rPr>
                <w:lang w:eastAsia="en-US"/>
              </w:rPr>
            </w:pPr>
          </w:p>
        </w:tc>
        <w:tc>
          <w:tcPr>
            <w:tcW w:w="1143" w:type="pct"/>
          </w:tcPr>
          <w:p w:rsidR="00E138CA" w:rsidRPr="00BF6A07" w:rsidRDefault="00E138CA" w:rsidP="00B91752">
            <w:pPr>
              <w:pStyle w:val="002"/>
              <w:rPr>
                <w:lang w:eastAsia="en-US"/>
              </w:rPr>
            </w:pPr>
            <w:r w:rsidRPr="00BF6A07">
              <w:rPr>
                <w:lang w:eastAsia="en-US"/>
              </w:rPr>
              <w:t>За перекрестками</w:t>
            </w:r>
          </w:p>
        </w:tc>
        <w:tc>
          <w:tcPr>
            <w:tcW w:w="496" w:type="pct"/>
          </w:tcPr>
          <w:p w:rsidR="00E138CA" w:rsidRPr="00BF6A07" w:rsidRDefault="00E138CA" w:rsidP="00B91752">
            <w:pPr>
              <w:pStyle w:val="002"/>
              <w:rPr>
                <w:lang w:eastAsia="en-US"/>
              </w:rPr>
            </w:pPr>
            <w:r w:rsidRPr="00BF6A07">
              <w:rPr>
                <w:lang w:eastAsia="en-US"/>
              </w:rPr>
              <w:t>Не менее 25 м до стоп-линии</w:t>
            </w:r>
          </w:p>
        </w:tc>
      </w:tr>
      <w:tr w:rsidR="00E138CA" w:rsidRPr="00696F69" w:rsidTr="00B91752">
        <w:trPr>
          <w:trHeight w:val="563"/>
          <w:jc w:val="center"/>
        </w:trPr>
        <w:tc>
          <w:tcPr>
            <w:tcW w:w="1116" w:type="pct"/>
            <w:vMerge/>
          </w:tcPr>
          <w:p w:rsidR="00E138CA" w:rsidRPr="00BF6A07" w:rsidRDefault="00E138CA" w:rsidP="00B91752">
            <w:pPr>
              <w:pStyle w:val="002"/>
              <w:rPr>
                <w:lang w:eastAsia="en-US"/>
              </w:rPr>
            </w:pPr>
          </w:p>
        </w:tc>
        <w:tc>
          <w:tcPr>
            <w:tcW w:w="1207" w:type="pct"/>
            <w:vMerge/>
          </w:tcPr>
          <w:p w:rsidR="00E138CA" w:rsidRPr="00BF6A07" w:rsidRDefault="00E138CA" w:rsidP="00B91752">
            <w:pPr>
              <w:pStyle w:val="002"/>
              <w:rPr>
                <w:lang w:eastAsia="en-US"/>
              </w:rPr>
            </w:pPr>
          </w:p>
        </w:tc>
        <w:tc>
          <w:tcPr>
            <w:tcW w:w="1038" w:type="pct"/>
            <w:vMerge/>
          </w:tcPr>
          <w:p w:rsidR="00E138CA" w:rsidRPr="00BF6A07" w:rsidRDefault="00E138CA" w:rsidP="00B91752">
            <w:pPr>
              <w:pStyle w:val="002"/>
              <w:rPr>
                <w:lang w:eastAsia="en-US"/>
              </w:rPr>
            </w:pPr>
          </w:p>
        </w:tc>
        <w:tc>
          <w:tcPr>
            <w:tcW w:w="1143" w:type="pct"/>
          </w:tcPr>
          <w:p w:rsidR="00E138CA" w:rsidRPr="00BF6A07" w:rsidRDefault="00E138CA" w:rsidP="00B91752">
            <w:pPr>
              <w:pStyle w:val="002"/>
              <w:rPr>
                <w:lang w:eastAsia="en-US"/>
              </w:rPr>
            </w:pPr>
            <w:r w:rsidRPr="00BF6A07">
              <w:rPr>
                <w:lang w:eastAsia="en-US"/>
              </w:rPr>
              <w:t>Перед перекрестками</w:t>
            </w:r>
          </w:p>
        </w:tc>
        <w:tc>
          <w:tcPr>
            <w:tcW w:w="496" w:type="pct"/>
          </w:tcPr>
          <w:p w:rsidR="00E138CA" w:rsidRPr="00BF6A07" w:rsidRDefault="00E138CA" w:rsidP="00B91752">
            <w:pPr>
              <w:pStyle w:val="002"/>
              <w:rPr>
                <w:lang w:eastAsia="en-US"/>
              </w:rPr>
            </w:pPr>
            <w:r w:rsidRPr="00BF6A07">
              <w:rPr>
                <w:lang w:eastAsia="en-US"/>
              </w:rPr>
              <w:t>Не менее 40 м до стоп-линии</w:t>
            </w:r>
          </w:p>
        </w:tc>
      </w:tr>
      <w:tr w:rsidR="00E138CA" w:rsidRPr="00696F69" w:rsidTr="00B91752">
        <w:trPr>
          <w:trHeight w:val="251"/>
          <w:jc w:val="center"/>
        </w:trPr>
        <w:tc>
          <w:tcPr>
            <w:tcW w:w="1116" w:type="pct"/>
            <w:vMerge/>
          </w:tcPr>
          <w:p w:rsidR="00E138CA" w:rsidRPr="00BF6A07" w:rsidRDefault="00E138CA" w:rsidP="00B91752">
            <w:pPr>
              <w:pStyle w:val="002"/>
              <w:rPr>
                <w:lang w:eastAsia="en-US"/>
              </w:rPr>
            </w:pPr>
          </w:p>
        </w:tc>
        <w:tc>
          <w:tcPr>
            <w:tcW w:w="1207" w:type="pct"/>
            <w:vMerge/>
          </w:tcPr>
          <w:p w:rsidR="00E138CA" w:rsidRPr="00BF6A07" w:rsidRDefault="00E138CA" w:rsidP="00B91752">
            <w:pPr>
              <w:pStyle w:val="002"/>
              <w:rPr>
                <w:lang w:eastAsia="en-US"/>
              </w:rPr>
            </w:pPr>
          </w:p>
        </w:tc>
        <w:tc>
          <w:tcPr>
            <w:tcW w:w="1038" w:type="pct"/>
            <w:vMerge/>
          </w:tcPr>
          <w:p w:rsidR="00E138CA" w:rsidRPr="00BF6A07" w:rsidRDefault="00E138CA" w:rsidP="00B91752">
            <w:pPr>
              <w:pStyle w:val="002"/>
              <w:rPr>
                <w:lang w:eastAsia="en-US"/>
              </w:rPr>
            </w:pPr>
          </w:p>
        </w:tc>
        <w:tc>
          <w:tcPr>
            <w:tcW w:w="1143" w:type="pct"/>
          </w:tcPr>
          <w:p w:rsidR="00E138CA" w:rsidRPr="00BF6A07" w:rsidRDefault="00E138CA" w:rsidP="00B91752">
            <w:pPr>
              <w:pStyle w:val="002"/>
              <w:rPr>
                <w:lang w:eastAsia="en-US"/>
              </w:rPr>
            </w:pPr>
            <w:r w:rsidRPr="00BF6A07">
              <w:rPr>
                <w:lang w:eastAsia="en-US"/>
              </w:rPr>
              <w:t>За наземными пешеходными переходами</w:t>
            </w:r>
          </w:p>
        </w:tc>
        <w:tc>
          <w:tcPr>
            <w:tcW w:w="496" w:type="pct"/>
          </w:tcPr>
          <w:p w:rsidR="00E138CA" w:rsidRPr="00BF6A07" w:rsidRDefault="00E138CA" w:rsidP="00B91752">
            <w:pPr>
              <w:pStyle w:val="002"/>
              <w:rPr>
                <w:lang w:eastAsia="en-US"/>
              </w:rPr>
            </w:pPr>
            <w:r w:rsidRPr="00BF6A07">
              <w:rPr>
                <w:lang w:eastAsia="en-US"/>
              </w:rPr>
              <w:t>Не менее 5 м</w:t>
            </w:r>
          </w:p>
        </w:tc>
      </w:tr>
      <w:tr w:rsidR="00E138CA" w:rsidRPr="00696F69" w:rsidTr="00B91752">
        <w:trPr>
          <w:jc w:val="center"/>
        </w:trPr>
        <w:tc>
          <w:tcPr>
            <w:tcW w:w="1116" w:type="pct"/>
            <w:vMerge/>
          </w:tcPr>
          <w:p w:rsidR="00E138CA" w:rsidRPr="00BF6A07" w:rsidRDefault="00E138CA" w:rsidP="00B91752">
            <w:pPr>
              <w:pStyle w:val="002"/>
              <w:rPr>
                <w:lang w:eastAsia="en-US"/>
              </w:rPr>
            </w:pPr>
          </w:p>
        </w:tc>
        <w:tc>
          <w:tcPr>
            <w:tcW w:w="1207" w:type="pct"/>
          </w:tcPr>
          <w:p w:rsidR="00E138CA" w:rsidRPr="00BF6A07" w:rsidRDefault="00E138CA" w:rsidP="00B91752">
            <w:pPr>
              <w:pStyle w:val="002"/>
              <w:rPr>
                <w:lang w:eastAsia="en-US"/>
              </w:rPr>
            </w:pPr>
            <w:r w:rsidRPr="00BF6A07">
              <w:rPr>
                <w:lang w:eastAsia="en-US"/>
              </w:rPr>
              <w:t>1.8. Длина остановочной площадки</w:t>
            </w:r>
          </w:p>
        </w:tc>
        <w:tc>
          <w:tcPr>
            <w:tcW w:w="1038" w:type="pct"/>
          </w:tcPr>
          <w:p w:rsidR="00E138CA" w:rsidRPr="00BF6A07" w:rsidRDefault="00E138CA" w:rsidP="00B91752">
            <w:pPr>
              <w:pStyle w:val="002"/>
              <w:rPr>
                <w:lang w:eastAsia="en-US"/>
              </w:rPr>
            </w:pPr>
            <w:r w:rsidRPr="00BF6A07">
              <w:rPr>
                <w:lang w:eastAsia="en-US"/>
              </w:rPr>
              <w:t>м</w:t>
            </w:r>
          </w:p>
        </w:tc>
        <w:tc>
          <w:tcPr>
            <w:tcW w:w="1639" w:type="pct"/>
            <w:gridSpan w:val="2"/>
          </w:tcPr>
          <w:p w:rsidR="00E138CA" w:rsidRPr="00BF6A07" w:rsidRDefault="00E138CA" w:rsidP="00B91752">
            <w:pPr>
              <w:pStyle w:val="002"/>
              <w:rPr>
                <w:lang w:eastAsia="en-US"/>
              </w:rPr>
            </w:pPr>
            <w:r w:rsidRPr="00BF6A07">
              <w:rPr>
                <w:lang w:eastAsia="en-US"/>
              </w:rPr>
              <w:t>20 м на автобус, но не более 60 м</w:t>
            </w:r>
          </w:p>
        </w:tc>
      </w:tr>
      <w:tr w:rsidR="00E138CA" w:rsidRPr="00696F69" w:rsidTr="00B91752">
        <w:trPr>
          <w:jc w:val="center"/>
        </w:trPr>
        <w:tc>
          <w:tcPr>
            <w:tcW w:w="1116" w:type="pct"/>
            <w:vMerge/>
          </w:tcPr>
          <w:p w:rsidR="00E138CA" w:rsidRPr="00BF6A07" w:rsidRDefault="00E138CA" w:rsidP="00B91752">
            <w:pPr>
              <w:pStyle w:val="002"/>
              <w:rPr>
                <w:lang w:eastAsia="en-US"/>
              </w:rPr>
            </w:pPr>
          </w:p>
        </w:tc>
        <w:tc>
          <w:tcPr>
            <w:tcW w:w="1207" w:type="pct"/>
          </w:tcPr>
          <w:p w:rsidR="00E138CA" w:rsidRPr="00BF6A07" w:rsidRDefault="00E138CA" w:rsidP="00B91752">
            <w:pPr>
              <w:pStyle w:val="002"/>
              <w:rPr>
                <w:lang w:eastAsia="en-US"/>
              </w:rPr>
            </w:pPr>
            <w:r w:rsidRPr="00BF6A07">
              <w:rPr>
                <w:lang w:eastAsia="en-US"/>
              </w:rPr>
              <w:t>1.9. Ширина остановочной площадки в заездном кармане</w:t>
            </w:r>
          </w:p>
        </w:tc>
        <w:tc>
          <w:tcPr>
            <w:tcW w:w="1038" w:type="pct"/>
          </w:tcPr>
          <w:p w:rsidR="00E138CA" w:rsidRPr="00BF6A07" w:rsidRDefault="00E138CA" w:rsidP="00B91752">
            <w:pPr>
              <w:pStyle w:val="002"/>
              <w:rPr>
                <w:lang w:eastAsia="en-US"/>
              </w:rPr>
            </w:pPr>
            <w:r w:rsidRPr="00BF6A07">
              <w:rPr>
                <w:lang w:eastAsia="en-US"/>
              </w:rPr>
              <w:t>м</w:t>
            </w:r>
          </w:p>
        </w:tc>
        <w:tc>
          <w:tcPr>
            <w:tcW w:w="1639" w:type="pct"/>
            <w:gridSpan w:val="2"/>
          </w:tcPr>
          <w:p w:rsidR="00E138CA" w:rsidRPr="00BF6A07" w:rsidRDefault="00E138CA" w:rsidP="00B91752">
            <w:pPr>
              <w:pStyle w:val="002"/>
              <w:rPr>
                <w:lang w:eastAsia="en-US"/>
              </w:rPr>
            </w:pPr>
            <w:r w:rsidRPr="00BF6A07">
              <w:rPr>
                <w:lang w:eastAsia="en-US"/>
              </w:rPr>
              <w:t>Равна ширине основных полос проезжей части</w:t>
            </w:r>
          </w:p>
        </w:tc>
      </w:tr>
      <w:tr w:rsidR="00E138CA" w:rsidRPr="00696F69" w:rsidTr="00B91752">
        <w:trPr>
          <w:jc w:val="center"/>
        </w:trPr>
        <w:tc>
          <w:tcPr>
            <w:tcW w:w="1116" w:type="pct"/>
            <w:vMerge/>
          </w:tcPr>
          <w:p w:rsidR="00E138CA" w:rsidRPr="00BF6A07" w:rsidRDefault="00E138CA" w:rsidP="00B91752">
            <w:pPr>
              <w:pStyle w:val="002"/>
              <w:rPr>
                <w:lang w:eastAsia="en-US"/>
              </w:rPr>
            </w:pPr>
          </w:p>
        </w:tc>
        <w:tc>
          <w:tcPr>
            <w:tcW w:w="1207" w:type="pct"/>
          </w:tcPr>
          <w:p w:rsidR="00E138CA" w:rsidRPr="00BF6A07" w:rsidRDefault="00E138CA" w:rsidP="00B91752">
            <w:pPr>
              <w:pStyle w:val="002"/>
              <w:rPr>
                <w:lang w:eastAsia="en-US"/>
              </w:rPr>
            </w:pPr>
            <w:r w:rsidRPr="00BF6A07">
              <w:rPr>
                <w:lang w:eastAsia="en-US"/>
              </w:rPr>
              <w:t>1.10. Ширина отстойно-разворотной площадки</w:t>
            </w:r>
          </w:p>
        </w:tc>
        <w:tc>
          <w:tcPr>
            <w:tcW w:w="1038" w:type="pct"/>
          </w:tcPr>
          <w:p w:rsidR="00E138CA" w:rsidRPr="00BF6A07" w:rsidRDefault="00E138CA" w:rsidP="00B91752">
            <w:pPr>
              <w:pStyle w:val="002"/>
              <w:rPr>
                <w:lang w:eastAsia="en-US"/>
              </w:rPr>
            </w:pPr>
            <w:r w:rsidRPr="00BF6A07">
              <w:rPr>
                <w:lang w:eastAsia="en-US"/>
              </w:rPr>
              <w:t>м</w:t>
            </w:r>
          </w:p>
        </w:tc>
        <w:tc>
          <w:tcPr>
            <w:tcW w:w="1639" w:type="pct"/>
            <w:gridSpan w:val="2"/>
          </w:tcPr>
          <w:p w:rsidR="00E138CA" w:rsidRPr="00BF6A07" w:rsidRDefault="00E138CA" w:rsidP="00B91752">
            <w:pPr>
              <w:pStyle w:val="002"/>
              <w:rPr>
                <w:lang w:eastAsia="en-US"/>
              </w:rPr>
            </w:pPr>
            <w:r w:rsidRPr="00BF6A07">
              <w:rPr>
                <w:lang w:eastAsia="en-US"/>
              </w:rPr>
              <w:t>Не менее 30</w:t>
            </w:r>
          </w:p>
        </w:tc>
      </w:tr>
      <w:tr w:rsidR="00E138CA" w:rsidRPr="00696F69" w:rsidTr="00B91752">
        <w:trPr>
          <w:jc w:val="center"/>
        </w:trPr>
        <w:tc>
          <w:tcPr>
            <w:tcW w:w="1116" w:type="pct"/>
            <w:vMerge/>
          </w:tcPr>
          <w:p w:rsidR="00E138CA" w:rsidRPr="00BF6A07" w:rsidRDefault="00E138CA" w:rsidP="00B91752">
            <w:pPr>
              <w:pStyle w:val="002"/>
              <w:rPr>
                <w:lang w:eastAsia="en-US"/>
              </w:rPr>
            </w:pPr>
          </w:p>
        </w:tc>
        <w:tc>
          <w:tcPr>
            <w:tcW w:w="1207" w:type="pct"/>
          </w:tcPr>
          <w:p w:rsidR="00E138CA" w:rsidRPr="00BF6A07" w:rsidRDefault="00E138CA" w:rsidP="00B91752">
            <w:pPr>
              <w:pStyle w:val="002"/>
              <w:rPr>
                <w:lang w:eastAsia="en-US"/>
              </w:rPr>
            </w:pPr>
            <w:r w:rsidRPr="00BF6A07">
              <w:rPr>
                <w:lang w:eastAsia="en-US"/>
              </w:rPr>
              <w:t xml:space="preserve">1.11. Расстояние от отстойно-разворотной площадки до жилой застройки </w:t>
            </w:r>
          </w:p>
        </w:tc>
        <w:tc>
          <w:tcPr>
            <w:tcW w:w="1038" w:type="pct"/>
          </w:tcPr>
          <w:p w:rsidR="00E138CA" w:rsidRPr="00BF6A07" w:rsidRDefault="00E138CA" w:rsidP="00B91752">
            <w:pPr>
              <w:pStyle w:val="002"/>
              <w:rPr>
                <w:lang w:eastAsia="en-US"/>
              </w:rPr>
            </w:pPr>
            <w:r w:rsidRPr="00BF6A07">
              <w:rPr>
                <w:lang w:eastAsia="en-US"/>
              </w:rPr>
              <w:t>м</w:t>
            </w:r>
          </w:p>
        </w:tc>
        <w:tc>
          <w:tcPr>
            <w:tcW w:w="1639" w:type="pct"/>
            <w:gridSpan w:val="2"/>
          </w:tcPr>
          <w:p w:rsidR="00E138CA" w:rsidRPr="00BF6A07" w:rsidRDefault="00E138CA" w:rsidP="00B91752">
            <w:pPr>
              <w:pStyle w:val="002"/>
              <w:rPr>
                <w:lang w:eastAsia="en-US"/>
              </w:rPr>
            </w:pPr>
            <w:r w:rsidRPr="00BF6A07">
              <w:rPr>
                <w:lang w:eastAsia="en-US"/>
              </w:rPr>
              <w:t>Не менее 50</w:t>
            </w:r>
          </w:p>
        </w:tc>
      </w:tr>
      <w:tr w:rsidR="00E138CA" w:rsidRPr="00696F69" w:rsidTr="00B91752">
        <w:trPr>
          <w:trHeight w:val="210"/>
          <w:jc w:val="center"/>
        </w:trPr>
        <w:tc>
          <w:tcPr>
            <w:tcW w:w="1116" w:type="pct"/>
            <w:vMerge/>
          </w:tcPr>
          <w:p w:rsidR="00E138CA" w:rsidRPr="00BF6A07" w:rsidRDefault="00E138CA" w:rsidP="00B91752">
            <w:pPr>
              <w:pStyle w:val="002"/>
              <w:rPr>
                <w:lang w:eastAsia="en-US"/>
              </w:rPr>
            </w:pPr>
          </w:p>
        </w:tc>
        <w:tc>
          <w:tcPr>
            <w:tcW w:w="1207" w:type="pct"/>
            <w:vMerge w:val="restart"/>
          </w:tcPr>
          <w:p w:rsidR="00E138CA" w:rsidRPr="00BF6A07" w:rsidRDefault="00E138CA" w:rsidP="00B91752">
            <w:pPr>
              <w:pStyle w:val="002"/>
              <w:rPr>
                <w:lang w:eastAsia="en-US"/>
              </w:rPr>
            </w:pPr>
            <w:r w:rsidRPr="00BF6A07">
              <w:rPr>
                <w:lang w:eastAsia="en-US"/>
              </w:rPr>
              <w:t>1.12. Площадь земельных участков для размещения автобусных парков (гаражей) в зависимости от вместимости сооружений</w:t>
            </w:r>
          </w:p>
        </w:tc>
        <w:tc>
          <w:tcPr>
            <w:tcW w:w="1038" w:type="pct"/>
            <w:vMerge w:val="restart"/>
          </w:tcPr>
          <w:p w:rsidR="00E138CA" w:rsidRPr="00BF6A07" w:rsidRDefault="00E138CA" w:rsidP="00B91752">
            <w:pPr>
              <w:pStyle w:val="002"/>
              <w:rPr>
                <w:lang w:eastAsia="en-US"/>
              </w:rPr>
            </w:pPr>
            <w:r w:rsidRPr="00BF6A07">
              <w:rPr>
                <w:lang w:eastAsia="en-US"/>
              </w:rPr>
              <w:t>га</w:t>
            </w:r>
          </w:p>
        </w:tc>
        <w:tc>
          <w:tcPr>
            <w:tcW w:w="1143" w:type="pct"/>
          </w:tcPr>
          <w:p w:rsidR="00E138CA" w:rsidRPr="00BF6A07" w:rsidRDefault="00E138CA" w:rsidP="00B91752">
            <w:pPr>
              <w:pStyle w:val="002"/>
              <w:rPr>
                <w:lang w:eastAsia="en-US"/>
              </w:rPr>
            </w:pPr>
            <w:r w:rsidRPr="00BF6A07">
              <w:rPr>
                <w:lang w:eastAsia="en-US"/>
              </w:rPr>
              <w:t>100 машин</w:t>
            </w:r>
          </w:p>
        </w:tc>
        <w:tc>
          <w:tcPr>
            <w:tcW w:w="496" w:type="pct"/>
          </w:tcPr>
          <w:p w:rsidR="00E138CA" w:rsidRPr="00BF6A07" w:rsidRDefault="00E138CA" w:rsidP="00B91752">
            <w:pPr>
              <w:pStyle w:val="002"/>
              <w:rPr>
                <w:lang w:eastAsia="en-US"/>
              </w:rPr>
            </w:pPr>
            <w:r w:rsidRPr="00BF6A07">
              <w:rPr>
                <w:lang w:eastAsia="en-US"/>
              </w:rPr>
              <w:t>3,5</w:t>
            </w:r>
          </w:p>
        </w:tc>
      </w:tr>
      <w:tr w:rsidR="00E138CA" w:rsidRPr="00696F69" w:rsidTr="00B91752">
        <w:trPr>
          <w:trHeight w:val="249"/>
          <w:jc w:val="center"/>
        </w:trPr>
        <w:tc>
          <w:tcPr>
            <w:tcW w:w="1116" w:type="pct"/>
            <w:vMerge/>
          </w:tcPr>
          <w:p w:rsidR="00E138CA" w:rsidRPr="00BF6A07" w:rsidRDefault="00E138CA" w:rsidP="00B91752">
            <w:pPr>
              <w:pStyle w:val="002"/>
              <w:rPr>
                <w:lang w:eastAsia="en-US"/>
              </w:rPr>
            </w:pPr>
          </w:p>
        </w:tc>
        <w:tc>
          <w:tcPr>
            <w:tcW w:w="1207" w:type="pct"/>
            <w:vMerge/>
          </w:tcPr>
          <w:p w:rsidR="00E138CA" w:rsidRPr="00BF6A07" w:rsidRDefault="00E138CA" w:rsidP="00B91752">
            <w:pPr>
              <w:pStyle w:val="002"/>
              <w:rPr>
                <w:lang w:eastAsia="en-US"/>
              </w:rPr>
            </w:pPr>
          </w:p>
        </w:tc>
        <w:tc>
          <w:tcPr>
            <w:tcW w:w="1038" w:type="pct"/>
            <w:vMerge/>
          </w:tcPr>
          <w:p w:rsidR="00E138CA" w:rsidRPr="00BF6A07" w:rsidRDefault="00E138CA" w:rsidP="00B91752">
            <w:pPr>
              <w:pStyle w:val="002"/>
              <w:rPr>
                <w:lang w:eastAsia="en-US"/>
              </w:rPr>
            </w:pPr>
          </w:p>
        </w:tc>
        <w:tc>
          <w:tcPr>
            <w:tcW w:w="1143" w:type="pct"/>
          </w:tcPr>
          <w:p w:rsidR="00E138CA" w:rsidRPr="00BF6A07" w:rsidRDefault="00E138CA" w:rsidP="00B91752">
            <w:pPr>
              <w:pStyle w:val="002"/>
              <w:rPr>
                <w:lang w:eastAsia="en-US"/>
              </w:rPr>
            </w:pPr>
            <w:r w:rsidRPr="00BF6A07">
              <w:rPr>
                <w:lang w:eastAsia="en-US"/>
              </w:rPr>
              <w:t>200 машин</w:t>
            </w:r>
          </w:p>
        </w:tc>
        <w:tc>
          <w:tcPr>
            <w:tcW w:w="496" w:type="pct"/>
          </w:tcPr>
          <w:p w:rsidR="00E138CA" w:rsidRPr="00BF6A07" w:rsidRDefault="00E138CA" w:rsidP="00B91752">
            <w:pPr>
              <w:pStyle w:val="002"/>
              <w:rPr>
                <w:lang w:eastAsia="en-US"/>
              </w:rPr>
            </w:pPr>
            <w:r w:rsidRPr="00BF6A07">
              <w:rPr>
                <w:lang w:eastAsia="en-US"/>
              </w:rPr>
              <w:t>4,5</w:t>
            </w:r>
          </w:p>
        </w:tc>
      </w:tr>
      <w:tr w:rsidR="00E138CA" w:rsidRPr="00696F69" w:rsidTr="00B91752">
        <w:trPr>
          <w:trHeight w:val="169"/>
          <w:jc w:val="center"/>
        </w:trPr>
        <w:tc>
          <w:tcPr>
            <w:tcW w:w="1116" w:type="pct"/>
            <w:vMerge/>
          </w:tcPr>
          <w:p w:rsidR="00E138CA" w:rsidRPr="00BF6A07" w:rsidRDefault="00E138CA" w:rsidP="00B91752">
            <w:pPr>
              <w:pStyle w:val="002"/>
              <w:rPr>
                <w:lang w:eastAsia="en-US"/>
              </w:rPr>
            </w:pPr>
          </w:p>
        </w:tc>
        <w:tc>
          <w:tcPr>
            <w:tcW w:w="1207" w:type="pct"/>
            <w:vMerge/>
          </w:tcPr>
          <w:p w:rsidR="00E138CA" w:rsidRPr="00BF6A07" w:rsidRDefault="00E138CA" w:rsidP="00B91752">
            <w:pPr>
              <w:pStyle w:val="002"/>
              <w:rPr>
                <w:lang w:eastAsia="en-US"/>
              </w:rPr>
            </w:pPr>
          </w:p>
        </w:tc>
        <w:tc>
          <w:tcPr>
            <w:tcW w:w="1038" w:type="pct"/>
            <w:vMerge/>
          </w:tcPr>
          <w:p w:rsidR="00E138CA" w:rsidRPr="00BF6A07" w:rsidRDefault="00E138CA" w:rsidP="00B91752">
            <w:pPr>
              <w:pStyle w:val="002"/>
              <w:rPr>
                <w:lang w:eastAsia="en-US"/>
              </w:rPr>
            </w:pPr>
          </w:p>
        </w:tc>
        <w:tc>
          <w:tcPr>
            <w:tcW w:w="1143" w:type="pct"/>
          </w:tcPr>
          <w:p w:rsidR="00E138CA" w:rsidRPr="00BF6A07" w:rsidRDefault="00E138CA" w:rsidP="00B91752">
            <w:pPr>
              <w:pStyle w:val="002"/>
              <w:rPr>
                <w:lang w:eastAsia="en-US"/>
              </w:rPr>
            </w:pPr>
            <w:r w:rsidRPr="00BF6A07">
              <w:rPr>
                <w:lang w:eastAsia="en-US"/>
              </w:rPr>
              <w:t>300 машин</w:t>
            </w:r>
          </w:p>
        </w:tc>
        <w:tc>
          <w:tcPr>
            <w:tcW w:w="496" w:type="pct"/>
          </w:tcPr>
          <w:p w:rsidR="00E138CA" w:rsidRPr="00BF6A07" w:rsidRDefault="00E138CA" w:rsidP="00B91752">
            <w:pPr>
              <w:pStyle w:val="002"/>
              <w:rPr>
                <w:lang w:eastAsia="en-US"/>
              </w:rPr>
            </w:pPr>
            <w:r w:rsidRPr="00BF6A07">
              <w:rPr>
                <w:lang w:eastAsia="en-US"/>
              </w:rPr>
              <w:t>6,5</w:t>
            </w:r>
          </w:p>
        </w:tc>
      </w:tr>
    </w:tbl>
    <w:p w:rsidR="00E138CA" w:rsidRPr="00696F69" w:rsidRDefault="00E138CA" w:rsidP="00DB460E">
      <w:pPr>
        <w:pStyle w:val="001"/>
      </w:pPr>
      <w:r w:rsidRPr="00696F69">
        <w:t>5.9. В пересадочных узлах независимо от величины расчетных пассажиропотоков время передвижения на пересадку пассажиров не должно превышать 3 мин без учета времени ожидания транспорта. Коммуникационные элементы пересадочных узлов, разгрузочные площадки перед объектами массового посещения следует проектировать из условий обеспечения расчетной плотности движения потоков не более, чел./м</w:t>
      </w:r>
      <w:r w:rsidRPr="00696F69">
        <w:rPr>
          <w:vertAlign w:val="superscript"/>
        </w:rPr>
        <w:t>2</w:t>
      </w:r>
      <w:r w:rsidRPr="00696F69">
        <w:t xml:space="preserve"> : </w:t>
      </w:r>
    </w:p>
    <w:p w:rsidR="00E138CA" w:rsidRPr="00696F69" w:rsidRDefault="00E138CA" w:rsidP="00DB460E">
      <w:pPr>
        <w:pStyle w:val="001"/>
      </w:pPr>
      <w:r>
        <w:t xml:space="preserve">а) </w:t>
      </w:r>
      <w:r w:rsidRPr="00696F69">
        <w:t xml:space="preserve">1,0 - при одностороннем движении; </w:t>
      </w:r>
    </w:p>
    <w:p w:rsidR="00E138CA" w:rsidRPr="00696F69" w:rsidRDefault="00E138CA" w:rsidP="00DB460E">
      <w:pPr>
        <w:pStyle w:val="001"/>
      </w:pPr>
      <w:r>
        <w:t xml:space="preserve">б) </w:t>
      </w:r>
      <w:r w:rsidRPr="00696F69">
        <w:t xml:space="preserve">0,8 - при встречном движении; </w:t>
      </w:r>
    </w:p>
    <w:p w:rsidR="00E138CA" w:rsidRPr="00696F69" w:rsidRDefault="00E138CA" w:rsidP="00DB460E">
      <w:pPr>
        <w:pStyle w:val="001"/>
      </w:pPr>
      <w:r>
        <w:t xml:space="preserve">в) </w:t>
      </w:r>
      <w:r w:rsidRPr="00696F69">
        <w:t xml:space="preserve">0,5 - при устройстве распределительных площадок в местах пересечения; </w:t>
      </w:r>
    </w:p>
    <w:p w:rsidR="00E138CA" w:rsidRPr="00696F69" w:rsidRDefault="00E138CA" w:rsidP="00DB460E">
      <w:pPr>
        <w:pStyle w:val="001"/>
      </w:pPr>
      <w:r>
        <w:t xml:space="preserve">г) </w:t>
      </w:r>
      <w:r w:rsidRPr="00696F69">
        <w:t>0,3 - в центральных и конечных пересадочных узлах на линиях скоростного внеуличного транспорта.</w:t>
      </w:r>
    </w:p>
    <w:p w:rsidR="00E138CA" w:rsidRPr="00696F69" w:rsidRDefault="00E138CA" w:rsidP="00DB460E">
      <w:pPr>
        <w:pStyle w:val="001"/>
      </w:pPr>
      <w:r w:rsidRPr="00696F69">
        <w:t>5.10. Остановочные пункты общественного пассажирского транспорта следует размещать с обеспечением следующих требований:</w:t>
      </w:r>
    </w:p>
    <w:p w:rsidR="00E138CA" w:rsidRPr="00696F69" w:rsidRDefault="00E138CA" w:rsidP="00DB460E">
      <w:pPr>
        <w:pStyle w:val="001"/>
      </w:pPr>
      <w:r>
        <w:t xml:space="preserve">а) </w:t>
      </w:r>
      <w:r w:rsidRPr="00696F69">
        <w:t>в зонах транспортных развязок и пересечений – вне элементов развязок (съездов, въездов и прочего);</w:t>
      </w:r>
    </w:p>
    <w:p w:rsidR="00E138CA" w:rsidRPr="00696F69" w:rsidRDefault="00E138CA" w:rsidP="00DB460E">
      <w:pPr>
        <w:pStyle w:val="001"/>
      </w:pPr>
      <w:r>
        <w:t xml:space="preserve">б) </w:t>
      </w:r>
      <w:r w:rsidRPr="00696F69">
        <w:t>в случае, если стоящие на остановочных пунктах автобусы создают помехи движению транспортных потоков, следует предусматривать карманы.</w:t>
      </w:r>
    </w:p>
    <w:p w:rsidR="00E138CA" w:rsidRPr="00696F69" w:rsidRDefault="00E138CA" w:rsidP="00DB460E">
      <w:pPr>
        <w:pStyle w:val="001"/>
      </w:pPr>
      <w:r w:rsidRPr="00696F69">
        <w:t>5.11. Длина посадочной площадки на автобусных остановках должна быть не менее длины остановочной площадки. Ширина посадочной площадки должна быть не менее 3 м.</w:t>
      </w:r>
    </w:p>
    <w:p w:rsidR="00E138CA" w:rsidRPr="00696F69" w:rsidRDefault="00E138CA" w:rsidP="00DB460E">
      <w:pPr>
        <w:pStyle w:val="001"/>
      </w:pPr>
      <w:r w:rsidRPr="00696F69">
        <w:t>5.12. На конечных пунктах маршрутной сети общественного пассажирского транспорта следует предусматривать отстойно-разворотные площадки с учетом необходимости снятия с линии в межпиковый период около 30% подвижного состава.</w:t>
      </w:r>
    </w:p>
    <w:p w:rsidR="00E138CA" w:rsidRPr="00696F69" w:rsidRDefault="00E138CA" w:rsidP="00DB460E">
      <w:pPr>
        <w:pStyle w:val="001"/>
      </w:pPr>
      <w:r w:rsidRPr="00696F69">
        <w:t>5.13. В производственных зонах обслуживание общественным транспортом и длину пешеходных переходов от проходной предприятия до остановочных пунктов общественного транспорта следует предусматривать в зависимости от численности занятых на производстве:</w:t>
      </w:r>
    </w:p>
    <w:p w:rsidR="00E138CA" w:rsidRPr="00696F69" w:rsidRDefault="00E138CA" w:rsidP="00DB460E">
      <w:pPr>
        <w:pStyle w:val="001"/>
      </w:pPr>
      <w:r>
        <w:t xml:space="preserve">а) </w:t>
      </w:r>
      <w:r w:rsidRPr="00696F69">
        <w:t>производственные территории с численностью занятых до 500 человек должны примыкать к транспортно-пешеходным улицам;</w:t>
      </w:r>
    </w:p>
    <w:p w:rsidR="00E138CA" w:rsidRPr="00696F69" w:rsidRDefault="00E138CA" w:rsidP="00DB460E">
      <w:pPr>
        <w:pStyle w:val="001"/>
      </w:pPr>
      <w:r>
        <w:t xml:space="preserve">б) </w:t>
      </w:r>
      <w:r w:rsidRPr="00696F69">
        <w:t xml:space="preserve">производственные территории с численностью занятых от 500 до 5000 человек должны примыкать к улицам общегородского значения регулируемого движения, а удаленность главного входа производственной зоны до остановки общественного транспорта должна быть не более 200 м. </w:t>
      </w:r>
    </w:p>
    <w:p w:rsidR="00E138CA" w:rsidRPr="00696F69" w:rsidRDefault="00E138CA" w:rsidP="00DB460E">
      <w:pPr>
        <w:pStyle w:val="001"/>
      </w:pPr>
      <w:r w:rsidRPr="00696F69">
        <w:t>5.14. В городском округе должны быть предусмотрены территории для постоянного хранения (гаражи, крытые и открытые стоянки), временного хранения (парковки) и технического обслуживания легковых автомобилей всех категорий.</w:t>
      </w:r>
    </w:p>
    <w:p w:rsidR="00E138CA" w:rsidRPr="00696F69" w:rsidRDefault="00E138CA" w:rsidP="00DB460E">
      <w:pPr>
        <w:pStyle w:val="001"/>
      </w:pPr>
      <w:r w:rsidRPr="00696F69">
        <w:t>Сооружения для хранения, парковки и обслуживания легковых автомобилей (далее автостоянки) следует размещать с соблюдением нормативных радиусов доступности от обслуживаемых объектов, с учетом требований эффективного использования городских территорий, с обеспечением экологической безопасности.</w:t>
      </w:r>
    </w:p>
    <w:p w:rsidR="00E138CA" w:rsidRPr="00696F69" w:rsidRDefault="00E138CA" w:rsidP="00DB460E">
      <w:pPr>
        <w:pStyle w:val="001"/>
      </w:pPr>
      <w:r w:rsidRPr="00696F69">
        <w:t>5.15. Общая обеспеченность автостоянками для постоянного хранения автомобилей должна быть не менее 90% расчетного числа индивидуальных легковых автомобилей.</w:t>
      </w:r>
    </w:p>
    <w:p w:rsidR="00E138CA" w:rsidRPr="00696F69" w:rsidRDefault="00E138CA" w:rsidP="00DB460E">
      <w:pPr>
        <w:pStyle w:val="001"/>
      </w:pPr>
      <w:r w:rsidRPr="00696F69">
        <w:t>5.16. Открытые автостоянки для временного хранения легковых автомобилей следует предусматривать из расчета не менее чем для 70% расчетного парка индивидуальных легковых автомобилей (в условиях дефицита территорий следует предусматривать многоуровневые парковки и гаражи), в том числе:</w:t>
      </w:r>
    </w:p>
    <w:p w:rsidR="00E138CA" w:rsidRPr="00696F69" w:rsidRDefault="00E138CA" w:rsidP="00DB460E">
      <w:pPr>
        <w:pStyle w:val="001"/>
      </w:pPr>
      <w:r>
        <w:t xml:space="preserve">а) </w:t>
      </w:r>
      <w:r w:rsidRPr="00696F69">
        <w:t>жилые районы – 25%;</w:t>
      </w:r>
    </w:p>
    <w:p w:rsidR="00E138CA" w:rsidRPr="00696F69" w:rsidRDefault="00E138CA" w:rsidP="00DB460E">
      <w:pPr>
        <w:pStyle w:val="001"/>
      </w:pPr>
      <w:r>
        <w:t xml:space="preserve">б) </w:t>
      </w:r>
      <w:r w:rsidRPr="00696F69">
        <w:t>производственные зоны – 25%;</w:t>
      </w:r>
    </w:p>
    <w:p w:rsidR="00E138CA" w:rsidRPr="00696F69" w:rsidRDefault="00E138CA" w:rsidP="00DB460E">
      <w:pPr>
        <w:pStyle w:val="001"/>
      </w:pPr>
      <w:r>
        <w:t xml:space="preserve">в) </w:t>
      </w:r>
      <w:r w:rsidRPr="00696F69">
        <w:t>общегородские центры – 5%;</w:t>
      </w:r>
    </w:p>
    <w:p w:rsidR="00E138CA" w:rsidRPr="00696F69" w:rsidRDefault="00E138CA" w:rsidP="00DB460E">
      <w:pPr>
        <w:pStyle w:val="001"/>
      </w:pPr>
      <w:r>
        <w:t xml:space="preserve">г) </w:t>
      </w:r>
      <w:r w:rsidRPr="00696F69">
        <w:t>зоны массового кратковременного отдыха – 15%.</w:t>
      </w:r>
    </w:p>
    <w:p w:rsidR="00E138CA" w:rsidRPr="00696F69" w:rsidRDefault="00E138CA" w:rsidP="00DB460E">
      <w:pPr>
        <w:pStyle w:val="001"/>
      </w:pPr>
      <w:r w:rsidRPr="00696F69">
        <w:t>Допускается предусматривать сезонное хранение 10-15% парка легковых автомобилей на автостоянках открытого типа, расположенных за пределами селитебных территорий городского округа.</w:t>
      </w:r>
    </w:p>
    <w:p w:rsidR="00E138CA" w:rsidRPr="00696F69" w:rsidRDefault="00E138CA" w:rsidP="00DB460E">
      <w:pPr>
        <w:pStyle w:val="001"/>
      </w:pPr>
      <w:r w:rsidRPr="00696F69">
        <w:t>При определении общей потребности в местах для хранения следует также учитывать другие индивидуальные транспортные средства (мотоциклы, мотороллеры, мотоколяски, мопеды) с приведением их к одному расчетному виду (легковому автомобилю) с применением следующих коэффициентов:</w:t>
      </w:r>
    </w:p>
    <w:p w:rsidR="00E138CA" w:rsidRPr="00696F69" w:rsidRDefault="00E138CA" w:rsidP="00DB460E">
      <w:pPr>
        <w:pStyle w:val="001"/>
      </w:pPr>
      <w:r w:rsidRPr="00696F69">
        <w:t>мотоциклы и мотороллеры с колясками, мотоколяски – 0,5;</w:t>
      </w:r>
    </w:p>
    <w:p w:rsidR="00E138CA" w:rsidRPr="00696F69" w:rsidRDefault="00E138CA" w:rsidP="00DB460E">
      <w:pPr>
        <w:pStyle w:val="001"/>
      </w:pPr>
      <w:r w:rsidRPr="00696F69">
        <w:t>мотоциклы и мотороллеры без колясок – 0,25;</w:t>
      </w:r>
    </w:p>
    <w:p w:rsidR="00E138CA" w:rsidRPr="00696F69" w:rsidRDefault="00E138CA" w:rsidP="00DB460E">
      <w:pPr>
        <w:pStyle w:val="001"/>
      </w:pPr>
      <w:r w:rsidRPr="00696F69">
        <w:t>мопеды и велосипеды – 0,1.</w:t>
      </w:r>
    </w:p>
    <w:p w:rsidR="00E138CA" w:rsidRPr="00696F69" w:rsidRDefault="00E138CA" w:rsidP="00DB460E">
      <w:pPr>
        <w:pStyle w:val="001"/>
      </w:pPr>
      <w:r w:rsidRPr="00696F69">
        <w:t>Допускается предусматривать открытые стоянки для временного и постоянного хранения автомобилей в пределах улиц и дорог, граничащих с жилыми микрорайонами.</w:t>
      </w:r>
    </w:p>
    <w:p w:rsidR="00E138CA" w:rsidRPr="00696F69" w:rsidRDefault="00E138CA" w:rsidP="00DB460E">
      <w:pPr>
        <w:pStyle w:val="001"/>
      </w:pPr>
      <w:r w:rsidRPr="00696F69">
        <w:t>Гаражи для легковых автомобилей, встроенные или встроенно-пристроенные к жилым и общественным зданиям (за исключением школ, детских дошкольных учреждений и лечебных учреждений со стационаром), необходимо предусматривать в соответствии с требованиями СП 54.13330 и СНиП 31-06.</w:t>
      </w:r>
    </w:p>
    <w:p w:rsidR="00E138CA" w:rsidRPr="00696F69" w:rsidRDefault="00E138CA" w:rsidP="00DB460E">
      <w:pPr>
        <w:pStyle w:val="001"/>
        <w:outlineLvl w:val="0"/>
      </w:pPr>
      <w:r w:rsidRPr="00696F69">
        <w:t>5.17. Расстояние пешеходных подходов от стоянок для временного хранения легковых автомобилей следует принимать не более, м:</w:t>
      </w:r>
    </w:p>
    <w:p w:rsidR="00E138CA" w:rsidRPr="00696F69" w:rsidRDefault="00E138CA" w:rsidP="00DB460E">
      <w:pPr>
        <w:pStyle w:val="001"/>
      </w:pPr>
      <w:r>
        <w:t xml:space="preserve">а) </w:t>
      </w:r>
      <w:r w:rsidRPr="00696F69">
        <w:t>до входов в жилые дома – 100;</w:t>
      </w:r>
    </w:p>
    <w:p w:rsidR="00E138CA" w:rsidRPr="00696F69" w:rsidRDefault="00E138CA" w:rsidP="00DB460E">
      <w:pPr>
        <w:pStyle w:val="001"/>
      </w:pPr>
      <w:r>
        <w:t xml:space="preserve">б) </w:t>
      </w:r>
      <w:r w:rsidRPr="00696F69">
        <w:t>до пассажирских помещений вокзалов, входов в места крупных</w:t>
      </w:r>
      <w:r>
        <w:t xml:space="preserve"> </w:t>
      </w:r>
      <w:r w:rsidRPr="00696F69">
        <w:t>учреждений торговли и общественного питания – 150;</w:t>
      </w:r>
    </w:p>
    <w:p w:rsidR="00E138CA" w:rsidRPr="00696F69" w:rsidRDefault="00E138CA" w:rsidP="00DB460E">
      <w:pPr>
        <w:pStyle w:val="001"/>
      </w:pPr>
      <w:r>
        <w:t xml:space="preserve">в) </w:t>
      </w:r>
      <w:r w:rsidRPr="00696F69">
        <w:t>до прочих учреждений и предприятий обслуживания населения и</w:t>
      </w:r>
      <w:r>
        <w:t xml:space="preserve"> </w:t>
      </w:r>
      <w:r w:rsidRPr="00696F69">
        <w:t>административных зданий – 250;</w:t>
      </w:r>
    </w:p>
    <w:p w:rsidR="00E138CA" w:rsidRPr="00696F69" w:rsidRDefault="00E138CA" w:rsidP="00DB460E">
      <w:pPr>
        <w:pStyle w:val="001"/>
      </w:pPr>
      <w:r>
        <w:t xml:space="preserve">г) </w:t>
      </w:r>
      <w:r w:rsidRPr="00696F69">
        <w:t xml:space="preserve">до входов в парки, на выставки и стадионы – 400. </w:t>
      </w:r>
    </w:p>
    <w:p w:rsidR="00E138CA" w:rsidRPr="00696F69" w:rsidRDefault="00E138CA" w:rsidP="00DB460E">
      <w:pPr>
        <w:pStyle w:val="001"/>
      </w:pPr>
      <w:r w:rsidRPr="00696F69">
        <w:t>5.18. Размер земельных участков гаражей и стоянок легковых автомобилей следует принимать на одно машино-место, м</w:t>
      </w:r>
      <w:r w:rsidRPr="00696F69">
        <w:rPr>
          <w:vertAlign w:val="superscript"/>
        </w:rPr>
        <w:t>2</w:t>
      </w:r>
      <w:r w:rsidRPr="00696F69">
        <w:t>:</w:t>
      </w:r>
    </w:p>
    <w:p w:rsidR="00E138CA" w:rsidRPr="00696F69" w:rsidRDefault="00E138CA" w:rsidP="00DB460E">
      <w:pPr>
        <w:pStyle w:val="001"/>
      </w:pPr>
      <w:r>
        <w:t xml:space="preserve">а) </w:t>
      </w:r>
      <w:r w:rsidRPr="00696F69">
        <w:t>для гаражей - 30;</w:t>
      </w:r>
    </w:p>
    <w:p w:rsidR="00E138CA" w:rsidRPr="00696F69" w:rsidRDefault="00E138CA" w:rsidP="00DB460E">
      <w:pPr>
        <w:pStyle w:val="001"/>
      </w:pPr>
      <w:r>
        <w:t xml:space="preserve">б) </w:t>
      </w:r>
      <w:r w:rsidRPr="00696F69">
        <w:t>для наземных стоянок – 25.</w:t>
      </w:r>
    </w:p>
    <w:p w:rsidR="00E138CA" w:rsidRPr="00696F69" w:rsidRDefault="00E138CA" w:rsidP="00DB460E">
      <w:pPr>
        <w:pStyle w:val="001"/>
      </w:pPr>
      <w:r w:rsidRPr="00696F69">
        <w:t>5.19. Наименьшие расстояния до въездов в гаражи и выездов из них следует принимать, м:</w:t>
      </w:r>
    </w:p>
    <w:p w:rsidR="00E138CA" w:rsidRPr="00696F69" w:rsidRDefault="00E138CA" w:rsidP="00DB460E">
      <w:pPr>
        <w:pStyle w:val="001"/>
      </w:pPr>
      <w:r>
        <w:t xml:space="preserve">а) </w:t>
      </w:r>
      <w:r w:rsidRPr="00696F69">
        <w:t xml:space="preserve">от перекрестков улиц общегородского значения - 50, </w:t>
      </w:r>
    </w:p>
    <w:p w:rsidR="00E138CA" w:rsidRPr="00696F69" w:rsidRDefault="00E138CA" w:rsidP="00DB460E">
      <w:pPr>
        <w:pStyle w:val="001"/>
      </w:pPr>
      <w:r>
        <w:t xml:space="preserve">б) </w:t>
      </w:r>
      <w:r w:rsidRPr="00696F69">
        <w:t xml:space="preserve">улиц местного значения - 20, </w:t>
      </w:r>
    </w:p>
    <w:p w:rsidR="00E138CA" w:rsidRPr="00696F69" w:rsidRDefault="00E138CA" w:rsidP="00DB460E">
      <w:pPr>
        <w:pStyle w:val="001"/>
      </w:pPr>
      <w:r>
        <w:t xml:space="preserve">в) </w:t>
      </w:r>
      <w:r w:rsidRPr="00696F69">
        <w:t>от остановочных пунктов общественного пассажирского транспорта - 30.</w:t>
      </w:r>
    </w:p>
    <w:p w:rsidR="00E138CA" w:rsidRPr="00696F69" w:rsidRDefault="00E138CA" w:rsidP="00DB460E">
      <w:pPr>
        <w:pStyle w:val="001"/>
      </w:pPr>
      <w:r w:rsidRPr="00696F69">
        <w:t xml:space="preserve">5.20. Расстояния от наземных гаражей, открытых стоянок, предназначенных для постоянного и временного хранения легковых автомобилей, и станций технического обслуживания до жилых домов и общественных зданий, а также до участков школ, детских яслей-садов и лечебных учреждений стационарного типа, размещаемых на селитебных территориях, следует принимать не менее приведенных в таблице </w:t>
      </w:r>
      <w:r>
        <w:t>23.</w:t>
      </w:r>
    </w:p>
    <w:p w:rsidR="00E138CA" w:rsidRPr="00696F69" w:rsidRDefault="00E138CA" w:rsidP="00DB460E">
      <w:pPr>
        <w:pStyle w:val="001"/>
        <w:jc w:val="right"/>
      </w:pPr>
      <w:r w:rsidRPr="00696F69">
        <w:t xml:space="preserve">Таблица </w:t>
      </w:r>
      <w:r>
        <w:t>23</w:t>
      </w:r>
    </w:p>
    <w:tbl>
      <w:tblPr>
        <w:tblW w:w="4941" w:type="pct"/>
        <w:tblLayout w:type="fixed"/>
        <w:tblCellMar>
          <w:left w:w="0" w:type="dxa"/>
          <w:right w:w="0" w:type="dxa"/>
        </w:tblCellMar>
        <w:tblLook w:val="00A0"/>
      </w:tblPr>
      <w:tblGrid>
        <w:gridCol w:w="714"/>
        <w:gridCol w:w="3262"/>
        <w:gridCol w:w="1444"/>
        <w:gridCol w:w="995"/>
        <w:gridCol w:w="948"/>
        <w:gridCol w:w="984"/>
        <w:gridCol w:w="1283"/>
        <w:gridCol w:w="582"/>
      </w:tblGrid>
      <w:tr w:rsidR="00E138CA" w:rsidRPr="00696F69" w:rsidTr="00B91752">
        <w:trPr>
          <w:trHeight w:val="143"/>
          <w:tblHeader/>
        </w:trPr>
        <w:tc>
          <w:tcPr>
            <w:tcW w:w="35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п/п</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Здания, до которых определяется расстояние</w:t>
            </w:r>
          </w:p>
        </w:tc>
        <w:tc>
          <w:tcPr>
            <w:tcW w:w="3053" w:type="pct"/>
            <w:gridSpan w:val="6"/>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Расстояние, м</w:t>
            </w:r>
          </w:p>
        </w:tc>
      </w:tr>
      <w:tr w:rsidR="00E138CA" w:rsidRPr="00696F69" w:rsidTr="00B91752">
        <w:trPr>
          <w:tblHeader/>
        </w:trPr>
        <w:tc>
          <w:tcPr>
            <w:tcW w:w="35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p>
        </w:tc>
        <w:tc>
          <w:tcPr>
            <w:tcW w:w="2140" w:type="pct"/>
            <w:gridSpan w:val="4"/>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от гаражей и открытых стоянок при числе легковых автомобилей</w:t>
            </w:r>
          </w:p>
        </w:tc>
        <w:tc>
          <w:tcPr>
            <w:tcW w:w="913" w:type="pct"/>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от станций технического обслуживания при числе постов</w:t>
            </w:r>
          </w:p>
        </w:tc>
      </w:tr>
      <w:tr w:rsidR="00E138CA" w:rsidRPr="00696F69" w:rsidTr="00B91752">
        <w:trPr>
          <w:tblHeader/>
        </w:trPr>
        <w:tc>
          <w:tcPr>
            <w:tcW w:w="35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10 и менее</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11-50</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51-100</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101-300</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10 и менее</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11-30</w:t>
            </w:r>
          </w:p>
        </w:tc>
      </w:tr>
      <w:tr w:rsidR="00E138CA" w:rsidRPr="00696F69" w:rsidTr="00B91752">
        <w:trPr>
          <w:tblHeader/>
        </w:trPr>
        <w:tc>
          <w:tcPr>
            <w:tcW w:w="35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3</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4</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6</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7</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8</w:t>
            </w:r>
          </w:p>
        </w:tc>
      </w:tr>
      <w:tr w:rsidR="00E138CA" w:rsidRPr="00696F69" w:rsidTr="00B91752">
        <w:tc>
          <w:tcPr>
            <w:tcW w:w="35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jc w:val="left"/>
              <w:rPr>
                <w:lang w:eastAsia="en-US"/>
              </w:rPr>
            </w:pPr>
            <w:r w:rsidRPr="00BF6A07">
              <w:rPr>
                <w:lang w:eastAsia="en-US"/>
              </w:rPr>
              <w:t>Жилые дома</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10*</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15</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35</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15</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25</w:t>
            </w:r>
          </w:p>
        </w:tc>
      </w:tr>
      <w:tr w:rsidR="00E138CA" w:rsidRPr="00696F69" w:rsidTr="00B91752">
        <w:tc>
          <w:tcPr>
            <w:tcW w:w="35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jc w:val="left"/>
              <w:rPr>
                <w:lang w:eastAsia="en-US"/>
              </w:rPr>
            </w:pPr>
            <w:r w:rsidRPr="00BF6A07">
              <w:rPr>
                <w:lang w:eastAsia="en-US"/>
              </w:rPr>
              <w:t>В том числе торцы жилых домов без окон</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10*</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tabs>
                <w:tab w:val="center" w:pos="423"/>
              </w:tabs>
              <w:jc w:val="left"/>
              <w:rPr>
                <w:lang w:eastAsia="en-US"/>
              </w:rPr>
            </w:pPr>
            <w:r w:rsidRPr="00BF6A07">
              <w:rPr>
                <w:lang w:eastAsia="en-US"/>
              </w:rPr>
              <w:tab/>
              <w:t>10*</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25</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15</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25</w:t>
            </w:r>
          </w:p>
        </w:tc>
      </w:tr>
      <w:tr w:rsidR="00E138CA" w:rsidRPr="00696F69" w:rsidTr="00B91752">
        <w:tc>
          <w:tcPr>
            <w:tcW w:w="35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jc w:val="left"/>
              <w:rPr>
                <w:lang w:eastAsia="en-US"/>
              </w:rPr>
            </w:pPr>
            <w:r w:rsidRPr="00BF6A07">
              <w:rPr>
                <w:lang w:eastAsia="en-US"/>
              </w:rPr>
              <w:t>Общественные здания</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10*</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10*</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25</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15</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20</w:t>
            </w:r>
          </w:p>
        </w:tc>
      </w:tr>
      <w:tr w:rsidR="00E138CA" w:rsidRPr="00696F69" w:rsidTr="00B91752">
        <w:tc>
          <w:tcPr>
            <w:tcW w:w="35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jc w:val="left"/>
              <w:rPr>
                <w:lang w:eastAsia="en-US"/>
              </w:rPr>
            </w:pPr>
            <w:r w:rsidRPr="00BF6A07">
              <w:rPr>
                <w:lang w:eastAsia="en-US"/>
              </w:rPr>
              <w:t>Общеобразовательные школы и детские дошкольные учреждения</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15</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25</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50</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50</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50</w:t>
            </w:r>
          </w:p>
        </w:tc>
      </w:tr>
      <w:tr w:rsidR="00E138CA" w:rsidRPr="00696F69" w:rsidTr="00B91752">
        <w:tc>
          <w:tcPr>
            <w:tcW w:w="35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jc w:val="left"/>
              <w:rPr>
                <w:lang w:eastAsia="en-US"/>
              </w:rPr>
            </w:pPr>
            <w:r w:rsidRPr="00BF6A07">
              <w:rPr>
                <w:lang w:eastAsia="en-US"/>
              </w:rPr>
              <w:t>Лечебные учреждения со стационаром</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25</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50</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50</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50</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50</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E138CA" w:rsidRPr="00BF6A07" w:rsidRDefault="00E138CA" w:rsidP="00B91752">
            <w:pPr>
              <w:pStyle w:val="002"/>
              <w:rPr>
                <w:lang w:eastAsia="en-US"/>
              </w:rPr>
            </w:pPr>
            <w:r w:rsidRPr="00BF6A07">
              <w:rPr>
                <w:lang w:eastAsia="en-US"/>
              </w:rPr>
              <w:t>50</w:t>
            </w:r>
          </w:p>
        </w:tc>
      </w:tr>
    </w:tbl>
    <w:p w:rsidR="00E138CA" w:rsidRDefault="00E138CA" w:rsidP="00DB460E">
      <w:pPr>
        <w:pStyle w:val="001"/>
        <w:rPr>
          <w:sz w:val="24"/>
        </w:rPr>
      </w:pPr>
    </w:p>
    <w:p w:rsidR="00E138CA" w:rsidRPr="00696F69" w:rsidRDefault="00E138CA" w:rsidP="00DB460E">
      <w:pPr>
        <w:pStyle w:val="001"/>
        <w:rPr>
          <w:sz w:val="22"/>
          <w:szCs w:val="22"/>
        </w:rPr>
      </w:pPr>
      <w:r w:rsidRPr="00696F69">
        <w:rPr>
          <w:sz w:val="22"/>
          <w:szCs w:val="22"/>
        </w:rPr>
        <w:t xml:space="preserve">Примечания: </w:t>
      </w:r>
    </w:p>
    <w:p w:rsidR="00E138CA" w:rsidRPr="00696F69" w:rsidRDefault="00E138CA" w:rsidP="00DB460E">
      <w:pPr>
        <w:pStyle w:val="001"/>
        <w:rPr>
          <w:sz w:val="22"/>
          <w:szCs w:val="22"/>
        </w:rPr>
      </w:pPr>
      <w:r w:rsidRPr="00696F69">
        <w:rPr>
          <w:sz w:val="22"/>
          <w:szCs w:val="22"/>
        </w:rPr>
        <w:t xml:space="preserve">а) * </w:t>
      </w:r>
      <w:r>
        <w:rPr>
          <w:sz w:val="22"/>
          <w:szCs w:val="22"/>
        </w:rPr>
        <w:t>д</w:t>
      </w:r>
      <w:r w:rsidRPr="00696F69">
        <w:rPr>
          <w:sz w:val="22"/>
          <w:szCs w:val="22"/>
        </w:rPr>
        <w:t>ля зданий гаражей III-V степеней огнестойкости расстояния следует принимать не менее 12 м</w:t>
      </w:r>
      <w:r>
        <w:rPr>
          <w:sz w:val="22"/>
          <w:szCs w:val="22"/>
        </w:rPr>
        <w:t>;</w:t>
      </w:r>
    </w:p>
    <w:p w:rsidR="00E138CA" w:rsidRPr="00696F69" w:rsidRDefault="00E138CA" w:rsidP="00DB460E">
      <w:pPr>
        <w:pStyle w:val="001"/>
        <w:rPr>
          <w:sz w:val="22"/>
          <w:szCs w:val="22"/>
        </w:rPr>
      </w:pPr>
      <w:r w:rsidRPr="00696F69">
        <w:rPr>
          <w:sz w:val="22"/>
          <w:szCs w:val="22"/>
        </w:rPr>
        <w:t xml:space="preserve">Соответствие степени огнестойкости и предела огнестойкости строительных конструкций зданий, сооружений; класса конструктивной пожарной опасности и класса пожарной опасности строительных конструкций зданий, сооружений определяются в соответствии с требованиями таблицы 21, таблицы 22 Федерального закона от 22 июля 2008 года </w:t>
      </w:r>
      <w:r>
        <w:rPr>
          <w:sz w:val="22"/>
          <w:szCs w:val="22"/>
        </w:rPr>
        <w:t xml:space="preserve">№ </w:t>
      </w:r>
      <w:r w:rsidRPr="00696F69">
        <w:rPr>
          <w:sz w:val="22"/>
          <w:szCs w:val="22"/>
        </w:rPr>
        <w:t>123-ФЗ «Технический регламент о требованиях пожарной безопасности».</w:t>
      </w:r>
    </w:p>
    <w:p w:rsidR="00E138CA" w:rsidRPr="00696F69" w:rsidRDefault="00E138CA" w:rsidP="00DB460E">
      <w:pPr>
        <w:pStyle w:val="001"/>
        <w:rPr>
          <w:sz w:val="22"/>
          <w:szCs w:val="22"/>
        </w:rPr>
      </w:pPr>
      <w:r w:rsidRPr="00696F69">
        <w:rPr>
          <w:sz w:val="22"/>
          <w:szCs w:val="22"/>
        </w:rPr>
        <w:t xml:space="preserve">б) </w:t>
      </w:r>
      <w:r>
        <w:rPr>
          <w:sz w:val="22"/>
          <w:szCs w:val="22"/>
        </w:rPr>
        <w:t>р</w:t>
      </w:r>
      <w:r w:rsidRPr="00696F69">
        <w:rPr>
          <w:sz w:val="22"/>
          <w:szCs w:val="22"/>
        </w:rPr>
        <w:t>асстояния следует определять от окон жилых и общественных зданий и от границ земельных участков общеобразовательных школ, детских дошкольных учреждений и лечебных учреждений со стационаром до стен гар</w:t>
      </w:r>
      <w:r>
        <w:rPr>
          <w:sz w:val="22"/>
          <w:szCs w:val="22"/>
        </w:rPr>
        <w:t>ажа или границ открытой стоянки;</w:t>
      </w:r>
    </w:p>
    <w:p w:rsidR="00E138CA" w:rsidRPr="00696F69" w:rsidRDefault="00E138CA" w:rsidP="00DB460E">
      <w:pPr>
        <w:pStyle w:val="001"/>
        <w:rPr>
          <w:sz w:val="22"/>
          <w:szCs w:val="22"/>
        </w:rPr>
      </w:pPr>
      <w:r w:rsidRPr="00696F69">
        <w:rPr>
          <w:sz w:val="22"/>
          <w:szCs w:val="22"/>
        </w:rPr>
        <w:t xml:space="preserve">в) </w:t>
      </w:r>
      <w:r>
        <w:rPr>
          <w:sz w:val="22"/>
          <w:szCs w:val="22"/>
        </w:rPr>
        <w:t>р</w:t>
      </w:r>
      <w:r w:rsidRPr="00696F69">
        <w:rPr>
          <w:sz w:val="22"/>
          <w:szCs w:val="22"/>
        </w:rPr>
        <w:t>асстояния от секционных жилых домов до открытых площадок вместимостью 101-300 машин, размещаемых вдоль продольных фасадов, следует принимать не менее 50 м</w:t>
      </w:r>
      <w:r>
        <w:rPr>
          <w:sz w:val="22"/>
          <w:szCs w:val="22"/>
        </w:rPr>
        <w:t>;</w:t>
      </w:r>
    </w:p>
    <w:p w:rsidR="00E138CA" w:rsidRPr="00696F69" w:rsidRDefault="00E138CA" w:rsidP="00DB460E">
      <w:pPr>
        <w:pStyle w:val="001"/>
        <w:rPr>
          <w:sz w:val="22"/>
          <w:szCs w:val="22"/>
        </w:rPr>
      </w:pPr>
      <w:r w:rsidRPr="00696F69">
        <w:rPr>
          <w:sz w:val="22"/>
          <w:szCs w:val="22"/>
        </w:rPr>
        <w:t xml:space="preserve">г) </w:t>
      </w:r>
      <w:r>
        <w:rPr>
          <w:sz w:val="22"/>
          <w:szCs w:val="22"/>
        </w:rPr>
        <w:t>д</w:t>
      </w:r>
      <w:r w:rsidRPr="00696F69">
        <w:rPr>
          <w:sz w:val="22"/>
          <w:szCs w:val="22"/>
        </w:rPr>
        <w:t xml:space="preserve">ля гаражей I-II степеней огнестойкости указанные в таблице </w:t>
      </w:r>
      <w:r>
        <w:rPr>
          <w:sz w:val="22"/>
          <w:szCs w:val="22"/>
        </w:rPr>
        <w:t>23</w:t>
      </w:r>
      <w:r w:rsidRPr="00696F69">
        <w:rPr>
          <w:sz w:val="22"/>
          <w:szCs w:val="22"/>
        </w:rPr>
        <w:t xml:space="preserve"> расстояния допускается сокращать на 25% при отсутствии в гаражах открывающихся окон, а также въездов, ориентированных в стор</w:t>
      </w:r>
      <w:r>
        <w:rPr>
          <w:sz w:val="22"/>
          <w:szCs w:val="22"/>
        </w:rPr>
        <w:t>ону жилых и общественных зданий;</w:t>
      </w:r>
    </w:p>
    <w:p w:rsidR="00E138CA" w:rsidRPr="00696F69" w:rsidRDefault="00E138CA" w:rsidP="00DB460E">
      <w:pPr>
        <w:pStyle w:val="001"/>
        <w:rPr>
          <w:sz w:val="22"/>
          <w:szCs w:val="22"/>
        </w:rPr>
      </w:pPr>
      <w:r w:rsidRPr="00696F69">
        <w:rPr>
          <w:sz w:val="22"/>
          <w:szCs w:val="22"/>
        </w:rPr>
        <w:t xml:space="preserve">д) </w:t>
      </w:r>
      <w:r>
        <w:rPr>
          <w:sz w:val="22"/>
          <w:szCs w:val="22"/>
        </w:rPr>
        <w:t>г</w:t>
      </w:r>
      <w:r w:rsidRPr="00696F69">
        <w:rPr>
          <w:sz w:val="22"/>
          <w:szCs w:val="22"/>
        </w:rPr>
        <w:t>аражи и открытые стоянки для хранения легковых автомобилей вместимостью более 300 машино-мест и станции технического обслуживания при числе постов более 30 следует размещать вне жилых микрорайонов на производственной территории на расстоянии не менее 50 м от жилых домов. Расстояния определяются по согласованию с органами Государственного санита</w:t>
      </w:r>
      <w:r>
        <w:rPr>
          <w:sz w:val="22"/>
          <w:szCs w:val="22"/>
        </w:rPr>
        <w:t>рно-эпидемиологического надзора;</w:t>
      </w:r>
    </w:p>
    <w:p w:rsidR="00E138CA" w:rsidRPr="00696F69" w:rsidRDefault="00E138CA" w:rsidP="00DB460E">
      <w:pPr>
        <w:pStyle w:val="001"/>
        <w:rPr>
          <w:sz w:val="22"/>
          <w:szCs w:val="22"/>
        </w:rPr>
      </w:pPr>
      <w:r w:rsidRPr="00696F69">
        <w:rPr>
          <w:sz w:val="22"/>
          <w:szCs w:val="22"/>
        </w:rPr>
        <w:t xml:space="preserve">е) </w:t>
      </w:r>
      <w:r>
        <w:rPr>
          <w:sz w:val="22"/>
          <w:szCs w:val="22"/>
        </w:rPr>
        <w:t>д</w:t>
      </w:r>
      <w:r w:rsidRPr="00696F69">
        <w:rPr>
          <w:sz w:val="22"/>
          <w:szCs w:val="22"/>
        </w:rPr>
        <w:t xml:space="preserve">ля гаражей вместимостью более 10 машин указанные в таблице </w:t>
      </w:r>
      <w:r>
        <w:rPr>
          <w:sz w:val="22"/>
          <w:szCs w:val="22"/>
        </w:rPr>
        <w:t>23</w:t>
      </w:r>
      <w:r w:rsidRPr="00696F69">
        <w:rPr>
          <w:sz w:val="22"/>
          <w:szCs w:val="22"/>
        </w:rPr>
        <w:t xml:space="preserve"> расстояния допуск</w:t>
      </w:r>
      <w:r>
        <w:rPr>
          <w:sz w:val="22"/>
          <w:szCs w:val="22"/>
        </w:rPr>
        <w:t>ается принимать по интерполяции;</w:t>
      </w:r>
    </w:p>
    <w:p w:rsidR="00E138CA" w:rsidRPr="00696F69" w:rsidRDefault="00E138CA" w:rsidP="00DB460E">
      <w:pPr>
        <w:pStyle w:val="001"/>
        <w:rPr>
          <w:sz w:val="22"/>
          <w:szCs w:val="22"/>
        </w:rPr>
      </w:pPr>
      <w:r w:rsidRPr="00696F69">
        <w:rPr>
          <w:sz w:val="22"/>
          <w:szCs w:val="22"/>
        </w:rPr>
        <w:t xml:space="preserve">ж) </w:t>
      </w:r>
      <w:r>
        <w:rPr>
          <w:sz w:val="22"/>
          <w:szCs w:val="22"/>
        </w:rPr>
        <w:t>в</w:t>
      </w:r>
      <w:r w:rsidRPr="00696F69">
        <w:rPr>
          <w:sz w:val="22"/>
          <w:szCs w:val="22"/>
        </w:rPr>
        <w:t xml:space="preserve"> одноэтажных гаражах боксового типа, принадлежащих гражданам, допускается устройство погребов.</w:t>
      </w:r>
    </w:p>
    <w:p w:rsidR="00E138CA" w:rsidRPr="00696F69" w:rsidRDefault="00E138CA" w:rsidP="00DB460E">
      <w:pPr>
        <w:pStyle w:val="001"/>
      </w:pPr>
    </w:p>
    <w:p w:rsidR="00E138CA" w:rsidRPr="00696F69" w:rsidRDefault="00E138CA" w:rsidP="00DB460E">
      <w:pPr>
        <w:pStyle w:val="001"/>
        <w:rPr>
          <w:bCs/>
        </w:rPr>
      </w:pPr>
      <w:r w:rsidRPr="00696F69">
        <w:rPr>
          <w:bCs/>
        </w:rPr>
        <w:t xml:space="preserve">5.21. Станции технического обслуживания автомобилей (СТО) следует проектировать из расчета один пост на каждые 200 легковых автомобилей от общего парка легкового автотранспорта городского округа, принимая размеры их земельных участков по таблице </w:t>
      </w:r>
      <w:r>
        <w:rPr>
          <w:bCs/>
        </w:rPr>
        <w:t>24</w:t>
      </w:r>
      <w:r w:rsidRPr="00696F69">
        <w:rPr>
          <w:bCs/>
        </w:rPr>
        <w:t>.</w:t>
      </w:r>
    </w:p>
    <w:p w:rsidR="00E138CA" w:rsidRPr="00696F69" w:rsidRDefault="00E138CA" w:rsidP="00DB460E">
      <w:pPr>
        <w:pStyle w:val="001"/>
        <w:jc w:val="right"/>
      </w:pPr>
      <w:r w:rsidRPr="00696F69">
        <w:t xml:space="preserve">Таблица </w:t>
      </w:r>
      <w:r>
        <w:t>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387"/>
        <w:gridCol w:w="986"/>
        <w:gridCol w:w="997"/>
        <w:gridCol w:w="991"/>
        <w:gridCol w:w="1110"/>
      </w:tblGrid>
      <w:tr w:rsidR="00E138CA" w:rsidRPr="006B38DB" w:rsidTr="00B91752">
        <w:trPr>
          <w:trHeight w:val="454"/>
        </w:trPr>
        <w:tc>
          <w:tcPr>
            <w:tcW w:w="3050" w:type="pct"/>
          </w:tcPr>
          <w:p w:rsidR="00E138CA" w:rsidRPr="00BF6A07" w:rsidRDefault="00E138CA" w:rsidP="00B91752">
            <w:pPr>
              <w:pStyle w:val="002"/>
              <w:jc w:val="left"/>
              <w:rPr>
                <w:lang w:eastAsia="en-US"/>
              </w:rPr>
            </w:pPr>
            <w:r w:rsidRPr="00BF6A07">
              <w:rPr>
                <w:lang w:eastAsia="en-US"/>
              </w:rPr>
              <w:t>Количество постов</w:t>
            </w:r>
          </w:p>
        </w:tc>
        <w:tc>
          <w:tcPr>
            <w:tcW w:w="471" w:type="pct"/>
          </w:tcPr>
          <w:p w:rsidR="00E138CA" w:rsidRPr="00BF6A07" w:rsidRDefault="00E138CA" w:rsidP="00B91752">
            <w:pPr>
              <w:pStyle w:val="002"/>
              <w:rPr>
                <w:lang w:eastAsia="en-US"/>
              </w:rPr>
            </w:pPr>
            <w:r w:rsidRPr="00BF6A07">
              <w:rPr>
                <w:lang w:eastAsia="en-US"/>
              </w:rPr>
              <w:t>10</w:t>
            </w:r>
          </w:p>
        </w:tc>
        <w:tc>
          <w:tcPr>
            <w:tcW w:w="476" w:type="pct"/>
          </w:tcPr>
          <w:p w:rsidR="00E138CA" w:rsidRPr="00BF6A07" w:rsidRDefault="00E138CA" w:rsidP="00B91752">
            <w:pPr>
              <w:pStyle w:val="002"/>
              <w:rPr>
                <w:lang w:eastAsia="en-US"/>
              </w:rPr>
            </w:pPr>
            <w:r w:rsidRPr="00BF6A07">
              <w:rPr>
                <w:lang w:eastAsia="en-US"/>
              </w:rPr>
              <w:t>15</w:t>
            </w:r>
          </w:p>
        </w:tc>
        <w:tc>
          <w:tcPr>
            <w:tcW w:w="473" w:type="pct"/>
          </w:tcPr>
          <w:p w:rsidR="00E138CA" w:rsidRPr="00BF6A07" w:rsidRDefault="00E138CA" w:rsidP="00B91752">
            <w:pPr>
              <w:pStyle w:val="002"/>
              <w:rPr>
                <w:lang w:eastAsia="en-US"/>
              </w:rPr>
            </w:pPr>
            <w:r w:rsidRPr="00BF6A07">
              <w:rPr>
                <w:lang w:eastAsia="en-US"/>
              </w:rPr>
              <w:t>25</w:t>
            </w:r>
          </w:p>
        </w:tc>
        <w:tc>
          <w:tcPr>
            <w:tcW w:w="530" w:type="pct"/>
          </w:tcPr>
          <w:p w:rsidR="00E138CA" w:rsidRPr="00BF6A07" w:rsidRDefault="00E138CA" w:rsidP="00B91752">
            <w:pPr>
              <w:pStyle w:val="002"/>
              <w:rPr>
                <w:lang w:eastAsia="en-US"/>
              </w:rPr>
            </w:pPr>
            <w:r w:rsidRPr="00BF6A07">
              <w:rPr>
                <w:lang w:eastAsia="en-US"/>
              </w:rPr>
              <w:t>40</w:t>
            </w:r>
          </w:p>
        </w:tc>
      </w:tr>
      <w:tr w:rsidR="00E138CA" w:rsidRPr="006B38DB" w:rsidTr="00B91752">
        <w:trPr>
          <w:trHeight w:val="454"/>
        </w:trPr>
        <w:tc>
          <w:tcPr>
            <w:tcW w:w="3050" w:type="pct"/>
          </w:tcPr>
          <w:p w:rsidR="00E138CA" w:rsidRPr="00BF6A07" w:rsidRDefault="00E138CA" w:rsidP="00B91752">
            <w:pPr>
              <w:pStyle w:val="002"/>
              <w:jc w:val="left"/>
              <w:rPr>
                <w:lang w:eastAsia="en-US"/>
              </w:rPr>
            </w:pPr>
            <w:r w:rsidRPr="00BF6A07">
              <w:rPr>
                <w:lang w:eastAsia="en-US"/>
              </w:rPr>
              <w:t>Размеры земельных участков дляСТО, га</w:t>
            </w:r>
          </w:p>
        </w:tc>
        <w:tc>
          <w:tcPr>
            <w:tcW w:w="471" w:type="pct"/>
          </w:tcPr>
          <w:p w:rsidR="00E138CA" w:rsidRPr="00BF6A07" w:rsidRDefault="00E138CA" w:rsidP="00B91752">
            <w:pPr>
              <w:pStyle w:val="002"/>
              <w:rPr>
                <w:lang w:eastAsia="en-US"/>
              </w:rPr>
            </w:pPr>
            <w:r w:rsidRPr="00BF6A07">
              <w:rPr>
                <w:lang w:eastAsia="en-US"/>
              </w:rPr>
              <w:t>1,0</w:t>
            </w:r>
          </w:p>
        </w:tc>
        <w:tc>
          <w:tcPr>
            <w:tcW w:w="476" w:type="pct"/>
          </w:tcPr>
          <w:p w:rsidR="00E138CA" w:rsidRPr="00BF6A07" w:rsidRDefault="00E138CA" w:rsidP="00B91752">
            <w:pPr>
              <w:pStyle w:val="002"/>
              <w:rPr>
                <w:lang w:eastAsia="en-US"/>
              </w:rPr>
            </w:pPr>
            <w:r w:rsidRPr="00BF6A07">
              <w:rPr>
                <w:lang w:eastAsia="en-US"/>
              </w:rPr>
              <w:t>1,5</w:t>
            </w:r>
          </w:p>
        </w:tc>
        <w:tc>
          <w:tcPr>
            <w:tcW w:w="473" w:type="pct"/>
          </w:tcPr>
          <w:p w:rsidR="00E138CA" w:rsidRPr="00BF6A07" w:rsidRDefault="00E138CA" w:rsidP="00B91752">
            <w:pPr>
              <w:pStyle w:val="002"/>
              <w:rPr>
                <w:lang w:eastAsia="en-US"/>
              </w:rPr>
            </w:pPr>
            <w:r w:rsidRPr="00BF6A07">
              <w:rPr>
                <w:lang w:eastAsia="en-US"/>
              </w:rPr>
              <w:t>2,0</w:t>
            </w:r>
          </w:p>
        </w:tc>
        <w:tc>
          <w:tcPr>
            <w:tcW w:w="530" w:type="pct"/>
          </w:tcPr>
          <w:p w:rsidR="00E138CA" w:rsidRPr="00BF6A07" w:rsidRDefault="00E138CA" w:rsidP="00B91752">
            <w:pPr>
              <w:pStyle w:val="002"/>
              <w:rPr>
                <w:lang w:eastAsia="en-US"/>
              </w:rPr>
            </w:pPr>
            <w:r w:rsidRPr="00BF6A07">
              <w:rPr>
                <w:lang w:eastAsia="en-US"/>
              </w:rPr>
              <w:t>3,5</w:t>
            </w:r>
          </w:p>
        </w:tc>
      </w:tr>
    </w:tbl>
    <w:p w:rsidR="00E138CA" w:rsidRPr="006B38DB" w:rsidRDefault="00E138CA" w:rsidP="00DB460E">
      <w:pPr>
        <w:pStyle w:val="001"/>
        <w:rPr>
          <w:bCs/>
        </w:rPr>
      </w:pPr>
    </w:p>
    <w:p w:rsidR="00E138CA" w:rsidRPr="006B38DB" w:rsidRDefault="00E138CA" w:rsidP="00DB460E">
      <w:pPr>
        <w:pStyle w:val="001"/>
        <w:rPr>
          <w:bCs/>
        </w:rPr>
      </w:pPr>
      <w:r w:rsidRPr="006B38DB">
        <w:rPr>
          <w:bCs/>
        </w:rPr>
        <w:t>5.22. Автозаправочные станции (АЗС) следует проектировать из расчета одна топливораздаточная колонка на 1200 легковых автомобилей общего парка легкового автотранспорта городского округа, принимая размеры их земельных участков по таблице 25.</w:t>
      </w:r>
    </w:p>
    <w:p w:rsidR="00E138CA" w:rsidRPr="006B38DB" w:rsidRDefault="00E138CA" w:rsidP="00DB460E">
      <w:pPr>
        <w:pStyle w:val="001"/>
        <w:jc w:val="right"/>
      </w:pPr>
      <w:r w:rsidRPr="006B38DB">
        <w:t>Таблица 25</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18"/>
        <w:gridCol w:w="659"/>
        <w:gridCol w:w="582"/>
        <w:gridCol w:w="582"/>
        <w:gridCol w:w="731"/>
        <w:gridCol w:w="633"/>
      </w:tblGrid>
      <w:tr w:rsidR="00E138CA" w:rsidRPr="00696F69" w:rsidTr="00B91752">
        <w:trPr>
          <w:trHeight w:val="454"/>
        </w:trPr>
        <w:tc>
          <w:tcPr>
            <w:tcW w:w="3439" w:type="pct"/>
          </w:tcPr>
          <w:p w:rsidR="00E138CA" w:rsidRPr="00BF6A07" w:rsidRDefault="00E138CA" w:rsidP="00B91752">
            <w:pPr>
              <w:pStyle w:val="002"/>
              <w:jc w:val="left"/>
              <w:rPr>
                <w:lang w:eastAsia="en-US"/>
              </w:rPr>
            </w:pPr>
            <w:r w:rsidRPr="00BF6A07">
              <w:rPr>
                <w:lang w:eastAsia="en-US"/>
              </w:rPr>
              <w:t>Количество топливораздаточных колонок</w:t>
            </w:r>
          </w:p>
        </w:tc>
        <w:tc>
          <w:tcPr>
            <w:tcW w:w="323" w:type="pct"/>
          </w:tcPr>
          <w:p w:rsidR="00E138CA" w:rsidRPr="00BF6A07" w:rsidRDefault="00E138CA" w:rsidP="00B91752">
            <w:pPr>
              <w:pStyle w:val="002"/>
              <w:rPr>
                <w:lang w:eastAsia="en-US"/>
              </w:rPr>
            </w:pPr>
            <w:r w:rsidRPr="00BF6A07">
              <w:rPr>
                <w:lang w:eastAsia="en-US"/>
              </w:rPr>
              <w:t>2</w:t>
            </w:r>
          </w:p>
        </w:tc>
        <w:tc>
          <w:tcPr>
            <w:tcW w:w="285" w:type="pct"/>
          </w:tcPr>
          <w:p w:rsidR="00E138CA" w:rsidRPr="00BF6A07" w:rsidRDefault="00E138CA" w:rsidP="00B91752">
            <w:pPr>
              <w:pStyle w:val="002"/>
              <w:rPr>
                <w:lang w:eastAsia="en-US"/>
              </w:rPr>
            </w:pPr>
            <w:r w:rsidRPr="00BF6A07">
              <w:rPr>
                <w:lang w:eastAsia="en-US"/>
              </w:rPr>
              <w:t>5</w:t>
            </w:r>
          </w:p>
        </w:tc>
        <w:tc>
          <w:tcPr>
            <w:tcW w:w="285" w:type="pct"/>
          </w:tcPr>
          <w:p w:rsidR="00E138CA" w:rsidRPr="00BF6A07" w:rsidRDefault="00E138CA" w:rsidP="00B91752">
            <w:pPr>
              <w:pStyle w:val="002"/>
              <w:rPr>
                <w:lang w:eastAsia="en-US"/>
              </w:rPr>
            </w:pPr>
            <w:r w:rsidRPr="00BF6A07">
              <w:rPr>
                <w:lang w:eastAsia="en-US"/>
              </w:rPr>
              <w:t>7</w:t>
            </w:r>
          </w:p>
        </w:tc>
        <w:tc>
          <w:tcPr>
            <w:tcW w:w="358" w:type="pct"/>
          </w:tcPr>
          <w:p w:rsidR="00E138CA" w:rsidRPr="00BF6A07" w:rsidRDefault="00E138CA" w:rsidP="00B91752">
            <w:pPr>
              <w:pStyle w:val="002"/>
              <w:rPr>
                <w:lang w:eastAsia="en-US"/>
              </w:rPr>
            </w:pPr>
            <w:r w:rsidRPr="00BF6A07">
              <w:rPr>
                <w:lang w:eastAsia="en-US"/>
              </w:rPr>
              <w:t>9</w:t>
            </w:r>
          </w:p>
        </w:tc>
        <w:tc>
          <w:tcPr>
            <w:tcW w:w="310" w:type="pct"/>
          </w:tcPr>
          <w:p w:rsidR="00E138CA" w:rsidRPr="00BF6A07" w:rsidRDefault="00E138CA" w:rsidP="00B91752">
            <w:pPr>
              <w:pStyle w:val="002"/>
              <w:rPr>
                <w:lang w:eastAsia="en-US"/>
              </w:rPr>
            </w:pPr>
            <w:r w:rsidRPr="00BF6A07">
              <w:rPr>
                <w:lang w:eastAsia="en-US"/>
              </w:rPr>
              <w:t>11</w:t>
            </w:r>
          </w:p>
        </w:tc>
      </w:tr>
      <w:tr w:rsidR="00E138CA" w:rsidRPr="00696F69" w:rsidTr="00B91752">
        <w:trPr>
          <w:trHeight w:val="454"/>
        </w:trPr>
        <w:tc>
          <w:tcPr>
            <w:tcW w:w="3439" w:type="pct"/>
          </w:tcPr>
          <w:p w:rsidR="00E138CA" w:rsidRPr="00BF6A07" w:rsidRDefault="00E138CA" w:rsidP="00B91752">
            <w:pPr>
              <w:pStyle w:val="002"/>
              <w:jc w:val="left"/>
              <w:rPr>
                <w:lang w:eastAsia="en-US"/>
              </w:rPr>
            </w:pPr>
            <w:r w:rsidRPr="00BF6A07">
              <w:rPr>
                <w:lang w:eastAsia="en-US"/>
              </w:rPr>
              <w:t>Размеры земельных участков для АЗС, га</w:t>
            </w:r>
          </w:p>
        </w:tc>
        <w:tc>
          <w:tcPr>
            <w:tcW w:w="323" w:type="pct"/>
          </w:tcPr>
          <w:p w:rsidR="00E138CA" w:rsidRPr="00BF6A07" w:rsidRDefault="00E138CA" w:rsidP="00B91752">
            <w:pPr>
              <w:pStyle w:val="002"/>
              <w:rPr>
                <w:lang w:eastAsia="en-US"/>
              </w:rPr>
            </w:pPr>
            <w:r w:rsidRPr="00BF6A07">
              <w:rPr>
                <w:lang w:eastAsia="en-US"/>
              </w:rPr>
              <w:t>0,1</w:t>
            </w:r>
          </w:p>
        </w:tc>
        <w:tc>
          <w:tcPr>
            <w:tcW w:w="285" w:type="pct"/>
          </w:tcPr>
          <w:p w:rsidR="00E138CA" w:rsidRPr="00BF6A07" w:rsidRDefault="00E138CA" w:rsidP="00B91752">
            <w:pPr>
              <w:pStyle w:val="002"/>
              <w:rPr>
                <w:lang w:eastAsia="en-US"/>
              </w:rPr>
            </w:pPr>
            <w:r w:rsidRPr="00BF6A07">
              <w:rPr>
                <w:lang w:eastAsia="en-US"/>
              </w:rPr>
              <w:t>0,2</w:t>
            </w:r>
          </w:p>
        </w:tc>
        <w:tc>
          <w:tcPr>
            <w:tcW w:w="285" w:type="pct"/>
          </w:tcPr>
          <w:p w:rsidR="00E138CA" w:rsidRPr="00BF6A07" w:rsidRDefault="00E138CA" w:rsidP="00B91752">
            <w:pPr>
              <w:pStyle w:val="002"/>
              <w:rPr>
                <w:lang w:eastAsia="en-US"/>
              </w:rPr>
            </w:pPr>
            <w:r w:rsidRPr="00BF6A07">
              <w:rPr>
                <w:lang w:eastAsia="en-US"/>
              </w:rPr>
              <w:t>0,3</w:t>
            </w:r>
          </w:p>
        </w:tc>
        <w:tc>
          <w:tcPr>
            <w:tcW w:w="358" w:type="pct"/>
          </w:tcPr>
          <w:p w:rsidR="00E138CA" w:rsidRPr="00BF6A07" w:rsidRDefault="00E138CA" w:rsidP="00B91752">
            <w:pPr>
              <w:pStyle w:val="002"/>
              <w:rPr>
                <w:lang w:eastAsia="en-US"/>
              </w:rPr>
            </w:pPr>
            <w:r w:rsidRPr="00BF6A07">
              <w:rPr>
                <w:lang w:eastAsia="en-US"/>
              </w:rPr>
              <w:t>0,35</w:t>
            </w:r>
          </w:p>
        </w:tc>
        <w:tc>
          <w:tcPr>
            <w:tcW w:w="310" w:type="pct"/>
          </w:tcPr>
          <w:p w:rsidR="00E138CA" w:rsidRPr="00BF6A07" w:rsidRDefault="00E138CA" w:rsidP="00B91752">
            <w:pPr>
              <w:pStyle w:val="002"/>
              <w:rPr>
                <w:lang w:eastAsia="en-US"/>
              </w:rPr>
            </w:pPr>
            <w:r w:rsidRPr="00BF6A07">
              <w:rPr>
                <w:lang w:eastAsia="en-US"/>
              </w:rPr>
              <w:t>0,4</w:t>
            </w:r>
          </w:p>
        </w:tc>
      </w:tr>
    </w:tbl>
    <w:p w:rsidR="00E138CA" w:rsidRPr="00696F69" w:rsidRDefault="00E138CA" w:rsidP="00DB460E">
      <w:pPr>
        <w:pStyle w:val="001"/>
      </w:pPr>
      <w:r w:rsidRPr="00696F69">
        <w:t xml:space="preserve">5.23. Моечные пункты автотранспорта (мойки) размещаются в составе предприятий по обслуживанию автомобилей в соответствии с требованиями ВСН 01–89. </w:t>
      </w:r>
    </w:p>
    <w:p w:rsidR="00E138CA" w:rsidRDefault="00E138CA" w:rsidP="00DB460E">
      <w:pPr>
        <w:pStyle w:val="001"/>
        <w:jc w:val="center"/>
      </w:pPr>
      <w:bookmarkStart w:id="34" w:name="_Toc470085127"/>
      <w:r w:rsidRPr="00696F69">
        <w:t>6. Расчетные показатели в сфере инженерного обеспечения</w:t>
      </w:r>
      <w:bookmarkEnd w:id="34"/>
    </w:p>
    <w:p w:rsidR="00E138CA" w:rsidRPr="00696F69" w:rsidRDefault="00E138CA" w:rsidP="00DB460E">
      <w:pPr>
        <w:pStyle w:val="001"/>
        <w:jc w:val="center"/>
      </w:pPr>
    </w:p>
    <w:p w:rsidR="00E138CA" w:rsidRPr="00696F69" w:rsidRDefault="00E138CA" w:rsidP="00DB460E">
      <w:pPr>
        <w:pStyle w:val="001"/>
        <w:outlineLvl w:val="0"/>
      </w:pPr>
      <w:bookmarkStart w:id="35" w:name="_Toc470085128"/>
      <w:r w:rsidRPr="00696F69">
        <w:t>6.1. Общие положения</w:t>
      </w:r>
      <w:bookmarkEnd w:id="35"/>
      <w:r>
        <w:t>.</w:t>
      </w:r>
    </w:p>
    <w:p w:rsidR="00E138CA" w:rsidRPr="00696F69" w:rsidRDefault="00E138CA" w:rsidP="00DB460E">
      <w:pPr>
        <w:pStyle w:val="001"/>
      </w:pPr>
      <w:r w:rsidRPr="00696F69">
        <w:t xml:space="preserve">6.1.1. Зона инженерной инфраструктуры предназначена для размещения объектов, сооружений и коммуникаций инженерной инфраструктуры, в том числе водоснабжения, канализации, санитарной очистки, тепло–, газо– и электроснабжения, связи, радиовещания и телевидения, пожарной и охранной сигнализации, диспетчеризации систем инженерного оборудования, а также для установления санитарно–защитных зон и зон санитарной охраны данных объектов, сооружений и коммуникаций. </w:t>
      </w:r>
    </w:p>
    <w:p w:rsidR="00E138CA" w:rsidRPr="00696F69" w:rsidRDefault="00E138CA" w:rsidP="00DB460E">
      <w:pPr>
        <w:pStyle w:val="001"/>
      </w:pPr>
      <w:r w:rsidRPr="00696F69">
        <w:t>6.1.2. При размещении объектов, сооружений и коммуникаций инженерной инфраструктуры в целях предотвращения вредного воздействия перечисленных объектов на жилую, общественную застройку и рекреационные зоны устанавливаются санитарно–защитные зоны в соответствии с требованиями действующего законодательства и настоящих нормативов.</w:t>
      </w:r>
    </w:p>
    <w:p w:rsidR="00E138CA" w:rsidRPr="00696F69" w:rsidRDefault="00E138CA" w:rsidP="00DB460E">
      <w:pPr>
        <w:pStyle w:val="001"/>
      </w:pPr>
      <w:r w:rsidRPr="00696F69">
        <w:t>Для санитарной охраны источников водоснабжения, водопроводных сооружений и территорий, на которых они расположены, от возможного загрязнения устанавливаются зоны санитарной охраны.</w:t>
      </w:r>
    </w:p>
    <w:p w:rsidR="00E138CA" w:rsidRPr="00696F69" w:rsidRDefault="00E138CA" w:rsidP="00DB460E">
      <w:pPr>
        <w:pStyle w:val="001"/>
      </w:pPr>
      <w:r w:rsidRPr="00696F69">
        <w:t>6.1.3. Проектирование объектов, сооружений и коммуникаций инженерной инфраструктуры должно осуществляться на основе теплотехнических расчетов их температурного режима и окружающих грунтов с учетом:</w:t>
      </w:r>
    </w:p>
    <w:p w:rsidR="00E138CA" w:rsidRPr="00696F69" w:rsidRDefault="00E138CA" w:rsidP="00DB460E">
      <w:pPr>
        <w:pStyle w:val="001"/>
      </w:pPr>
      <w:r>
        <w:t xml:space="preserve">а) </w:t>
      </w:r>
      <w:r w:rsidRPr="00696F69">
        <w:t>теплового взаимовлияния инженерных коммуникаций зданий на всей</w:t>
      </w:r>
      <w:r>
        <w:t xml:space="preserve"> </w:t>
      </w:r>
      <w:r w:rsidRPr="00696F69">
        <w:t>застраиваемой территории с оценкой возможных нарушений эксплуатационной надежности;</w:t>
      </w:r>
    </w:p>
    <w:p w:rsidR="00E138CA" w:rsidRPr="00696F69" w:rsidRDefault="00E138CA" w:rsidP="00DB460E">
      <w:pPr>
        <w:pStyle w:val="001"/>
      </w:pPr>
      <w:r>
        <w:t xml:space="preserve">б) </w:t>
      </w:r>
      <w:r w:rsidRPr="00696F69">
        <w:t>возможного изменения уровня грунтовых вод и влияния этих изменений</w:t>
      </w:r>
      <w:r>
        <w:t xml:space="preserve"> </w:t>
      </w:r>
      <w:r w:rsidRPr="00696F69">
        <w:t>на эксплуатационную надежность сетей;</w:t>
      </w:r>
    </w:p>
    <w:p w:rsidR="00E138CA" w:rsidRPr="00696F69" w:rsidRDefault="00E138CA" w:rsidP="00DB460E">
      <w:pPr>
        <w:pStyle w:val="001"/>
      </w:pPr>
      <w:r>
        <w:t xml:space="preserve">в) </w:t>
      </w:r>
      <w:r w:rsidRPr="00696F69">
        <w:t>изменению степени пучинистости грунтов.</w:t>
      </w:r>
    </w:p>
    <w:p w:rsidR="00E138CA" w:rsidRPr="00696F69" w:rsidRDefault="00E138CA" w:rsidP="00DB460E">
      <w:pPr>
        <w:pStyle w:val="001"/>
        <w:rPr>
          <w:color w:val="000000"/>
        </w:rPr>
      </w:pPr>
      <w:r w:rsidRPr="00696F69">
        <w:t xml:space="preserve">6.1.4. Для обслуживания основных коммуникаций следует, как правило, проектировать </w:t>
      </w:r>
      <w:r w:rsidRPr="00696F69">
        <w:rPr>
          <w:color w:val="000000"/>
        </w:rPr>
        <w:t>сооружения беспроводных автономных систем связи, обеспечивающих надежный обмен информацией.</w:t>
      </w:r>
    </w:p>
    <w:p w:rsidR="00E138CA" w:rsidRPr="00696F69" w:rsidRDefault="00E138CA" w:rsidP="00DB460E">
      <w:pPr>
        <w:pStyle w:val="001"/>
        <w:rPr>
          <w:color w:val="000000"/>
        </w:rPr>
      </w:pPr>
      <w:r w:rsidRPr="00696F69">
        <w:rPr>
          <w:color w:val="000000"/>
        </w:rPr>
        <w:t>6.1.5. При блокировании надземных и подземных сооружений необходимо проектировать совмещенные трассы трубопроводов различного назначения и использовать одни и те же каналы, тоннели (наземные и подземные) для их прокладки.</w:t>
      </w:r>
    </w:p>
    <w:p w:rsidR="00E138CA" w:rsidRPr="00696F69" w:rsidRDefault="00E138CA" w:rsidP="00DB460E">
      <w:pPr>
        <w:pStyle w:val="001"/>
        <w:rPr>
          <w:color w:val="000000"/>
        </w:rPr>
      </w:pPr>
      <w:r w:rsidRPr="00696F69">
        <w:rPr>
          <w:color w:val="000000"/>
        </w:rPr>
        <w:t>6.1.6. Проектирование инженерных систем водоснабжения, канализации, теплоснабжения, газоснабжения, электроснабжения и связи следует осуществлять на основе схем водоснабжения, канализации, теплоснабжения, газоснабжения и энергоснабжения, разработанных и утвержденных в установленном порядке.</w:t>
      </w:r>
    </w:p>
    <w:p w:rsidR="00E138CA" w:rsidRPr="00696F69" w:rsidRDefault="00E138CA" w:rsidP="00DB460E">
      <w:pPr>
        <w:pStyle w:val="001"/>
        <w:rPr>
          <w:color w:val="000000"/>
        </w:rPr>
      </w:pPr>
      <w:r w:rsidRPr="00696F69">
        <w:rPr>
          <w:color w:val="000000"/>
        </w:rPr>
        <w:t>Инженерные системы следует рассчитывать исходя из соответствующих нормативов расчетной плотности населения, принятой на расчетный срок, удельного среднесуточного норматива потребления и общей площади жилой застройки, определяемой документацией.</w:t>
      </w:r>
    </w:p>
    <w:p w:rsidR="00E138CA" w:rsidRPr="00696F69" w:rsidRDefault="00E138CA" w:rsidP="00DB460E">
      <w:pPr>
        <w:pStyle w:val="001"/>
        <w:rPr>
          <w:sz w:val="22"/>
          <w:szCs w:val="22"/>
        </w:rPr>
      </w:pPr>
      <w:r w:rsidRPr="00696F69">
        <w:rPr>
          <w:sz w:val="22"/>
          <w:szCs w:val="22"/>
        </w:rPr>
        <w:t xml:space="preserve">Примечание: </w:t>
      </w:r>
    </w:p>
    <w:p w:rsidR="00E138CA" w:rsidRPr="00696F69" w:rsidRDefault="00E138CA" w:rsidP="00DB460E">
      <w:pPr>
        <w:pStyle w:val="001"/>
        <w:rPr>
          <w:sz w:val="22"/>
          <w:szCs w:val="22"/>
        </w:rPr>
      </w:pPr>
      <w:r w:rsidRPr="00696F69">
        <w:rPr>
          <w:sz w:val="22"/>
          <w:szCs w:val="22"/>
        </w:rPr>
        <w:t xml:space="preserve"> Согласно ГОСТ Р ИСО 16818-2011 «Проектирование инженерных систем здания. Эффективность использования энергии. Термины и определения» инженерная система здания: система, обеспечивающая поддержание требуемых внутренних метеорологических параметров в помещениях здания и функционирование здания в соответствии с его назначением. </w:t>
      </w:r>
    </w:p>
    <w:p w:rsidR="00E138CA" w:rsidRPr="00696F69" w:rsidRDefault="00E138CA" w:rsidP="00DB460E">
      <w:pPr>
        <w:pStyle w:val="001"/>
        <w:rPr>
          <w:sz w:val="22"/>
          <w:szCs w:val="22"/>
        </w:rPr>
      </w:pPr>
      <w:r w:rsidRPr="00696F69">
        <w:rPr>
          <w:sz w:val="22"/>
          <w:szCs w:val="22"/>
        </w:rPr>
        <w:t>К инженерным системам относятся системы отопления, охлаждения, вентиляции, кондиционирования воздуха, водоснабжения, водоотведения, мусороудаления, электроснабжения и т.п.</w:t>
      </w:r>
    </w:p>
    <w:p w:rsidR="00E138CA" w:rsidRPr="00696F69" w:rsidRDefault="00E138CA" w:rsidP="00DB460E">
      <w:pPr>
        <w:pStyle w:val="001"/>
        <w:outlineLvl w:val="0"/>
      </w:pPr>
      <w:bookmarkStart w:id="36" w:name="_Toc470085129"/>
      <w:r w:rsidRPr="00696F69">
        <w:t>6.2. Водоснабжение</w:t>
      </w:r>
      <w:bookmarkEnd w:id="36"/>
    </w:p>
    <w:p w:rsidR="00E138CA" w:rsidRPr="00696F69" w:rsidRDefault="00E138CA" w:rsidP="00DB460E">
      <w:pPr>
        <w:pStyle w:val="001"/>
        <w:rPr>
          <w:color w:val="000000"/>
        </w:rPr>
      </w:pPr>
      <w:r w:rsidRPr="00696F69">
        <w:rPr>
          <w:color w:val="000000"/>
        </w:rPr>
        <w:t xml:space="preserve">6.2.1.  Выбор схемы и системы водоснабжения следует производить с учетом особенностей объекта или группы объектов, требуемых расходов воды на различных этапах их развития, источников водоснабжения, требований к напорам, качеству воды и обеспеченности ее подачи. </w:t>
      </w:r>
    </w:p>
    <w:p w:rsidR="00E138CA" w:rsidRPr="00696F69" w:rsidRDefault="00E138CA" w:rsidP="00DB460E">
      <w:pPr>
        <w:pStyle w:val="001"/>
        <w:rPr>
          <w:sz w:val="22"/>
          <w:szCs w:val="22"/>
        </w:rPr>
      </w:pPr>
      <w:r w:rsidRPr="00696F69">
        <w:rPr>
          <w:sz w:val="22"/>
          <w:szCs w:val="22"/>
        </w:rPr>
        <w:t xml:space="preserve">Примечание: </w:t>
      </w:r>
    </w:p>
    <w:p w:rsidR="00E138CA" w:rsidRPr="00696F69" w:rsidRDefault="00E138CA" w:rsidP="00DB460E">
      <w:pPr>
        <w:pStyle w:val="001"/>
        <w:rPr>
          <w:color w:val="000000"/>
          <w:sz w:val="22"/>
          <w:szCs w:val="22"/>
        </w:rPr>
      </w:pPr>
      <w:r w:rsidRPr="00696F69">
        <w:rPr>
          <w:sz w:val="22"/>
          <w:szCs w:val="22"/>
        </w:rPr>
        <w:t xml:space="preserve">1. Система водоснабжения представляет комплекс сооружений, самотечных и напорных сетей, служащий </w:t>
      </w:r>
      <w:r w:rsidRPr="00696F69">
        <w:rPr>
          <w:color w:val="000000"/>
          <w:sz w:val="22"/>
          <w:szCs w:val="22"/>
        </w:rPr>
        <w:t>для забора воды из источников водоснабжения, ее очистки до нормативных показателей и подачи потребителю.</w:t>
      </w:r>
    </w:p>
    <w:p w:rsidR="00E138CA" w:rsidRPr="00696F69" w:rsidRDefault="00E138CA" w:rsidP="00DB460E">
      <w:pPr>
        <w:pStyle w:val="001"/>
        <w:rPr>
          <w:color w:val="000000"/>
          <w:sz w:val="22"/>
          <w:szCs w:val="22"/>
        </w:rPr>
      </w:pPr>
      <w:r w:rsidRPr="00696F69">
        <w:rPr>
          <w:color w:val="000000"/>
          <w:sz w:val="22"/>
          <w:szCs w:val="22"/>
        </w:rPr>
        <w:t>2. Под схемой водоснабжения понимают генеральный план объекта водоснабжения с указанными на нем всеми водопроводными сооружениями.</w:t>
      </w:r>
    </w:p>
    <w:p w:rsidR="00E138CA" w:rsidRPr="00696F69" w:rsidRDefault="00E138CA" w:rsidP="00DB460E">
      <w:pPr>
        <w:pStyle w:val="001"/>
      </w:pPr>
      <w:bookmarkStart w:id="37" w:name="пункт_расчет_среднесут_водопотр"/>
      <w:r w:rsidRPr="00696F69">
        <w:t>6.2.2.</w:t>
      </w:r>
      <w:bookmarkEnd w:id="37"/>
      <w:r w:rsidRPr="00696F69">
        <w:t xml:space="preserve"> Расчетное среднесуточное водопотребление городского округа определяется как сумма расходов воды на хозяйственно-бытовые нужды и нужды промышленных предприятий с учетом расхода воды на поливку.</w:t>
      </w:r>
    </w:p>
    <w:p w:rsidR="00E138CA" w:rsidRPr="00696F69" w:rsidRDefault="00E138CA" w:rsidP="00DB460E">
      <w:pPr>
        <w:pStyle w:val="001"/>
      </w:pPr>
      <w:r w:rsidRPr="00696F69">
        <w:t>Расход воды на хозяйственно-бытовые нужды определяется с учетом расхода воды по отдельным объектам различных категорий потребителей в соответствии с нормами:</w:t>
      </w:r>
    </w:p>
    <w:p w:rsidR="00E138CA" w:rsidRPr="00696F69" w:rsidRDefault="00E138CA" w:rsidP="00DB460E">
      <w:pPr>
        <w:pStyle w:val="001"/>
      </w:pPr>
      <w:r w:rsidRPr="00696F69">
        <w:t>расчетные (удельные) средние за год суточные расходы воды (стоков) в</w:t>
      </w:r>
      <w:r>
        <w:t xml:space="preserve"> </w:t>
      </w:r>
      <w:r w:rsidRPr="00696F69">
        <w:t xml:space="preserve">жилых зданиях (Таблица </w:t>
      </w:r>
      <w:r>
        <w:t>26</w:t>
      </w:r>
      <w:r w:rsidRPr="00696F69">
        <w:t>);</w:t>
      </w:r>
    </w:p>
    <w:p w:rsidR="00E138CA" w:rsidRPr="00696F69" w:rsidRDefault="00E138CA" w:rsidP="00DB460E">
      <w:pPr>
        <w:pStyle w:val="001"/>
      </w:pPr>
      <w:r w:rsidRPr="00696F69">
        <w:t>расчетные (удельные) средние за год суточные расходы воды в зданиях</w:t>
      </w:r>
      <w:r>
        <w:t xml:space="preserve"> </w:t>
      </w:r>
      <w:r w:rsidRPr="00696F69">
        <w:t xml:space="preserve">общественного и промышленного назначения (Таблица </w:t>
      </w:r>
      <w:r>
        <w:t>27</w:t>
      </w:r>
      <w:r w:rsidRPr="00696F69">
        <w:t>).</w:t>
      </w:r>
    </w:p>
    <w:p w:rsidR="00E138CA" w:rsidRPr="00696F69" w:rsidRDefault="00E138CA" w:rsidP="00DB460E">
      <w:pPr>
        <w:pStyle w:val="001"/>
        <w:jc w:val="right"/>
      </w:pPr>
      <w:r w:rsidRPr="00696F69">
        <w:t xml:space="preserve">Таблица </w:t>
      </w:r>
      <w:r>
        <w:t>26</w:t>
      </w:r>
    </w:p>
    <w:tbl>
      <w:tblPr>
        <w:tblW w:w="4874" w:type="pct"/>
        <w:tblInd w:w="108" w:type="dxa"/>
        <w:tblBorders>
          <w:top w:val="single" w:sz="4" w:space="0" w:color="auto"/>
          <w:left w:val="single" w:sz="4" w:space="0" w:color="auto"/>
          <w:bottom w:val="single" w:sz="4" w:space="0" w:color="auto"/>
          <w:right w:val="single" w:sz="4" w:space="0" w:color="auto"/>
        </w:tblBorders>
        <w:tblLook w:val="0000"/>
      </w:tblPr>
      <w:tblGrid>
        <w:gridCol w:w="596"/>
        <w:gridCol w:w="5406"/>
        <w:gridCol w:w="2656"/>
        <w:gridCol w:w="1549"/>
      </w:tblGrid>
      <w:tr w:rsidR="00E138CA" w:rsidRPr="00696F69" w:rsidTr="00B91752">
        <w:trPr>
          <w:trHeight w:val="1124"/>
        </w:trPr>
        <w:tc>
          <w:tcPr>
            <w:tcW w:w="292"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п/п</w:t>
            </w:r>
          </w:p>
        </w:tc>
        <w:tc>
          <w:tcPr>
            <w:tcW w:w="2648" w:type="pct"/>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Жилые здания</w:t>
            </w:r>
          </w:p>
        </w:tc>
        <w:tc>
          <w:tcPr>
            <w:tcW w:w="1301" w:type="pct"/>
            <w:tcBorders>
              <w:top w:val="single" w:sz="4" w:space="0" w:color="auto"/>
              <w:left w:val="single" w:sz="4" w:space="0" w:color="auto"/>
            </w:tcBorders>
            <w:vAlign w:val="center"/>
          </w:tcPr>
          <w:p w:rsidR="00E138CA" w:rsidRPr="00BF6A07" w:rsidRDefault="00E138CA" w:rsidP="00B91752">
            <w:pPr>
              <w:pStyle w:val="002"/>
              <w:rPr>
                <w:lang w:eastAsia="en-US"/>
              </w:rPr>
            </w:pPr>
            <w:r w:rsidRPr="00BF6A07">
              <w:rPr>
                <w:lang w:eastAsia="en-US"/>
              </w:rPr>
              <w:t>Общий расход воды (стоков) л/сут.</w:t>
            </w:r>
          </w:p>
          <w:p w:rsidR="00E138CA" w:rsidRPr="00BF6A07" w:rsidRDefault="00E138CA" w:rsidP="00B91752">
            <w:pPr>
              <w:pStyle w:val="002"/>
              <w:rPr>
                <w:lang w:eastAsia="en-US"/>
              </w:rPr>
            </w:pPr>
            <w:r w:rsidRPr="00BF6A07">
              <w:rPr>
                <w:lang w:eastAsia="en-US"/>
              </w:rPr>
              <w:t>на 1 жителя</w:t>
            </w:r>
          </w:p>
        </w:tc>
        <w:tc>
          <w:tcPr>
            <w:tcW w:w="759" w:type="pct"/>
            <w:tcBorders>
              <w:top w:val="single" w:sz="4" w:space="0" w:color="auto"/>
              <w:left w:val="single" w:sz="4" w:space="0" w:color="auto"/>
            </w:tcBorders>
            <w:vAlign w:val="center"/>
          </w:tcPr>
          <w:p w:rsidR="00E138CA" w:rsidRPr="00BF6A07" w:rsidRDefault="00E138CA" w:rsidP="00B91752">
            <w:pPr>
              <w:pStyle w:val="002"/>
              <w:rPr>
                <w:lang w:eastAsia="en-US"/>
              </w:rPr>
            </w:pPr>
            <w:r w:rsidRPr="00BF6A07">
              <w:rPr>
                <w:lang w:eastAsia="en-US"/>
              </w:rPr>
              <w:t>в том числе горячей</w:t>
            </w:r>
          </w:p>
        </w:tc>
      </w:tr>
      <w:tr w:rsidR="00E138CA" w:rsidRPr="00696F69" w:rsidTr="00B91752">
        <w:tc>
          <w:tcPr>
            <w:tcW w:w="292" w:type="pct"/>
            <w:tcBorders>
              <w:top w:val="single" w:sz="4" w:space="0" w:color="auto"/>
              <w:bottom w:val="single" w:sz="4" w:space="0" w:color="auto"/>
              <w:right w:val="single" w:sz="4" w:space="0" w:color="auto"/>
            </w:tcBorders>
          </w:tcPr>
          <w:p w:rsidR="00E138CA" w:rsidRPr="00BF6A07" w:rsidRDefault="00E138CA" w:rsidP="00B91752">
            <w:pPr>
              <w:pStyle w:val="002"/>
              <w:ind w:left="34"/>
              <w:rPr>
                <w:lang w:eastAsia="en-US"/>
              </w:rPr>
            </w:pPr>
            <w:r w:rsidRPr="00BF6A07">
              <w:rPr>
                <w:lang w:eastAsia="en-US"/>
              </w:rPr>
              <w:t>1</w:t>
            </w:r>
          </w:p>
        </w:tc>
        <w:tc>
          <w:tcPr>
            <w:tcW w:w="26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1301"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w:t>
            </w:r>
          </w:p>
        </w:tc>
        <w:tc>
          <w:tcPr>
            <w:tcW w:w="759"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4</w:t>
            </w:r>
          </w:p>
        </w:tc>
      </w:tr>
      <w:tr w:rsidR="00E138CA" w:rsidRPr="00696F69" w:rsidTr="00B91752">
        <w:tc>
          <w:tcPr>
            <w:tcW w:w="292" w:type="pct"/>
            <w:tcBorders>
              <w:top w:val="single" w:sz="4" w:space="0" w:color="auto"/>
              <w:bottom w:val="single" w:sz="4" w:space="0" w:color="auto"/>
              <w:right w:val="single" w:sz="4" w:space="0" w:color="auto"/>
            </w:tcBorders>
          </w:tcPr>
          <w:p w:rsidR="00E138CA" w:rsidRPr="00BF6A07" w:rsidRDefault="00E138CA" w:rsidP="00B91752">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С водопроводом и канализацией без ванн</w:t>
            </w:r>
          </w:p>
        </w:tc>
        <w:tc>
          <w:tcPr>
            <w:tcW w:w="1301"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100</w:t>
            </w:r>
          </w:p>
        </w:tc>
        <w:tc>
          <w:tcPr>
            <w:tcW w:w="759"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40</w:t>
            </w:r>
          </w:p>
        </w:tc>
      </w:tr>
      <w:tr w:rsidR="00E138CA" w:rsidRPr="00696F69" w:rsidTr="00B91752">
        <w:tc>
          <w:tcPr>
            <w:tcW w:w="292" w:type="pct"/>
            <w:tcBorders>
              <w:top w:val="single" w:sz="4" w:space="0" w:color="auto"/>
              <w:bottom w:val="single" w:sz="4" w:space="0" w:color="auto"/>
              <w:right w:val="single" w:sz="4" w:space="0" w:color="auto"/>
            </w:tcBorders>
          </w:tcPr>
          <w:p w:rsidR="00E138CA" w:rsidRPr="00BF6A07" w:rsidRDefault="00E138CA" w:rsidP="00B91752">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То же, с газоснабжением</w:t>
            </w:r>
          </w:p>
        </w:tc>
        <w:tc>
          <w:tcPr>
            <w:tcW w:w="1301"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120</w:t>
            </w:r>
          </w:p>
        </w:tc>
        <w:tc>
          <w:tcPr>
            <w:tcW w:w="759"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48</w:t>
            </w:r>
          </w:p>
        </w:tc>
      </w:tr>
      <w:tr w:rsidR="00E138CA" w:rsidRPr="00696F69" w:rsidTr="00B91752">
        <w:tc>
          <w:tcPr>
            <w:tcW w:w="292" w:type="pct"/>
            <w:tcBorders>
              <w:top w:val="single" w:sz="4" w:space="0" w:color="auto"/>
              <w:bottom w:val="single" w:sz="4" w:space="0" w:color="auto"/>
              <w:right w:val="single" w:sz="4" w:space="0" w:color="auto"/>
            </w:tcBorders>
          </w:tcPr>
          <w:p w:rsidR="00E138CA" w:rsidRPr="00BF6A07" w:rsidRDefault="00E138CA" w:rsidP="00B91752">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С водопроводом, канализацией и ваннами с водонагревателями, работающими на твердом топливе</w:t>
            </w:r>
          </w:p>
        </w:tc>
        <w:tc>
          <w:tcPr>
            <w:tcW w:w="1301"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150</w:t>
            </w:r>
          </w:p>
        </w:tc>
        <w:tc>
          <w:tcPr>
            <w:tcW w:w="759"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60</w:t>
            </w:r>
          </w:p>
        </w:tc>
      </w:tr>
      <w:tr w:rsidR="00E138CA" w:rsidRPr="00696F69" w:rsidTr="00B91752">
        <w:tc>
          <w:tcPr>
            <w:tcW w:w="292" w:type="pct"/>
            <w:tcBorders>
              <w:top w:val="single" w:sz="4" w:space="0" w:color="auto"/>
              <w:bottom w:val="single" w:sz="4" w:space="0" w:color="auto"/>
              <w:right w:val="single" w:sz="4" w:space="0" w:color="auto"/>
            </w:tcBorders>
          </w:tcPr>
          <w:p w:rsidR="00E138CA" w:rsidRPr="00BF6A07" w:rsidRDefault="00E138CA" w:rsidP="00B91752">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То же, с газовыми водонагревателями</w:t>
            </w:r>
          </w:p>
        </w:tc>
        <w:tc>
          <w:tcPr>
            <w:tcW w:w="1301"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210</w:t>
            </w:r>
          </w:p>
        </w:tc>
        <w:tc>
          <w:tcPr>
            <w:tcW w:w="759"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85</w:t>
            </w:r>
          </w:p>
        </w:tc>
      </w:tr>
      <w:tr w:rsidR="00E138CA" w:rsidRPr="00696F69" w:rsidTr="00B91752">
        <w:tc>
          <w:tcPr>
            <w:tcW w:w="292" w:type="pct"/>
            <w:tcBorders>
              <w:top w:val="single" w:sz="4" w:space="0" w:color="auto"/>
              <w:bottom w:val="single" w:sz="4" w:space="0" w:color="auto"/>
              <w:right w:val="single" w:sz="4" w:space="0" w:color="auto"/>
            </w:tcBorders>
          </w:tcPr>
          <w:p w:rsidR="00E138CA" w:rsidRPr="00BF6A07" w:rsidRDefault="00E138CA" w:rsidP="00B91752">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С централизованным горячим водоснабжением и сидячими ваннами</w:t>
            </w:r>
          </w:p>
        </w:tc>
        <w:tc>
          <w:tcPr>
            <w:tcW w:w="1301"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w:t>
            </w:r>
          </w:p>
        </w:tc>
        <w:tc>
          <w:tcPr>
            <w:tcW w:w="759"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95</w:t>
            </w:r>
          </w:p>
        </w:tc>
      </w:tr>
      <w:tr w:rsidR="00E138CA" w:rsidRPr="00696F69" w:rsidTr="00B91752">
        <w:tc>
          <w:tcPr>
            <w:tcW w:w="292" w:type="pct"/>
            <w:tcBorders>
              <w:top w:val="single" w:sz="4" w:space="0" w:color="auto"/>
              <w:bottom w:val="single" w:sz="4" w:space="0" w:color="auto"/>
              <w:right w:val="single" w:sz="4" w:space="0" w:color="auto"/>
            </w:tcBorders>
          </w:tcPr>
          <w:p w:rsidR="00E138CA" w:rsidRPr="00BF6A07" w:rsidRDefault="00E138CA" w:rsidP="00B91752">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То же, с ваннами длиной более 1500-1700 мм</w:t>
            </w:r>
          </w:p>
        </w:tc>
        <w:tc>
          <w:tcPr>
            <w:tcW w:w="1301"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250</w:t>
            </w:r>
          </w:p>
        </w:tc>
        <w:tc>
          <w:tcPr>
            <w:tcW w:w="759"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110</w:t>
            </w:r>
          </w:p>
        </w:tc>
      </w:tr>
    </w:tbl>
    <w:p w:rsidR="00E138CA" w:rsidRPr="00696F69" w:rsidRDefault="00E138CA" w:rsidP="00DB460E">
      <w:pPr>
        <w:pStyle w:val="001"/>
      </w:pPr>
    </w:p>
    <w:p w:rsidR="00E138CA" w:rsidRPr="00696F69" w:rsidRDefault="00E138CA" w:rsidP="00DB460E">
      <w:pPr>
        <w:pStyle w:val="001"/>
        <w:rPr>
          <w:sz w:val="22"/>
          <w:szCs w:val="22"/>
        </w:rPr>
      </w:pPr>
      <w:r w:rsidRPr="00696F69">
        <w:rPr>
          <w:sz w:val="22"/>
          <w:szCs w:val="22"/>
        </w:rPr>
        <w:t>Примечания:</w:t>
      </w:r>
    </w:p>
    <w:p w:rsidR="00E138CA" w:rsidRPr="00696F69" w:rsidRDefault="00E138CA" w:rsidP="00DB460E">
      <w:pPr>
        <w:pStyle w:val="001"/>
        <w:rPr>
          <w:sz w:val="22"/>
          <w:szCs w:val="22"/>
        </w:rPr>
      </w:pPr>
      <w:r w:rsidRPr="00696F69">
        <w:rPr>
          <w:sz w:val="22"/>
          <w:szCs w:val="22"/>
        </w:rPr>
        <w:t xml:space="preserve">а) Расход воды на полив территорий, прилегающих к жилым домам, должен учитываться дополнительно в соответствии с таблицей </w:t>
      </w:r>
      <w:r>
        <w:rPr>
          <w:sz w:val="22"/>
          <w:szCs w:val="22"/>
        </w:rPr>
        <w:t>27;</w:t>
      </w:r>
    </w:p>
    <w:p w:rsidR="00E138CA" w:rsidRPr="00696F69" w:rsidRDefault="00E138CA" w:rsidP="00DB460E">
      <w:pPr>
        <w:pStyle w:val="001"/>
        <w:rPr>
          <w:sz w:val="22"/>
          <w:szCs w:val="22"/>
        </w:rPr>
      </w:pPr>
      <w:r w:rsidRPr="00696F69">
        <w:rPr>
          <w:sz w:val="22"/>
          <w:szCs w:val="22"/>
        </w:rPr>
        <w:t>б) Использование приведенных значений расходов воды для коммерческих расчетов за воду не допускается.</w:t>
      </w:r>
    </w:p>
    <w:p w:rsidR="00E138CA" w:rsidRDefault="00E138CA" w:rsidP="00DB460E">
      <w:pPr>
        <w:pStyle w:val="001"/>
      </w:pPr>
    </w:p>
    <w:p w:rsidR="00E138CA" w:rsidRDefault="00E138CA" w:rsidP="00DB460E">
      <w:pPr>
        <w:pStyle w:val="001"/>
        <w:jc w:val="right"/>
      </w:pPr>
    </w:p>
    <w:p w:rsidR="00E138CA" w:rsidRDefault="00E138CA" w:rsidP="00DB460E">
      <w:pPr>
        <w:pStyle w:val="001"/>
        <w:jc w:val="right"/>
      </w:pPr>
    </w:p>
    <w:p w:rsidR="00E138CA" w:rsidRDefault="00E138CA" w:rsidP="00DB460E">
      <w:pPr>
        <w:pStyle w:val="001"/>
        <w:jc w:val="right"/>
      </w:pPr>
    </w:p>
    <w:p w:rsidR="00E138CA" w:rsidRPr="00696F69" w:rsidRDefault="00E138CA" w:rsidP="00DB460E">
      <w:pPr>
        <w:pStyle w:val="001"/>
        <w:jc w:val="right"/>
      </w:pPr>
      <w:r w:rsidRPr="00696F69">
        <w:t xml:space="preserve">Таблица </w:t>
      </w:r>
      <w:r>
        <w:t>27</w:t>
      </w:r>
    </w:p>
    <w:tbl>
      <w:tblPr>
        <w:tblW w:w="4873" w:type="pct"/>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901"/>
        <w:gridCol w:w="2711"/>
        <w:gridCol w:w="1959"/>
        <w:gridCol w:w="1014"/>
        <w:gridCol w:w="1163"/>
        <w:gridCol w:w="2457"/>
      </w:tblGrid>
      <w:tr w:rsidR="00E138CA" w:rsidRPr="00696F69" w:rsidTr="00B91752">
        <w:trPr>
          <w:tblHeader/>
        </w:trPr>
        <w:tc>
          <w:tcPr>
            <w:tcW w:w="441" w:type="pct"/>
            <w:vMerge w:val="restart"/>
            <w:tcBorders>
              <w:top w:val="single" w:sz="4" w:space="0" w:color="auto"/>
              <w:right w:val="single" w:sz="4" w:space="0" w:color="auto"/>
            </w:tcBorders>
          </w:tcPr>
          <w:p w:rsidR="00E138CA" w:rsidRPr="00BF6A07" w:rsidRDefault="00E138CA" w:rsidP="00B91752">
            <w:pPr>
              <w:pStyle w:val="002"/>
              <w:rPr>
                <w:lang w:eastAsia="en-US"/>
              </w:rPr>
            </w:pPr>
          </w:p>
          <w:p w:rsidR="00E138CA" w:rsidRPr="00BF6A07" w:rsidRDefault="00E138CA" w:rsidP="00B91752">
            <w:pPr>
              <w:pStyle w:val="002"/>
              <w:rPr>
                <w:lang w:eastAsia="en-US"/>
              </w:rPr>
            </w:pPr>
          </w:p>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п/п</w:t>
            </w:r>
          </w:p>
        </w:tc>
        <w:tc>
          <w:tcPr>
            <w:tcW w:w="1328" w:type="pct"/>
            <w:vMerge w:val="restart"/>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Водопотребители</w:t>
            </w:r>
          </w:p>
        </w:tc>
        <w:tc>
          <w:tcPr>
            <w:tcW w:w="960" w:type="pct"/>
            <w:vMerge w:val="restar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r w:rsidRPr="00BF6A07">
              <w:rPr>
                <w:lang w:eastAsia="en-US"/>
              </w:rPr>
              <w:t>Единица измерения</w:t>
            </w:r>
          </w:p>
        </w:tc>
        <w:tc>
          <w:tcPr>
            <w:tcW w:w="1067" w:type="pct"/>
            <w:gridSpan w:val="2"/>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r w:rsidRPr="00BF6A07">
              <w:rPr>
                <w:lang w:eastAsia="en-US"/>
              </w:rPr>
              <w:t>Расчетные (удельные) средние за год суточные расходы воды, л/сут, на единицу измерения</w:t>
            </w:r>
          </w:p>
        </w:tc>
        <w:tc>
          <w:tcPr>
            <w:tcW w:w="1204" w:type="pct"/>
            <w:vMerge w:val="restart"/>
            <w:tcBorders>
              <w:top w:val="single" w:sz="4" w:space="0" w:color="auto"/>
              <w:left w:val="single" w:sz="4" w:space="0" w:color="auto"/>
              <w:bottom w:val="nil"/>
            </w:tcBorders>
            <w:vAlign w:val="center"/>
          </w:tcPr>
          <w:p w:rsidR="00E138CA" w:rsidRPr="00BF6A07" w:rsidRDefault="00E138CA" w:rsidP="00B91752">
            <w:pPr>
              <w:pStyle w:val="002"/>
              <w:rPr>
                <w:lang w:eastAsia="en-US"/>
              </w:rPr>
            </w:pPr>
            <w:r w:rsidRPr="00BF6A07">
              <w:rPr>
                <w:lang w:eastAsia="en-US"/>
              </w:rPr>
              <w:t>Продолжительность водоразбора, ч</w:t>
            </w:r>
          </w:p>
        </w:tc>
      </w:tr>
      <w:tr w:rsidR="00E138CA" w:rsidRPr="00696F69" w:rsidTr="00B91752">
        <w:trPr>
          <w:tblHeader/>
        </w:trPr>
        <w:tc>
          <w:tcPr>
            <w:tcW w:w="441" w:type="pct"/>
            <w:vMerge/>
            <w:tcBorders>
              <w:bottom w:val="single" w:sz="4" w:space="0" w:color="auto"/>
              <w:right w:val="single" w:sz="4" w:space="0" w:color="auto"/>
            </w:tcBorders>
          </w:tcPr>
          <w:p w:rsidR="00E138CA" w:rsidRPr="00BF6A07" w:rsidRDefault="00E138CA" w:rsidP="00B91752">
            <w:pPr>
              <w:pStyle w:val="002"/>
              <w:rPr>
                <w:lang w:eastAsia="en-US"/>
              </w:rPr>
            </w:pPr>
          </w:p>
        </w:tc>
        <w:tc>
          <w:tcPr>
            <w:tcW w:w="132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960" w:type="pct"/>
            <w:vMerge/>
            <w:tcBorders>
              <w:top w:val="nil"/>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9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общий</w:t>
            </w:r>
          </w:p>
        </w:tc>
        <w:tc>
          <w:tcPr>
            <w:tcW w:w="570"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в том числе горячей</w:t>
            </w:r>
          </w:p>
        </w:tc>
        <w:tc>
          <w:tcPr>
            <w:tcW w:w="1204" w:type="pct"/>
            <w:vMerge/>
            <w:tcBorders>
              <w:top w:val="nil"/>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6</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Общежития:</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общими душевыми</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90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душами при всех жилых комнатах</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140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Гостиницы, пансионаты и мотели:</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общими ваннами и душами</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душами во всех номерах</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230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140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2.3</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ванными во всех номерах</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180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Больницы:</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общими ваннами и душами</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пациент</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75</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санитарными узлами, приближенными к палатам</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пациент</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90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3.3</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инфекционные</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пациент</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240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Санатории и дома отдыха:</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общими душами</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отдыхающий</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130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65</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душами при всех жилых комнатах</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отдыхающий</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75</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4.3</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ваннами при всех жилых комнатах</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отдыхающий</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5 </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Физкультурно-оздоровительные учреждения:</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со столовыми на полуфабрикатах, без стирки белья</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место</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со столовыми, работающими на сырье, и прачечными</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место</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6 </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Дошкольные образовательные учреждения и школы-интернаты:</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дневным пребыванием детей:</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6.1.1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со столовыми на полуфабрикатах</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ребенок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6.1.1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со столовыми, работающими на сырье, и прачечными</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ребенок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круглосуточным пребыванием детей:</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6.2.1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со столовыми на полуфабрикатах</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ребенок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6.2.2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со столовыми, работающими на сырье, и прачечными</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ребенок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7 </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 xml:space="preserve"> Учебные заведения с душевыми при гимнастических залах и столовыми, работающими на полуфабрикатах</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учащийся и 1 преподаватель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8</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8 </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 xml:space="preserve"> Административные здания</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работающий</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8</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9 </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 xml:space="preserve"> Предприятия общественного питания с приготовлением пищи, реализуемой в обеденном зале</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блюдо</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10 </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Магазины:</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продовольственные (без холодильных установок)</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работник в смену или 20 м торгового зала</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8</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промтоварные</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работник в смену</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8</w:t>
            </w:r>
          </w:p>
        </w:tc>
      </w:tr>
      <w:tr w:rsidR="00E138CA" w:rsidRPr="00696F69" w:rsidTr="00B91752">
        <w:tc>
          <w:tcPr>
            <w:tcW w:w="441" w:type="pct"/>
            <w:vMerge w:val="restart"/>
            <w:tcBorders>
              <w:top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11 </w:t>
            </w:r>
          </w:p>
        </w:tc>
        <w:tc>
          <w:tcPr>
            <w:tcW w:w="1328" w:type="pct"/>
            <w:vMerge w:val="restart"/>
            <w:tcBorders>
              <w:top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 xml:space="preserve"> Поликлиники и амбулатории</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больной</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c>
          <w:tcPr>
            <w:tcW w:w="441" w:type="pct"/>
            <w:vMerge/>
            <w:tcBorders>
              <w:bottom w:val="single" w:sz="4" w:space="0" w:color="auto"/>
              <w:right w:val="single" w:sz="4" w:space="0" w:color="auto"/>
            </w:tcBorders>
          </w:tcPr>
          <w:p w:rsidR="00E138CA" w:rsidRPr="00BF6A07" w:rsidRDefault="00E138CA" w:rsidP="00B91752">
            <w:pPr>
              <w:pStyle w:val="002"/>
              <w:rPr>
                <w:lang w:eastAsia="en-US"/>
              </w:rPr>
            </w:pPr>
          </w:p>
        </w:tc>
        <w:tc>
          <w:tcPr>
            <w:tcW w:w="1328" w:type="pct"/>
            <w:vMerge/>
            <w:tcBorders>
              <w:bottom w:val="single" w:sz="4" w:space="0" w:color="auto"/>
              <w:right w:val="single" w:sz="4" w:space="0" w:color="auto"/>
            </w:tcBorders>
          </w:tcPr>
          <w:p w:rsidR="00E138CA" w:rsidRPr="00BF6A07" w:rsidRDefault="00E138CA" w:rsidP="00B91752">
            <w:pPr>
              <w:pStyle w:val="002"/>
              <w:jc w:val="left"/>
              <w:rPr>
                <w:lang w:eastAsia="en-US"/>
              </w:rPr>
            </w:pP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работающий в смену</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12 </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Аптеки:</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торговый зал и подсобные помещения</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работающий</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12</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лаборатория приготовления лекарств</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работающий</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55</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12</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13 </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 xml:space="preserve"> Парикмахерские</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рабочее место в смену</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56</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33</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12</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14 </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Кинотеатры, театры, клубы и досугово-развлекательные учреждения:</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14.1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для зрителей</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14.2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для артистов</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25</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8</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15 </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Стадионы и спортзалы:</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для зрителей</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для физкультурников с учетом приема душа</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11</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15.3</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для спортсменов с учетом приема душа</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11</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16 </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Плавательные бассейны:</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16.1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для зрителей</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место</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6</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16.2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для спортсменов (физкультурников) с учетом приема душа</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8</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16.3</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на пополнение бассейна</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вместимости</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8</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17</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 xml:space="preserve"> Бани:</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17.1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для мытья в мыльной и ополаскиванием в душе</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посетитель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180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17.2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то же, с приемом оздоровительных процедур</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посетитель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290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190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17.3</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душевая кабина</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посетитель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360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240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17.4</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ванная кабина</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посетитель</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540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360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18 </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Прачечные:</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18.1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немеханизированные</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кг сухого белья</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18.2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механизированные</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кг сухого белья</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75</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25</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19 </w:t>
            </w:r>
          </w:p>
        </w:tc>
        <w:tc>
          <w:tcPr>
            <w:tcW w:w="4559" w:type="pct"/>
            <w:gridSpan w:val="5"/>
            <w:tcBorders>
              <w:top w:val="single" w:sz="4" w:space="0" w:color="auto"/>
              <w:bottom w:val="single" w:sz="4" w:space="0" w:color="auto"/>
            </w:tcBorders>
          </w:tcPr>
          <w:p w:rsidR="00E138CA" w:rsidRPr="00BF6A07" w:rsidRDefault="00E138CA" w:rsidP="00B91752">
            <w:pPr>
              <w:pStyle w:val="002"/>
              <w:jc w:val="left"/>
              <w:rPr>
                <w:lang w:eastAsia="en-US"/>
              </w:rPr>
            </w:pPr>
            <w:r w:rsidRPr="00BF6A07">
              <w:rPr>
                <w:lang w:eastAsia="en-US"/>
              </w:rPr>
              <w:t>Производственные цеха:</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19.1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обычные</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чел. в смену</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25</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8</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19.2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тепловыделениями свыше 84 кДж на 1 м/ч</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То же</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45</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24</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6</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20 </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Душевые в бытовых помещениях промышленных предприятий</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душевая сетка в смену</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550</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270</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21 </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Расход воды на поливку:</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21.1</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травяного покрова</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21.2</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футбольного поля</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0,5</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21.3</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остальных спортивных сооружений</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21.4</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усовершенствованных покрытий, тротуаров, площадей, заводских проездов</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0,5</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21.5</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зеленых насаждений, газонов и цветников</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3-6</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c>
          <w:tcPr>
            <w:tcW w:w="44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22 </w:t>
            </w:r>
          </w:p>
        </w:tc>
        <w:tc>
          <w:tcPr>
            <w:tcW w:w="1328"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Заливка поверхности катка</w:t>
            </w:r>
          </w:p>
        </w:tc>
        <w:tc>
          <w:tcPr>
            <w:tcW w:w="96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0,5</w:t>
            </w:r>
          </w:p>
        </w:tc>
        <w:tc>
          <w:tcPr>
            <w:tcW w:w="5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bl>
    <w:p w:rsidR="00E138CA" w:rsidRPr="00696F69" w:rsidRDefault="00E138CA" w:rsidP="00DB460E">
      <w:pPr>
        <w:pStyle w:val="001"/>
        <w:rPr>
          <w:sz w:val="22"/>
          <w:szCs w:val="22"/>
        </w:rPr>
      </w:pPr>
      <w:r w:rsidRPr="00696F69">
        <w:rPr>
          <w:sz w:val="22"/>
          <w:szCs w:val="22"/>
        </w:rPr>
        <w:t xml:space="preserve">     Примечания:</w:t>
      </w:r>
    </w:p>
    <w:p w:rsidR="00E138CA" w:rsidRPr="00696F69" w:rsidRDefault="00E138CA" w:rsidP="00DB460E">
      <w:pPr>
        <w:pStyle w:val="001"/>
        <w:rPr>
          <w:sz w:val="22"/>
          <w:szCs w:val="22"/>
        </w:rPr>
      </w:pPr>
      <w:r w:rsidRPr="00696F69">
        <w:rPr>
          <w:sz w:val="22"/>
          <w:szCs w:val="22"/>
        </w:rPr>
        <w:t xml:space="preserve">а) </w:t>
      </w:r>
      <w:r>
        <w:rPr>
          <w:sz w:val="22"/>
          <w:szCs w:val="22"/>
        </w:rPr>
        <w:t>н</w:t>
      </w:r>
      <w:r w:rsidRPr="00696F69">
        <w:rPr>
          <w:sz w:val="22"/>
          <w:szCs w:val="22"/>
        </w:rPr>
        <w:t>ормы расхода воды установлены для основных потребителей и включают все дополнительные расходы (обслуживающим персоналом, душевыми для обслуживающего персонала, посетителями</w:t>
      </w:r>
      <w:r>
        <w:rPr>
          <w:sz w:val="22"/>
          <w:szCs w:val="22"/>
        </w:rPr>
        <w:t>, на уборку помещений и другое);</w:t>
      </w:r>
    </w:p>
    <w:p w:rsidR="00E138CA" w:rsidRPr="00696F69" w:rsidRDefault="00E138CA" w:rsidP="00DB460E">
      <w:pPr>
        <w:pStyle w:val="001"/>
        <w:rPr>
          <w:sz w:val="22"/>
          <w:szCs w:val="22"/>
        </w:rPr>
      </w:pPr>
      <w:r w:rsidRPr="00696F69">
        <w:rPr>
          <w:sz w:val="22"/>
          <w:szCs w:val="22"/>
        </w:rPr>
        <w:t>Потребление воды в групповых душевых и на ножные ванны в бытовых зданиях и помещениях производственных предприятий, на стирку белья в прачечных и приготовление пищи на предприятиях общественного питания, а также на водолечебные процедуры в водолечебницах, входящих в состав больниц, санаториев и поликлиник, следует учитывать дополнительно, за исключением потребителей, для которых установлены нормы водопотребления, включающие расход воды на указанные нужды.</w:t>
      </w:r>
    </w:p>
    <w:p w:rsidR="00E138CA" w:rsidRPr="00696F69" w:rsidRDefault="00E138CA" w:rsidP="00DB460E">
      <w:pPr>
        <w:pStyle w:val="001"/>
        <w:rPr>
          <w:sz w:val="22"/>
          <w:szCs w:val="22"/>
        </w:rPr>
      </w:pPr>
      <w:r w:rsidRPr="00696F69">
        <w:rPr>
          <w:sz w:val="22"/>
          <w:szCs w:val="22"/>
        </w:rPr>
        <w:t xml:space="preserve">б) </w:t>
      </w:r>
      <w:r>
        <w:rPr>
          <w:sz w:val="22"/>
          <w:szCs w:val="22"/>
        </w:rPr>
        <w:t>н</w:t>
      </w:r>
      <w:r w:rsidRPr="00696F69">
        <w:rPr>
          <w:sz w:val="22"/>
          <w:szCs w:val="22"/>
        </w:rPr>
        <w:t>ормы расхода воды в средние сутки приведены для выполнения технико-эк</w:t>
      </w:r>
      <w:r>
        <w:rPr>
          <w:sz w:val="22"/>
          <w:szCs w:val="22"/>
        </w:rPr>
        <w:t>ономических сравнений вариантов;</w:t>
      </w:r>
    </w:p>
    <w:p w:rsidR="00E138CA" w:rsidRPr="00696F69" w:rsidRDefault="00E138CA" w:rsidP="00DB460E">
      <w:pPr>
        <w:pStyle w:val="001"/>
        <w:rPr>
          <w:sz w:val="22"/>
          <w:szCs w:val="22"/>
        </w:rPr>
      </w:pPr>
      <w:r w:rsidRPr="00696F69">
        <w:rPr>
          <w:sz w:val="22"/>
          <w:szCs w:val="22"/>
        </w:rPr>
        <w:t>в)</w:t>
      </w:r>
      <w:r>
        <w:rPr>
          <w:sz w:val="22"/>
          <w:szCs w:val="22"/>
        </w:rPr>
        <w:t xml:space="preserve"> расход</w:t>
      </w:r>
      <w:r w:rsidRPr="00696F69">
        <w:rPr>
          <w:sz w:val="22"/>
          <w:szCs w:val="22"/>
        </w:rPr>
        <w:t xml:space="preserve"> воды на производственные нужды, не указанный в настоящей таблице, следует принимать в соответствии с техническими заданиями</w:t>
      </w:r>
      <w:r>
        <w:rPr>
          <w:sz w:val="22"/>
          <w:szCs w:val="22"/>
        </w:rPr>
        <w:t xml:space="preserve"> и указаниями по проектированию;</w:t>
      </w:r>
    </w:p>
    <w:p w:rsidR="00E138CA" w:rsidRPr="00696F69" w:rsidRDefault="00E138CA" w:rsidP="00DB460E">
      <w:pPr>
        <w:pStyle w:val="001"/>
        <w:rPr>
          <w:sz w:val="22"/>
          <w:szCs w:val="22"/>
        </w:rPr>
      </w:pPr>
      <w:r w:rsidRPr="00696F69">
        <w:rPr>
          <w:sz w:val="22"/>
          <w:szCs w:val="22"/>
        </w:rPr>
        <w:t xml:space="preserve">г) </w:t>
      </w:r>
      <w:r>
        <w:rPr>
          <w:sz w:val="22"/>
          <w:szCs w:val="22"/>
        </w:rPr>
        <w:t>п</w:t>
      </w:r>
      <w:r w:rsidRPr="00696F69">
        <w:rPr>
          <w:sz w:val="22"/>
          <w:szCs w:val="22"/>
        </w:rPr>
        <w:t>ри стирке белья со специфическими загрязнениями норму расхода горячей воды на стирку 1 кг сухого белья</w:t>
      </w:r>
      <w:r>
        <w:rPr>
          <w:sz w:val="22"/>
          <w:szCs w:val="22"/>
        </w:rPr>
        <w:t xml:space="preserve"> допускается увеличивать до 30%;</w:t>
      </w:r>
    </w:p>
    <w:p w:rsidR="00E138CA" w:rsidRPr="00696F69" w:rsidRDefault="00E138CA" w:rsidP="00DB460E">
      <w:pPr>
        <w:pStyle w:val="001"/>
        <w:rPr>
          <w:sz w:val="22"/>
          <w:szCs w:val="22"/>
        </w:rPr>
      </w:pPr>
      <w:r w:rsidRPr="00696F69">
        <w:rPr>
          <w:sz w:val="22"/>
          <w:szCs w:val="22"/>
        </w:rPr>
        <w:t xml:space="preserve">д) </w:t>
      </w:r>
      <w:r>
        <w:rPr>
          <w:sz w:val="22"/>
          <w:szCs w:val="22"/>
        </w:rPr>
        <w:t>н</w:t>
      </w:r>
      <w:r w:rsidRPr="00696F69">
        <w:rPr>
          <w:sz w:val="22"/>
          <w:szCs w:val="22"/>
        </w:rPr>
        <w:t>орма расхода воды на поливку установлена из расчета одной поливки. Число поливок в сутки следует принимать в зависимости от климатических условий.</w:t>
      </w:r>
    </w:p>
    <w:p w:rsidR="00E138CA" w:rsidRPr="00696F69" w:rsidRDefault="00E138CA" w:rsidP="00DB460E">
      <w:pPr>
        <w:pStyle w:val="001"/>
      </w:pPr>
    </w:p>
    <w:p w:rsidR="00E138CA" w:rsidRPr="00696F69" w:rsidRDefault="00E138CA" w:rsidP="00DB460E">
      <w:pPr>
        <w:pStyle w:val="001"/>
      </w:pPr>
      <w:r w:rsidRPr="00696F69">
        <w:t>6.2.3. Расход воды на производственные нужды, а также наружное пожаротушение определяется в соответствии с требованиями СП 31.13330.2012. Расход воды на наружное пожаротушение определяется в соответствии с требованиями СП 8.13130.2009.</w:t>
      </w:r>
    </w:p>
    <w:p w:rsidR="00E138CA" w:rsidRPr="00696F69" w:rsidRDefault="00E138CA" w:rsidP="00DB460E">
      <w:pPr>
        <w:pStyle w:val="001"/>
      </w:pPr>
      <w:r w:rsidRPr="00696F69">
        <w:t>6.2.4. Выбор источника водоснабжения должен быть обоснован результатами топографических, гидрологических, гидрогеологических, ихтиологических, гидрохимических, гидробиологических, гидротермических и других изысканий и санитарных обследований.</w:t>
      </w:r>
    </w:p>
    <w:p w:rsidR="00E138CA" w:rsidRPr="00696F69" w:rsidRDefault="00E138CA" w:rsidP="00DB460E">
      <w:pPr>
        <w:pStyle w:val="001"/>
      </w:pPr>
      <w:r w:rsidRPr="00696F69">
        <w:t>6.2.5. В качестве источника водоснабжения следует рассматривать водотоки (реки, каналы), водоемы (озера, водохранилища, пруды), подземные воды (водоносные пласты, подрусловые и другие воды).</w:t>
      </w:r>
    </w:p>
    <w:p w:rsidR="00E138CA" w:rsidRPr="00696F69" w:rsidRDefault="00E138CA" w:rsidP="00DB460E">
      <w:pPr>
        <w:pStyle w:val="001"/>
      </w:pPr>
      <w:r w:rsidRPr="00696F69">
        <w:t>6.2.6. Для хозяйственно–питьевых водопроводов должны максимально использоваться имеющиеся ресурсы подземных вод (в том числе пополняемых источников), удовлетворяющих санитарно–гигиеническим требованиям.</w:t>
      </w:r>
    </w:p>
    <w:p w:rsidR="00E138CA" w:rsidRPr="00696F69" w:rsidRDefault="00E138CA" w:rsidP="00DB460E">
      <w:pPr>
        <w:pStyle w:val="001"/>
      </w:pPr>
      <w:r w:rsidRPr="00696F69">
        <w:t>Для производственного водоснабжения промышленных предприятий следует рассматривать возможность использования очищенных сточных вод.</w:t>
      </w:r>
    </w:p>
    <w:p w:rsidR="00E138CA" w:rsidRPr="00696F69" w:rsidRDefault="00E138CA" w:rsidP="00DB460E">
      <w:pPr>
        <w:pStyle w:val="001"/>
      </w:pPr>
      <w:r w:rsidRPr="00696F69">
        <w:t>Использование подземных вод питьевого качества для нужд, не связанных с хозяйственно–питьевым водоснабжением, не допускается.</w:t>
      </w:r>
    </w:p>
    <w:p w:rsidR="00E138CA" w:rsidRPr="00696F69" w:rsidRDefault="00E138CA" w:rsidP="00DB460E">
      <w:pPr>
        <w:pStyle w:val="001"/>
      </w:pPr>
      <w:r w:rsidRPr="00696F69">
        <w:t xml:space="preserve">Выбор источника производственного водоснабжения следует производить в соответствии с требованиями </w:t>
      </w:r>
      <w:hyperlink r:id="rId13" w:history="1">
        <w:r w:rsidRPr="00696F69">
          <w:t>ГОСТ 17.1.1.04–80</w:t>
        </w:r>
      </w:hyperlink>
      <w:r w:rsidRPr="00696F69">
        <w:t>.</w:t>
      </w:r>
    </w:p>
    <w:p w:rsidR="00E138CA" w:rsidRPr="00696F69" w:rsidRDefault="00E138CA" w:rsidP="00DB460E">
      <w:pPr>
        <w:pStyle w:val="001"/>
      </w:pPr>
      <w:r w:rsidRPr="00696F69">
        <w:t>Для производственного и хозяйственно–питьевого водоснабжения при соответствующей обработке воды и соблюдении санитарных требований допускается использование минерализованных и геотермальных вод.</w:t>
      </w:r>
    </w:p>
    <w:p w:rsidR="00E138CA" w:rsidRPr="00696F69" w:rsidRDefault="00E138CA" w:rsidP="00DB460E">
      <w:pPr>
        <w:pStyle w:val="001"/>
      </w:pPr>
      <w:r w:rsidRPr="00696F69">
        <w:t xml:space="preserve">6.2.7. Выбор схем и систем водоснабжения следует осуществлять в соответствии с требованиями </w:t>
      </w:r>
      <w:hyperlink r:id="rId14" w:history="1">
        <w:r w:rsidRPr="00696F69">
          <w:t>СП 31.13330.2012</w:t>
        </w:r>
      </w:hyperlink>
      <w:r w:rsidRPr="00696F69">
        <w:t>. Системы водоснабжения могут быть централизованными, нецентрализованными, локальными, оборотными.</w:t>
      </w:r>
    </w:p>
    <w:p w:rsidR="00E138CA" w:rsidRPr="00696F69" w:rsidRDefault="00E138CA" w:rsidP="00DB460E">
      <w:pPr>
        <w:pStyle w:val="001"/>
      </w:pPr>
      <w:r w:rsidRPr="00696F69">
        <w:t xml:space="preserve">6.2.8. Системы оборотного водоснабжения следует проектировать в соответствии с требованиями </w:t>
      </w:r>
      <w:hyperlink r:id="rId15" w:history="1">
        <w:r w:rsidRPr="00696F69">
          <w:t>СП 31.13330.2012</w:t>
        </w:r>
      </w:hyperlink>
      <w:r w:rsidRPr="00696F69">
        <w:t>.</w:t>
      </w:r>
    </w:p>
    <w:p w:rsidR="00E138CA" w:rsidRPr="00696F69" w:rsidRDefault="00E138CA" w:rsidP="00DB460E">
      <w:pPr>
        <w:pStyle w:val="001"/>
      </w:pPr>
      <w:r w:rsidRPr="00696F69">
        <w:t>6.2.9. Выбор типа и схемы размещения водозаборных сооружений следует производить, исходя из геологических, гидрогеологических и санитарных условий территории.</w:t>
      </w:r>
    </w:p>
    <w:p w:rsidR="00E138CA" w:rsidRPr="00696F69" w:rsidRDefault="00E138CA" w:rsidP="00DB460E">
      <w:pPr>
        <w:pStyle w:val="001"/>
      </w:pPr>
      <w:r w:rsidRPr="00696F69">
        <w:t>6.2.10. Водозаборы подземных вод должны располагаться вне территории промышленных предприятий и жилой застройки. Расположение на территории промышленного предприятия или жилой застройки возможно при соответствующем обосновании.</w:t>
      </w:r>
    </w:p>
    <w:p w:rsidR="00E138CA" w:rsidRPr="00696F69" w:rsidRDefault="00E138CA" w:rsidP="00DB460E">
      <w:pPr>
        <w:pStyle w:val="001"/>
      </w:pPr>
      <w:r w:rsidRPr="00696F69">
        <w:t>В водозаборах подземных вод могут применяться: водозаборные скважины, шахтные колодцы, горизонтальные водозаборы, комбинированные водозаборы, лучевые водозаборы, каптажи родников.</w:t>
      </w:r>
    </w:p>
    <w:p w:rsidR="00E138CA" w:rsidRPr="00696F69" w:rsidRDefault="00E138CA" w:rsidP="00DB460E">
      <w:pPr>
        <w:pStyle w:val="001"/>
      </w:pPr>
      <w:r w:rsidRPr="00696F69">
        <w:t xml:space="preserve">6.2.11. Сооружения для забора поверхностных вод следует проектировать в соответствии с требованиями </w:t>
      </w:r>
      <w:hyperlink r:id="rId16" w:history="1">
        <w:r w:rsidRPr="00696F69">
          <w:t>СП 31.13330.2012</w:t>
        </w:r>
      </w:hyperlink>
      <w:r w:rsidRPr="00696F69">
        <w:t>, они должны:</w:t>
      </w:r>
    </w:p>
    <w:p w:rsidR="00E138CA" w:rsidRPr="00696F69" w:rsidRDefault="00E138CA" w:rsidP="00DB460E">
      <w:pPr>
        <w:pStyle w:val="001"/>
      </w:pPr>
      <w:r>
        <w:t xml:space="preserve">а) </w:t>
      </w:r>
      <w:r w:rsidRPr="00696F69">
        <w:t>обеспечивать забор из водоисточника расчетного расхода воды и подачу</w:t>
      </w:r>
      <w:r>
        <w:t xml:space="preserve"> </w:t>
      </w:r>
      <w:r w:rsidRPr="00696F69">
        <w:t>его потребителю;</w:t>
      </w:r>
    </w:p>
    <w:p w:rsidR="00E138CA" w:rsidRPr="00696F69" w:rsidRDefault="00E138CA" w:rsidP="00DB460E">
      <w:pPr>
        <w:pStyle w:val="001"/>
      </w:pPr>
      <w:r>
        <w:t xml:space="preserve">б) </w:t>
      </w:r>
      <w:r w:rsidRPr="00696F69">
        <w:t>защищать систему водоснабжения от биологических обрастаний и от</w:t>
      </w:r>
      <w:r>
        <w:t xml:space="preserve"> </w:t>
      </w:r>
      <w:r w:rsidRPr="00696F69">
        <w:t>попадания в нее наносов, сора, планктона, шугольда и др.;</w:t>
      </w:r>
    </w:p>
    <w:p w:rsidR="00E138CA" w:rsidRPr="00696F69" w:rsidRDefault="00E138CA" w:rsidP="00DB460E">
      <w:pPr>
        <w:pStyle w:val="001"/>
      </w:pPr>
      <w:r>
        <w:t xml:space="preserve">в) </w:t>
      </w:r>
      <w:r w:rsidRPr="00696F69">
        <w:t>на водоемах рыбохозяйственного значения удовлетворять требованиям</w:t>
      </w:r>
      <w:r>
        <w:t xml:space="preserve"> </w:t>
      </w:r>
      <w:r w:rsidRPr="00696F69">
        <w:t>органов охраны рыбных запасов.</w:t>
      </w:r>
    </w:p>
    <w:p w:rsidR="00E138CA" w:rsidRPr="00696F69" w:rsidRDefault="00E138CA" w:rsidP="00DB460E">
      <w:pPr>
        <w:pStyle w:val="001"/>
      </w:pPr>
      <w:r w:rsidRPr="00696F69">
        <w:t>6.2.12. При использовании вод на хозяйственно–бытовые нужды должны проектироваться сооружения по водоподготовке, в том числе для осветления и обесцвечивания, обеззараживания, специальной обработки для удаления органических веществ, снижения интенсивности привкусов и запахов, стабилизационной обработки для защиты водопроводных труб и оборудования от коррозии и образования отложений, обезжелезивания, фторирования, очистки от марганца, фтора и сероводорода, умягчения воды.</w:t>
      </w:r>
    </w:p>
    <w:p w:rsidR="00E138CA" w:rsidRPr="00696F69" w:rsidRDefault="00E138CA" w:rsidP="00DB460E">
      <w:pPr>
        <w:pStyle w:val="001"/>
      </w:pPr>
      <w:r w:rsidRPr="00696F69">
        <w:t>6.2.13. Водоводы и водопроводные сети следует проектировать с уклоном не менее 0,001 по направлению к выпуску, при плоском рельефе местности уклон допускается уменьшать до 0,0005.</w:t>
      </w:r>
    </w:p>
    <w:p w:rsidR="00E138CA" w:rsidRPr="00696F69" w:rsidRDefault="00E138CA" w:rsidP="00DB460E">
      <w:pPr>
        <w:pStyle w:val="001"/>
      </w:pPr>
      <w:r w:rsidRPr="00696F69">
        <w:t>Водопроводные сети проектируются кольцевыми. Тупиковые линии водопроводов допускается применять:</w:t>
      </w:r>
    </w:p>
    <w:p w:rsidR="00E138CA" w:rsidRPr="00696F69" w:rsidRDefault="00E138CA" w:rsidP="00DB460E">
      <w:pPr>
        <w:pStyle w:val="001"/>
      </w:pPr>
      <w:r w:rsidRPr="00696F69">
        <w:t>для подачи воды на производственные нужды – при допустимости перерыва в водоснабжении на время ликвидации аварии;</w:t>
      </w:r>
    </w:p>
    <w:p w:rsidR="00E138CA" w:rsidRPr="00696F69" w:rsidRDefault="00E138CA" w:rsidP="00DB460E">
      <w:pPr>
        <w:pStyle w:val="001"/>
      </w:pPr>
      <w:r w:rsidRPr="00696F69">
        <w:t>для подачи воды на хозяйственно–питьевые нужды – при диаметре труб не свыше 100 мм.</w:t>
      </w:r>
    </w:p>
    <w:p w:rsidR="00E138CA" w:rsidRPr="00696F69" w:rsidRDefault="00E138CA" w:rsidP="00DB460E">
      <w:pPr>
        <w:pStyle w:val="001"/>
      </w:pPr>
      <w:r w:rsidRPr="00696F69">
        <w:t>Кольцевание наружных водопроводных сетей внутренними водопроводными сетями зданий и сооружений не допускается.</w:t>
      </w:r>
    </w:p>
    <w:p w:rsidR="00E138CA" w:rsidRPr="00696F69" w:rsidRDefault="00E138CA" w:rsidP="00DB460E">
      <w:pPr>
        <w:pStyle w:val="001"/>
      </w:pPr>
      <w:r w:rsidRPr="00696F69">
        <w:t xml:space="preserve">6.2.14. </w:t>
      </w:r>
      <w:r w:rsidRPr="00696F69">
        <w:rPr>
          <w:noProof/>
        </w:rPr>
        <w:t xml:space="preserve">Противопожарный водопровод должен предусматриваться в соответствии с требованиями Федерального закона от 22.07.2008 г. </w:t>
      </w:r>
      <w:r>
        <w:rPr>
          <w:noProof/>
        </w:rPr>
        <w:t xml:space="preserve">№ </w:t>
      </w:r>
      <w:r w:rsidRPr="00696F69">
        <w:rPr>
          <w:noProof/>
        </w:rPr>
        <w:t xml:space="preserve">123-ФЗ </w:t>
      </w:r>
      <w:r w:rsidRPr="00696F69">
        <w:t>«Технический регламент о требованиях пожарной безопасности».</w:t>
      </w:r>
    </w:p>
    <w:p w:rsidR="00E138CA" w:rsidRPr="00696F69" w:rsidRDefault="00E138CA" w:rsidP="00DB460E">
      <w:pPr>
        <w:pStyle w:val="001"/>
      </w:pPr>
      <w:r w:rsidRPr="00696F69">
        <w:t xml:space="preserve"> При проектировании системы наружного противопожарного водоснабжения следует руководствоваться </w:t>
      </w:r>
      <w:hyperlink r:id="rId17" w:history="1">
        <w:r w:rsidRPr="00696F69">
          <w:t>СП 8.13130.2009</w:t>
        </w:r>
      </w:hyperlink>
      <w:r w:rsidRPr="00696F69">
        <w:t xml:space="preserve">. </w:t>
      </w:r>
    </w:p>
    <w:p w:rsidR="00E138CA" w:rsidRPr="00696F69" w:rsidRDefault="00E138CA" w:rsidP="00DB460E">
      <w:pPr>
        <w:pStyle w:val="001"/>
      </w:pPr>
      <w:r w:rsidRPr="00696F69">
        <w:t>6.2.15. Водопроводные сооружения должны иметь ограждения.</w:t>
      </w:r>
    </w:p>
    <w:p w:rsidR="00E138CA" w:rsidRPr="00696F69" w:rsidRDefault="00E138CA" w:rsidP="00DB460E">
      <w:pPr>
        <w:pStyle w:val="001"/>
      </w:pPr>
      <w:r w:rsidRPr="00696F69">
        <w:t>Для площадок станций водоподготовки, насосных станций, резервуаров и водонапорных башен с зонами санитарной охраны первого пояса следует принимать глухое ограждение высотой 2,5 м. Допускается предусматривать ограждение на высоту 2 м – глухое и на 0,5 м – из колючей проволоки или металлической сетки, при этом во всех случаях должна предусматриваться колючая проволока в 4–5 нитей на кронштейнах с внутренней стороны ограждения.</w:t>
      </w:r>
    </w:p>
    <w:p w:rsidR="00E138CA" w:rsidRPr="00696F69" w:rsidRDefault="00E138CA" w:rsidP="00DB460E">
      <w:pPr>
        <w:pStyle w:val="001"/>
      </w:pPr>
      <w:r w:rsidRPr="00696F69">
        <w:t>Примыкание к ограждению строений, кроме проходных и административно–бытовых зданий, не допускается.</w:t>
      </w:r>
    </w:p>
    <w:p w:rsidR="00E138CA" w:rsidRPr="00696F69" w:rsidRDefault="00E138CA" w:rsidP="00DB460E">
      <w:pPr>
        <w:pStyle w:val="001"/>
        <w:rPr>
          <w:spacing w:val="-2"/>
          <w:lang/>
        </w:rPr>
      </w:pPr>
      <w:r w:rsidRPr="00696F69">
        <w:t xml:space="preserve">6.2.16. </w:t>
      </w:r>
      <w:r w:rsidRPr="00696F69">
        <w:rPr>
          <w:lang/>
        </w:rPr>
        <w:t>В проектах хозяйственно-питьевых и объединенных производствен</w:t>
      </w:r>
      <w:r w:rsidRPr="00696F69">
        <w:rPr>
          <w:spacing w:val="-2"/>
          <w:lang/>
        </w:rPr>
        <w:t xml:space="preserve">но-питьевых водопроводов необходимо предусматривать зоны санитарной охраны в соответствии с требованиями </w:t>
      </w:r>
      <w:r w:rsidRPr="00696F69">
        <w:rPr>
          <w:lang/>
        </w:rPr>
        <w:t>СанПиН 2.1.4.1110-02, СанПиН 2.1.4.1175-02</w:t>
      </w:r>
      <w:r w:rsidRPr="00696F69">
        <w:rPr>
          <w:spacing w:val="-2"/>
          <w:lang/>
        </w:rPr>
        <w:t>.</w:t>
      </w:r>
    </w:p>
    <w:p w:rsidR="00E138CA" w:rsidRPr="00696F69" w:rsidRDefault="00E138CA" w:rsidP="00DB460E">
      <w:pPr>
        <w:pStyle w:val="001"/>
      </w:pPr>
      <w:r w:rsidRPr="00696F69">
        <w:t xml:space="preserve">6.2.17. Выбор, отвод и использование земель для магистральных водоводов осуществляется в соответствии с требованиями </w:t>
      </w:r>
      <w:hyperlink r:id="rId18" w:history="1">
        <w:r w:rsidRPr="00696F69">
          <w:t>СН 456–73</w:t>
        </w:r>
      </w:hyperlink>
      <w:r w:rsidRPr="00696F69">
        <w:t>.</w:t>
      </w:r>
    </w:p>
    <w:p w:rsidR="00E138CA" w:rsidRPr="00696F69" w:rsidRDefault="00E138CA" w:rsidP="00DB460E">
      <w:pPr>
        <w:pStyle w:val="001"/>
      </w:pPr>
      <w:r w:rsidRPr="00696F69">
        <w:t xml:space="preserve">6.2.18.  Размеры земельных участков для станций водоочистки в зависимости от их производительности следует принимать по проекту, но не более значений, указанных в </w:t>
      </w:r>
      <w:bookmarkStart w:id="38" w:name="_Ref450631765"/>
      <w:r w:rsidRPr="00696F69">
        <w:t xml:space="preserve">таблице </w:t>
      </w:r>
      <w:r>
        <w:t>28</w:t>
      </w:r>
      <w:r w:rsidRPr="00696F69">
        <w:t xml:space="preserve">. </w:t>
      </w:r>
    </w:p>
    <w:p w:rsidR="00E138CA" w:rsidRPr="00696F69" w:rsidRDefault="00E138CA" w:rsidP="00DB460E">
      <w:pPr>
        <w:pStyle w:val="001"/>
        <w:jc w:val="right"/>
      </w:pPr>
      <w:r w:rsidRPr="006B38DB">
        <w:t xml:space="preserve">Таблица </w:t>
      </w:r>
      <w:bookmarkEnd w:id="38"/>
      <w:r w:rsidRPr="006B38DB">
        <w:t>28</w:t>
      </w:r>
    </w:p>
    <w:tbl>
      <w:tblPr>
        <w:tblW w:w="4873"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74"/>
        <w:gridCol w:w="567"/>
        <w:gridCol w:w="733"/>
        <w:gridCol w:w="663"/>
        <w:gridCol w:w="663"/>
        <w:gridCol w:w="737"/>
        <w:gridCol w:w="843"/>
        <w:gridCol w:w="843"/>
        <w:gridCol w:w="782"/>
      </w:tblGrid>
      <w:tr w:rsidR="00E138CA" w:rsidRPr="00696F69" w:rsidTr="00B91752">
        <w:trPr>
          <w:trHeight w:val="707"/>
          <w:jc w:val="center"/>
        </w:trPr>
        <w:tc>
          <w:tcPr>
            <w:tcW w:w="2143" w:type="pct"/>
          </w:tcPr>
          <w:p w:rsidR="00E138CA" w:rsidRPr="00BF6A07" w:rsidRDefault="00E138CA" w:rsidP="00B91752">
            <w:pPr>
              <w:pStyle w:val="002"/>
              <w:jc w:val="left"/>
              <w:rPr>
                <w:lang w:eastAsia="en-US"/>
              </w:rPr>
            </w:pPr>
            <w:r w:rsidRPr="00BF6A07">
              <w:rPr>
                <w:lang w:eastAsia="en-US"/>
              </w:rPr>
              <w:t>Производительность станции водоочистки, тыс. м3/сут.</w:t>
            </w:r>
          </w:p>
        </w:tc>
        <w:tc>
          <w:tcPr>
            <w:tcW w:w="278" w:type="pct"/>
            <w:vAlign w:val="center"/>
          </w:tcPr>
          <w:p w:rsidR="00E138CA" w:rsidRPr="00BF6A07" w:rsidRDefault="00E138CA" w:rsidP="00B91752">
            <w:pPr>
              <w:pStyle w:val="002"/>
              <w:rPr>
                <w:lang w:eastAsia="en-US"/>
              </w:rPr>
            </w:pPr>
            <w:r w:rsidRPr="00BF6A07">
              <w:rPr>
                <w:lang w:eastAsia="en-US"/>
              </w:rPr>
              <w:t>0,8</w:t>
            </w:r>
          </w:p>
        </w:tc>
        <w:tc>
          <w:tcPr>
            <w:tcW w:w="359" w:type="pct"/>
            <w:vAlign w:val="center"/>
          </w:tcPr>
          <w:p w:rsidR="00E138CA" w:rsidRPr="00BF6A07" w:rsidRDefault="00E138CA" w:rsidP="00B91752">
            <w:pPr>
              <w:pStyle w:val="002"/>
              <w:rPr>
                <w:lang w:eastAsia="en-US"/>
              </w:rPr>
            </w:pPr>
            <w:r w:rsidRPr="00BF6A07">
              <w:rPr>
                <w:lang w:eastAsia="en-US"/>
              </w:rPr>
              <w:t>0,8-12</w:t>
            </w:r>
          </w:p>
        </w:tc>
        <w:tc>
          <w:tcPr>
            <w:tcW w:w="325" w:type="pct"/>
            <w:vAlign w:val="center"/>
          </w:tcPr>
          <w:p w:rsidR="00E138CA" w:rsidRPr="00BF6A07" w:rsidRDefault="00E138CA" w:rsidP="00B91752">
            <w:pPr>
              <w:pStyle w:val="002"/>
              <w:rPr>
                <w:lang w:eastAsia="en-US"/>
              </w:rPr>
            </w:pPr>
            <w:r w:rsidRPr="00BF6A07">
              <w:rPr>
                <w:lang w:eastAsia="en-US"/>
              </w:rPr>
              <w:t>12-32</w:t>
            </w:r>
          </w:p>
        </w:tc>
        <w:tc>
          <w:tcPr>
            <w:tcW w:w="325" w:type="pct"/>
            <w:vAlign w:val="center"/>
          </w:tcPr>
          <w:p w:rsidR="00E138CA" w:rsidRPr="00BF6A07" w:rsidRDefault="00E138CA" w:rsidP="00B91752">
            <w:pPr>
              <w:pStyle w:val="002"/>
              <w:rPr>
                <w:lang w:eastAsia="en-US"/>
              </w:rPr>
            </w:pPr>
            <w:r w:rsidRPr="00BF6A07">
              <w:rPr>
                <w:lang w:eastAsia="en-US"/>
              </w:rPr>
              <w:t>32-80</w:t>
            </w:r>
          </w:p>
        </w:tc>
        <w:tc>
          <w:tcPr>
            <w:tcW w:w="361" w:type="pct"/>
            <w:vAlign w:val="center"/>
          </w:tcPr>
          <w:p w:rsidR="00E138CA" w:rsidRPr="00BF6A07" w:rsidRDefault="00E138CA" w:rsidP="00B91752">
            <w:pPr>
              <w:pStyle w:val="002"/>
              <w:rPr>
                <w:lang w:eastAsia="en-US"/>
              </w:rPr>
            </w:pPr>
            <w:r w:rsidRPr="00BF6A07">
              <w:rPr>
                <w:lang w:eastAsia="en-US"/>
              </w:rPr>
              <w:t>80-125</w:t>
            </w:r>
          </w:p>
        </w:tc>
        <w:tc>
          <w:tcPr>
            <w:tcW w:w="413" w:type="pct"/>
            <w:vAlign w:val="center"/>
          </w:tcPr>
          <w:p w:rsidR="00E138CA" w:rsidRPr="00BF6A07" w:rsidRDefault="00E138CA" w:rsidP="00B91752">
            <w:pPr>
              <w:pStyle w:val="002"/>
              <w:rPr>
                <w:lang w:eastAsia="en-US"/>
              </w:rPr>
            </w:pPr>
            <w:r w:rsidRPr="00BF6A07">
              <w:rPr>
                <w:lang w:eastAsia="en-US"/>
              </w:rPr>
              <w:t>125-250</w:t>
            </w:r>
          </w:p>
        </w:tc>
        <w:tc>
          <w:tcPr>
            <w:tcW w:w="413" w:type="pct"/>
            <w:vAlign w:val="center"/>
          </w:tcPr>
          <w:p w:rsidR="00E138CA" w:rsidRPr="00BF6A07" w:rsidRDefault="00E138CA" w:rsidP="00B91752">
            <w:pPr>
              <w:pStyle w:val="002"/>
              <w:rPr>
                <w:lang w:eastAsia="en-US"/>
              </w:rPr>
            </w:pPr>
            <w:r w:rsidRPr="00BF6A07">
              <w:rPr>
                <w:lang w:eastAsia="en-US"/>
              </w:rPr>
              <w:t>250-400</w:t>
            </w:r>
          </w:p>
        </w:tc>
        <w:tc>
          <w:tcPr>
            <w:tcW w:w="383" w:type="pct"/>
            <w:vAlign w:val="center"/>
          </w:tcPr>
          <w:p w:rsidR="00E138CA" w:rsidRPr="00BF6A07" w:rsidRDefault="00E138CA" w:rsidP="00B91752">
            <w:pPr>
              <w:pStyle w:val="002"/>
              <w:rPr>
                <w:lang w:eastAsia="en-US"/>
              </w:rPr>
            </w:pPr>
            <w:r w:rsidRPr="00BF6A07">
              <w:rPr>
                <w:lang w:eastAsia="en-US"/>
              </w:rPr>
              <w:t>400-800</w:t>
            </w:r>
          </w:p>
        </w:tc>
      </w:tr>
      <w:tr w:rsidR="00E138CA" w:rsidRPr="00696F69" w:rsidTr="00B91752">
        <w:trPr>
          <w:trHeight w:val="707"/>
          <w:jc w:val="center"/>
        </w:trPr>
        <w:tc>
          <w:tcPr>
            <w:tcW w:w="2143" w:type="pct"/>
          </w:tcPr>
          <w:p w:rsidR="00E138CA" w:rsidRPr="00BF6A07" w:rsidRDefault="00E138CA" w:rsidP="00B91752">
            <w:pPr>
              <w:pStyle w:val="002"/>
              <w:jc w:val="left"/>
              <w:rPr>
                <w:lang w:eastAsia="en-US"/>
              </w:rPr>
            </w:pPr>
            <w:r w:rsidRPr="00BF6A07">
              <w:rPr>
                <w:lang w:eastAsia="en-US"/>
              </w:rPr>
              <w:t>Размер земельного участка станции водоочистки, га</w:t>
            </w:r>
          </w:p>
        </w:tc>
        <w:tc>
          <w:tcPr>
            <w:tcW w:w="278" w:type="pct"/>
            <w:vAlign w:val="center"/>
          </w:tcPr>
          <w:p w:rsidR="00E138CA" w:rsidRPr="00BF6A07" w:rsidRDefault="00E138CA" w:rsidP="00B91752">
            <w:pPr>
              <w:pStyle w:val="002"/>
              <w:rPr>
                <w:lang w:eastAsia="en-US"/>
              </w:rPr>
            </w:pPr>
            <w:r w:rsidRPr="00BF6A07">
              <w:rPr>
                <w:lang w:eastAsia="en-US"/>
              </w:rPr>
              <w:t>1</w:t>
            </w:r>
          </w:p>
        </w:tc>
        <w:tc>
          <w:tcPr>
            <w:tcW w:w="359" w:type="pct"/>
            <w:vAlign w:val="center"/>
          </w:tcPr>
          <w:p w:rsidR="00E138CA" w:rsidRPr="00BF6A07" w:rsidRDefault="00E138CA" w:rsidP="00B91752">
            <w:pPr>
              <w:pStyle w:val="002"/>
              <w:rPr>
                <w:lang w:eastAsia="en-US"/>
              </w:rPr>
            </w:pPr>
            <w:r w:rsidRPr="00BF6A07">
              <w:rPr>
                <w:lang w:eastAsia="en-US"/>
              </w:rPr>
              <w:t>2</w:t>
            </w:r>
          </w:p>
        </w:tc>
        <w:tc>
          <w:tcPr>
            <w:tcW w:w="325" w:type="pct"/>
            <w:vAlign w:val="center"/>
          </w:tcPr>
          <w:p w:rsidR="00E138CA" w:rsidRPr="00BF6A07" w:rsidRDefault="00E138CA" w:rsidP="00B91752">
            <w:pPr>
              <w:pStyle w:val="002"/>
              <w:rPr>
                <w:lang w:eastAsia="en-US"/>
              </w:rPr>
            </w:pPr>
            <w:r w:rsidRPr="00BF6A07">
              <w:rPr>
                <w:lang w:eastAsia="en-US"/>
              </w:rPr>
              <w:t>3</w:t>
            </w:r>
          </w:p>
        </w:tc>
        <w:tc>
          <w:tcPr>
            <w:tcW w:w="325" w:type="pct"/>
            <w:vAlign w:val="center"/>
          </w:tcPr>
          <w:p w:rsidR="00E138CA" w:rsidRPr="00BF6A07" w:rsidRDefault="00E138CA" w:rsidP="00B91752">
            <w:pPr>
              <w:pStyle w:val="002"/>
              <w:rPr>
                <w:lang w:eastAsia="en-US"/>
              </w:rPr>
            </w:pPr>
            <w:r w:rsidRPr="00BF6A07">
              <w:rPr>
                <w:lang w:eastAsia="en-US"/>
              </w:rPr>
              <w:t>4</w:t>
            </w:r>
          </w:p>
        </w:tc>
        <w:tc>
          <w:tcPr>
            <w:tcW w:w="361" w:type="pct"/>
            <w:vAlign w:val="center"/>
          </w:tcPr>
          <w:p w:rsidR="00E138CA" w:rsidRPr="00BF6A07" w:rsidRDefault="00E138CA" w:rsidP="00B91752">
            <w:pPr>
              <w:pStyle w:val="002"/>
              <w:rPr>
                <w:lang w:eastAsia="en-US"/>
              </w:rPr>
            </w:pPr>
            <w:r w:rsidRPr="00BF6A07">
              <w:rPr>
                <w:lang w:eastAsia="en-US"/>
              </w:rPr>
              <w:t>6</w:t>
            </w:r>
          </w:p>
        </w:tc>
        <w:tc>
          <w:tcPr>
            <w:tcW w:w="413" w:type="pct"/>
            <w:vAlign w:val="center"/>
          </w:tcPr>
          <w:p w:rsidR="00E138CA" w:rsidRPr="00BF6A07" w:rsidRDefault="00E138CA" w:rsidP="00B91752">
            <w:pPr>
              <w:pStyle w:val="002"/>
              <w:rPr>
                <w:lang w:eastAsia="en-US"/>
              </w:rPr>
            </w:pPr>
            <w:r w:rsidRPr="00BF6A07">
              <w:rPr>
                <w:lang w:eastAsia="en-US"/>
              </w:rPr>
              <w:t>12</w:t>
            </w:r>
          </w:p>
        </w:tc>
        <w:tc>
          <w:tcPr>
            <w:tcW w:w="413" w:type="pct"/>
            <w:vAlign w:val="center"/>
          </w:tcPr>
          <w:p w:rsidR="00E138CA" w:rsidRPr="00BF6A07" w:rsidRDefault="00E138CA" w:rsidP="00B91752">
            <w:pPr>
              <w:pStyle w:val="002"/>
              <w:rPr>
                <w:lang w:eastAsia="en-US"/>
              </w:rPr>
            </w:pPr>
            <w:r w:rsidRPr="00BF6A07">
              <w:rPr>
                <w:lang w:eastAsia="en-US"/>
              </w:rPr>
              <w:t>18</w:t>
            </w:r>
          </w:p>
        </w:tc>
        <w:tc>
          <w:tcPr>
            <w:tcW w:w="383" w:type="pct"/>
            <w:vAlign w:val="center"/>
          </w:tcPr>
          <w:p w:rsidR="00E138CA" w:rsidRPr="00BF6A07" w:rsidRDefault="00E138CA" w:rsidP="00B91752">
            <w:pPr>
              <w:pStyle w:val="002"/>
              <w:rPr>
                <w:lang w:eastAsia="en-US"/>
              </w:rPr>
            </w:pPr>
            <w:r w:rsidRPr="00BF6A07">
              <w:rPr>
                <w:lang w:eastAsia="en-US"/>
              </w:rPr>
              <w:t>24</w:t>
            </w:r>
          </w:p>
        </w:tc>
      </w:tr>
    </w:tbl>
    <w:p w:rsidR="00E138CA" w:rsidRPr="00696F69" w:rsidRDefault="00E138CA" w:rsidP="00DB460E">
      <w:pPr>
        <w:pStyle w:val="001"/>
      </w:pPr>
      <w:bookmarkStart w:id="39" w:name="_Toc470085130"/>
      <w:r w:rsidRPr="00696F69">
        <w:t>6.3. Водоотведение</w:t>
      </w:r>
      <w:bookmarkEnd w:id="39"/>
    </w:p>
    <w:p w:rsidR="00E138CA" w:rsidRPr="00696F69" w:rsidRDefault="00E138CA" w:rsidP="00DB460E">
      <w:pPr>
        <w:pStyle w:val="001"/>
      </w:pPr>
      <w:r w:rsidRPr="00696F69">
        <w:t>6.3.1. Размещение систем канализации городского округа, а также размещение очистных сооружений следует производить в соответствии с требованиями СП 32. 13330.2012, СП 30.13330.2012, СанПиН 2.2.1/2.1.1.1.1200-03.</w:t>
      </w:r>
    </w:p>
    <w:p w:rsidR="00E138CA" w:rsidRPr="00696F69" w:rsidRDefault="00E138CA" w:rsidP="00DB460E">
      <w:pPr>
        <w:pStyle w:val="001"/>
      </w:pPr>
      <w:r w:rsidRPr="00696F69">
        <w:t>Все объекты жилищно-гражданского, производственного назначения, как правило, должны быть обеспечены централизованным системами канализации.</w:t>
      </w:r>
    </w:p>
    <w:p w:rsidR="00E138CA" w:rsidRPr="00696F69" w:rsidRDefault="00E138CA" w:rsidP="00DB460E">
      <w:pPr>
        <w:pStyle w:val="001"/>
      </w:pPr>
      <w:r w:rsidRPr="00696F69">
        <w:t>При проектировании канализации необходимо рассматривать возможность объединения систем канализации различных объектов, а также предусматривать возможность использования существующих сооружений и интенсификацию их работы на основании технико-экономических расчетов.</w:t>
      </w:r>
    </w:p>
    <w:p w:rsidR="00E138CA" w:rsidRPr="00696F69" w:rsidRDefault="00E138CA" w:rsidP="00DB460E">
      <w:pPr>
        <w:pStyle w:val="001"/>
      </w:pPr>
      <w:r w:rsidRPr="00696F69">
        <w:t>6.3.2. Удельное среднесуточное водоотведение бытовых сточных вод следует принимать равным удельному среднесуточному водопотреблению (пункты 6.2.2., 6.2.3.) без учета расхода воды на полив территорий и зеленых насаждений.</w:t>
      </w:r>
    </w:p>
    <w:p w:rsidR="00E138CA" w:rsidRPr="00696F69" w:rsidRDefault="00E138CA" w:rsidP="00DB460E">
      <w:pPr>
        <w:pStyle w:val="001"/>
      </w:pPr>
      <w:r w:rsidRPr="00696F69">
        <w:t>6.3.3. Расчетные среднесуточные расходы производственных сточных вод от промышленных и сельскохозяйственных предприятий следует определять на основе технологических данных.</w:t>
      </w:r>
    </w:p>
    <w:p w:rsidR="00E138CA" w:rsidRPr="00696F69" w:rsidRDefault="00E138CA" w:rsidP="00DB460E">
      <w:pPr>
        <w:pStyle w:val="001"/>
      </w:pPr>
      <w:r w:rsidRPr="00696F69">
        <w:t>6.3.4. Количество сточных вод от промышленных предприятий, обслуживающих население, а также неучтенные расходы допускается принимать дополнительно в размере 5% суммарного среднесуточного водоотведения населенного пункта.</w:t>
      </w:r>
    </w:p>
    <w:p w:rsidR="00E138CA" w:rsidRPr="00696F69" w:rsidRDefault="00E138CA" w:rsidP="00DB460E">
      <w:pPr>
        <w:pStyle w:val="001"/>
      </w:pPr>
      <w:r w:rsidRPr="00696F69">
        <w:t>6.3.5. Проекты канализации населенных пунктов должны разрабатываться одновременно с проектами водоснабжения с обязательным анализом баланса водопотребления и отведения сточных вод. При этом необходимо рассматривать возможность использования очищенных сточных, дождевых вод для производственного водоснабжения и полива.</w:t>
      </w:r>
    </w:p>
    <w:p w:rsidR="00E138CA" w:rsidRPr="00696F69" w:rsidRDefault="00E138CA" w:rsidP="00DB460E">
      <w:pPr>
        <w:pStyle w:val="001"/>
      </w:pPr>
      <w:r w:rsidRPr="00696F69">
        <w:t>6.3.6. Площадку очистных сооружений сточных вод следует располагать с подветренной стороны для ветров преобладающего в теплый период года направления по отношению к жилой застройке и населенного пункта, ниже по течению водотока.</w:t>
      </w:r>
    </w:p>
    <w:p w:rsidR="00E138CA" w:rsidRPr="00696F69" w:rsidRDefault="00E138CA" w:rsidP="00DB460E">
      <w:pPr>
        <w:pStyle w:val="001"/>
      </w:pPr>
      <w:r w:rsidRPr="00696F69">
        <w:t>Очистные сооружения производственной и дождевой канализации следует, как правило, размещать на территории промышленных предприятий.</w:t>
      </w:r>
    </w:p>
    <w:p w:rsidR="00E138CA" w:rsidRPr="00696F69" w:rsidRDefault="00E138CA" w:rsidP="00DB460E">
      <w:pPr>
        <w:pStyle w:val="001"/>
      </w:pPr>
      <w:r w:rsidRPr="00696F69">
        <w:t xml:space="preserve">6.3.7. Размеры земельных участков для очистных сооружений канализации следует принимать не более указанных в </w:t>
      </w:r>
      <w:hyperlink r:id="rId19" w:history="1">
        <w:r w:rsidRPr="00696F69">
          <w:t xml:space="preserve">таблице </w:t>
        </w:r>
        <w:r>
          <w:t>29</w:t>
        </w:r>
      </w:hyperlink>
      <w:r w:rsidRPr="00696F69">
        <w:t xml:space="preserve">. </w:t>
      </w:r>
    </w:p>
    <w:p w:rsidR="00E138CA" w:rsidRPr="00696F69" w:rsidRDefault="00E138CA" w:rsidP="00DB460E">
      <w:pPr>
        <w:pStyle w:val="001"/>
        <w:jc w:val="right"/>
      </w:pPr>
      <w:r w:rsidRPr="00696F69">
        <w:t xml:space="preserve">Таблица </w:t>
      </w:r>
      <w:r>
        <w:t>29</w:t>
      </w:r>
    </w:p>
    <w:tbl>
      <w:tblPr>
        <w:tblW w:w="1020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74"/>
        <w:gridCol w:w="4336"/>
        <w:gridCol w:w="1910"/>
        <w:gridCol w:w="1723"/>
        <w:gridCol w:w="1463"/>
      </w:tblGrid>
      <w:tr w:rsidR="00E138CA" w:rsidRPr="00696F69" w:rsidTr="00B91752">
        <w:trPr>
          <w:trHeight w:val="1"/>
        </w:trPr>
        <w:tc>
          <w:tcPr>
            <w:tcW w:w="774" w:type="dxa"/>
            <w:vMerge w:val="restart"/>
            <w:tcBorders>
              <w:top w:val="single" w:sz="4" w:space="0" w:color="auto"/>
              <w:right w:val="single" w:sz="6" w:space="0" w:color="auto"/>
            </w:tcBorders>
          </w:tcPr>
          <w:p w:rsidR="00E138CA" w:rsidRPr="00BF6A07" w:rsidRDefault="00E138CA" w:rsidP="00B91752">
            <w:pPr>
              <w:pStyle w:val="002"/>
              <w:rPr>
                <w:lang w:eastAsia="en-US"/>
              </w:rPr>
            </w:pPr>
            <w:r w:rsidRPr="00BF6A07">
              <w:rPr>
                <w:lang w:eastAsia="en-US"/>
              </w:rPr>
              <w:t>№ п/п</w:t>
            </w:r>
          </w:p>
        </w:tc>
        <w:tc>
          <w:tcPr>
            <w:tcW w:w="4336" w:type="dxa"/>
            <w:vMerge w:val="restart"/>
            <w:tcBorders>
              <w:top w:val="single" w:sz="4" w:space="0" w:color="auto"/>
              <w:left w:val="single" w:sz="6" w:space="0" w:color="auto"/>
              <w:bottom w:val="nil"/>
              <w:right w:val="nil"/>
            </w:tcBorders>
          </w:tcPr>
          <w:p w:rsidR="00E138CA" w:rsidRPr="00BF6A07" w:rsidRDefault="00E138CA" w:rsidP="00B91752">
            <w:pPr>
              <w:pStyle w:val="002"/>
              <w:rPr>
                <w:lang w:eastAsia="en-US"/>
              </w:rPr>
            </w:pPr>
            <w:r w:rsidRPr="00BF6A07">
              <w:rPr>
                <w:lang w:eastAsia="en-US"/>
              </w:rPr>
              <w:t>Производительность очистных сооружений канализации, тыс. м3/сутки</w:t>
            </w:r>
          </w:p>
        </w:tc>
        <w:tc>
          <w:tcPr>
            <w:tcW w:w="5096" w:type="dxa"/>
            <w:gridSpan w:val="3"/>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Размеры земельных участков, га</w:t>
            </w:r>
          </w:p>
        </w:tc>
      </w:tr>
      <w:tr w:rsidR="00E138CA" w:rsidRPr="00696F69" w:rsidTr="00B91752">
        <w:tc>
          <w:tcPr>
            <w:tcW w:w="774" w:type="dxa"/>
            <w:vMerge/>
            <w:tcBorders>
              <w:bottom w:val="nil"/>
              <w:right w:val="single" w:sz="6" w:space="0" w:color="auto"/>
            </w:tcBorders>
          </w:tcPr>
          <w:p w:rsidR="00E138CA" w:rsidRPr="00BF6A07" w:rsidRDefault="00E138CA" w:rsidP="00B91752">
            <w:pPr>
              <w:pStyle w:val="002"/>
              <w:rPr>
                <w:lang w:eastAsia="en-US"/>
              </w:rPr>
            </w:pPr>
          </w:p>
        </w:tc>
        <w:tc>
          <w:tcPr>
            <w:tcW w:w="4336" w:type="dxa"/>
            <w:vMerge/>
            <w:tcBorders>
              <w:top w:val="nil"/>
              <w:left w:val="single" w:sz="6" w:space="0" w:color="auto"/>
              <w:bottom w:val="nil"/>
              <w:right w:val="nil"/>
            </w:tcBorders>
          </w:tcPr>
          <w:p w:rsidR="00E138CA" w:rsidRPr="00BF6A07" w:rsidRDefault="00E138CA" w:rsidP="00B91752">
            <w:pPr>
              <w:pStyle w:val="002"/>
              <w:rPr>
                <w:lang w:eastAsia="en-US"/>
              </w:rPr>
            </w:pPr>
          </w:p>
        </w:tc>
        <w:tc>
          <w:tcPr>
            <w:tcW w:w="1910"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очистных сооружений</w:t>
            </w:r>
          </w:p>
        </w:tc>
        <w:tc>
          <w:tcPr>
            <w:tcW w:w="1723"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иловых площадок</w:t>
            </w:r>
          </w:p>
        </w:tc>
        <w:tc>
          <w:tcPr>
            <w:tcW w:w="1463" w:type="dxa"/>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биологических прудов глубокой очистки сточных вод</w:t>
            </w:r>
          </w:p>
        </w:tc>
      </w:tr>
      <w:tr w:rsidR="00E138CA" w:rsidRPr="00696F69" w:rsidTr="00B91752">
        <w:trPr>
          <w:trHeight w:val="1"/>
        </w:trPr>
        <w:tc>
          <w:tcPr>
            <w:tcW w:w="774" w:type="dxa"/>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w:t>
            </w:r>
          </w:p>
        </w:tc>
        <w:tc>
          <w:tcPr>
            <w:tcW w:w="4336" w:type="dxa"/>
            <w:tcBorders>
              <w:top w:val="single" w:sz="4" w:space="0" w:color="auto"/>
              <w:left w:val="single" w:sz="6" w:space="0" w:color="auto"/>
              <w:bottom w:val="nil"/>
              <w:right w:val="nil"/>
            </w:tcBorders>
          </w:tcPr>
          <w:p w:rsidR="00E138CA" w:rsidRPr="00BF6A07" w:rsidRDefault="00E138CA" w:rsidP="00B91752">
            <w:pPr>
              <w:pStyle w:val="002"/>
              <w:rPr>
                <w:lang w:eastAsia="en-US"/>
              </w:rPr>
            </w:pPr>
            <w:r w:rsidRPr="00BF6A07">
              <w:rPr>
                <w:lang w:eastAsia="en-US"/>
              </w:rPr>
              <w:t>2</w:t>
            </w:r>
          </w:p>
        </w:tc>
        <w:tc>
          <w:tcPr>
            <w:tcW w:w="1910"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3</w:t>
            </w:r>
          </w:p>
        </w:tc>
        <w:tc>
          <w:tcPr>
            <w:tcW w:w="1723"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4</w:t>
            </w:r>
          </w:p>
        </w:tc>
        <w:tc>
          <w:tcPr>
            <w:tcW w:w="1463" w:type="dxa"/>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5</w:t>
            </w:r>
          </w:p>
        </w:tc>
      </w:tr>
      <w:tr w:rsidR="00E138CA" w:rsidRPr="00696F69" w:rsidTr="00B91752">
        <w:trPr>
          <w:trHeight w:val="1"/>
        </w:trPr>
        <w:tc>
          <w:tcPr>
            <w:tcW w:w="774" w:type="dxa"/>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1 </w:t>
            </w:r>
          </w:p>
        </w:tc>
        <w:tc>
          <w:tcPr>
            <w:tcW w:w="4336" w:type="dxa"/>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до 0,7</w:t>
            </w:r>
          </w:p>
        </w:tc>
        <w:tc>
          <w:tcPr>
            <w:tcW w:w="1910"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0,5</w:t>
            </w:r>
          </w:p>
        </w:tc>
        <w:tc>
          <w:tcPr>
            <w:tcW w:w="1723"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0,2</w:t>
            </w:r>
          </w:p>
        </w:tc>
        <w:tc>
          <w:tcPr>
            <w:tcW w:w="1463" w:type="dxa"/>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w:t>
            </w:r>
          </w:p>
        </w:tc>
      </w:tr>
      <w:tr w:rsidR="00E138CA" w:rsidRPr="00696F69" w:rsidTr="00B91752">
        <w:trPr>
          <w:trHeight w:val="1"/>
        </w:trPr>
        <w:tc>
          <w:tcPr>
            <w:tcW w:w="774" w:type="dxa"/>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2 </w:t>
            </w:r>
          </w:p>
        </w:tc>
        <w:tc>
          <w:tcPr>
            <w:tcW w:w="4336" w:type="dxa"/>
            <w:tcBorders>
              <w:top w:val="single" w:sz="4" w:space="0" w:color="auto"/>
              <w:left w:val="single" w:sz="6" w:space="0" w:color="auto"/>
              <w:bottom w:val="nil"/>
              <w:right w:val="nil"/>
            </w:tcBorders>
          </w:tcPr>
          <w:p w:rsidR="00E138CA" w:rsidRPr="00BF6A07" w:rsidRDefault="00E138CA" w:rsidP="00B91752">
            <w:pPr>
              <w:pStyle w:val="002"/>
              <w:tabs>
                <w:tab w:val="left" w:pos="262"/>
                <w:tab w:val="center" w:pos="2060"/>
              </w:tabs>
              <w:jc w:val="left"/>
              <w:rPr>
                <w:lang w:eastAsia="en-US"/>
              </w:rPr>
            </w:pPr>
            <w:r w:rsidRPr="00BF6A07">
              <w:rPr>
                <w:lang w:eastAsia="en-US"/>
              </w:rPr>
              <w:t>свыше 0,7 до 17</w:t>
            </w:r>
          </w:p>
        </w:tc>
        <w:tc>
          <w:tcPr>
            <w:tcW w:w="1910"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4</w:t>
            </w:r>
          </w:p>
        </w:tc>
        <w:tc>
          <w:tcPr>
            <w:tcW w:w="1723"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3</w:t>
            </w:r>
          </w:p>
        </w:tc>
        <w:tc>
          <w:tcPr>
            <w:tcW w:w="1463" w:type="dxa"/>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3</w:t>
            </w:r>
          </w:p>
        </w:tc>
      </w:tr>
      <w:tr w:rsidR="00E138CA" w:rsidRPr="00696F69" w:rsidTr="00B91752">
        <w:trPr>
          <w:trHeight w:val="1"/>
        </w:trPr>
        <w:tc>
          <w:tcPr>
            <w:tcW w:w="774" w:type="dxa"/>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3 </w:t>
            </w:r>
          </w:p>
        </w:tc>
        <w:tc>
          <w:tcPr>
            <w:tcW w:w="4336" w:type="dxa"/>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свыше 17 до 40</w:t>
            </w:r>
          </w:p>
        </w:tc>
        <w:tc>
          <w:tcPr>
            <w:tcW w:w="1910"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6</w:t>
            </w:r>
          </w:p>
        </w:tc>
        <w:tc>
          <w:tcPr>
            <w:tcW w:w="1723"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9</w:t>
            </w:r>
          </w:p>
        </w:tc>
        <w:tc>
          <w:tcPr>
            <w:tcW w:w="1463" w:type="dxa"/>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6</w:t>
            </w:r>
          </w:p>
        </w:tc>
      </w:tr>
      <w:tr w:rsidR="00E138CA" w:rsidRPr="00696F69" w:rsidTr="00B91752">
        <w:trPr>
          <w:trHeight w:val="1"/>
        </w:trPr>
        <w:tc>
          <w:tcPr>
            <w:tcW w:w="774" w:type="dxa"/>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4 </w:t>
            </w:r>
          </w:p>
        </w:tc>
        <w:tc>
          <w:tcPr>
            <w:tcW w:w="4336" w:type="dxa"/>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свыше 40 до 130</w:t>
            </w:r>
          </w:p>
        </w:tc>
        <w:tc>
          <w:tcPr>
            <w:tcW w:w="1910"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12</w:t>
            </w:r>
          </w:p>
        </w:tc>
        <w:tc>
          <w:tcPr>
            <w:tcW w:w="1723"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25</w:t>
            </w:r>
          </w:p>
        </w:tc>
        <w:tc>
          <w:tcPr>
            <w:tcW w:w="1463" w:type="dxa"/>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20</w:t>
            </w:r>
          </w:p>
        </w:tc>
      </w:tr>
      <w:tr w:rsidR="00E138CA" w:rsidRPr="00696F69" w:rsidTr="00B91752">
        <w:trPr>
          <w:trHeight w:val="1"/>
        </w:trPr>
        <w:tc>
          <w:tcPr>
            <w:tcW w:w="774" w:type="dxa"/>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5 </w:t>
            </w:r>
          </w:p>
        </w:tc>
        <w:tc>
          <w:tcPr>
            <w:tcW w:w="4336" w:type="dxa"/>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свыше 130 до 175</w:t>
            </w:r>
          </w:p>
        </w:tc>
        <w:tc>
          <w:tcPr>
            <w:tcW w:w="1910"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14</w:t>
            </w:r>
          </w:p>
        </w:tc>
        <w:tc>
          <w:tcPr>
            <w:tcW w:w="1723" w:type="dxa"/>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30</w:t>
            </w:r>
          </w:p>
        </w:tc>
        <w:tc>
          <w:tcPr>
            <w:tcW w:w="1463" w:type="dxa"/>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30</w:t>
            </w:r>
          </w:p>
        </w:tc>
      </w:tr>
      <w:tr w:rsidR="00E138CA" w:rsidRPr="00696F69" w:rsidTr="00B91752">
        <w:trPr>
          <w:trHeight w:val="1"/>
        </w:trPr>
        <w:tc>
          <w:tcPr>
            <w:tcW w:w="774" w:type="dxa"/>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 xml:space="preserve">6 </w:t>
            </w:r>
          </w:p>
        </w:tc>
        <w:tc>
          <w:tcPr>
            <w:tcW w:w="4336" w:type="dxa"/>
            <w:tcBorders>
              <w:top w:val="single" w:sz="4" w:space="0" w:color="auto"/>
              <w:left w:val="single" w:sz="6"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свыше 175 до 280</w:t>
            </w:r>
          </w:p>
        </w:tc>
        <w:tc>
          <w:tcPr>
            <w:tcW w:w="1910" w:type="dxa"/>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18</w:t>
            </w:r>
          </w:p>
        </w:tc>
        <w:tc>
          <w:tcPr>
            <w:tcW w:w="1723" w:type="dxa"/>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55</w:t>
            </w:r>
          </w:p>
        </w:tc>
        <w:tc>
          <w:tcPr>
            <w:tcW w:w="1463" w:type="dxa"/>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bl>
    <w:p w:rsidR="00E138CA" w:rsidRPr="00696F69" w:rsidRDefault="00E138CA" w:rsidP="00DB460E">
      <w:pPr>
        <w:pStyle w:val="001"/>
      </w:pPr>
    </w:p>
    <w:p w:rsidR="00E138CA" w:rsidRPr="00696F69" w:rsidRDefault="00E138CA" w:rsidP="00DB460E">
      <w:pPr>
        <w:pStyle w:val="001"/>
      </w:pPr>
      <w:r w:rsidRPr="00696F69">
        <w:t xml:space="preserve">6.3.8. Санитарно–защитные зоны (далее СЗЗ) для канализационных очистных сооружений следует принимать в соответствии с требованиями </w:t>
      </w:r>
      <w:hyperlink r:id="rId20" w:history="1">
        <w:r w:rsidRPr="00696F69">
          <w:t>СанПиН 2.2.1/2.1.1.1.120003</w:t>
        </w:r>
      </w:hyperlink>
      <w:r w:rsidRPr="00696F69">
        <w:t xml:space="preserve"> по </w:t>
      </w:r>
      <w:r>
        <w:t>таблице 30.</w:t>
      </w:r>
    </w:p>
    <w:p w:rsidR="00E138CA" w:rsidRPr="00696F69" w:rsidRDefault="00E138CA" w:rsidP="00DB460E">
      <w:pPr>
        <w:pStyle w:val="001"/>
        <w:jc w:val="right"/>
      </w:pPr>
      <w:r w:rsidRPr="00696F69">
        <w:t xml:space="preserve">Таблица </w:t>
      </w:r>
      <w:r>
        <w:t>30</w:t>
      </w:r>
    </w:p>
    <w:tbl>
      <w:tblPr>
        <w:tblW w:w="4873" w:type="pct"/>
        <w:tblInd w:w="108" w:type="dxa"/>
        <w:tblBorders>
          <w:top w:val="single" w:sz="4" w:space="0" w:color="auto"/>
          <w:left w:val="single" w:sz="4" w:space="0" w:color="auto"/>
          <w:bottom w:val="single" w:sz="4" w:space="0" w:color="auto"/>
          <w:right w:val="single" w:sz="4" w:space="0" w:color="auto"/>
        </w:tblBorders>
        <w:tblLook w:val="0000"/>
      </w:tblPr>
      <w:tblGrid>
        <w:gridCol w:w="695"/>
        <w:gridCol w:w="4898"/>
        <w:gridCol w:w="1527"/>
        <w:gridCol w:w="1310"/>
        <w:gridCol w:w="888"/>
        <w:gridCol w:w="887"/>
      </w:tblGrid>
      <w:tr w:rsidR="00E138CA" w:rsidRPr="00696F69" w:rsidTr="00B91752">
        <w:trPr>
          <w:trHeight w:val="332"/>
          <w:tblHeader/>
        </w:trPr>
        <w:tc>
          <w:tcPr>
            <w:tcW w:w="341" w:type="pct"/>
            <w:vMerge w:val="restart"/>
            <w:tcBorders>
              <w:top w:val="single" w:sz="4" w:space="0" w:color="auto"/>
              <w:right w:val="single" w:sz="6" w:space="0" w:color="auto"/>
            </w:tcBorders>
          </w:tcPr>
          <w:p w:rsidR="00E138CA" w:rsidRPr="00BF6A07" w:rsidRDefault="00E138CA" w:rsidP="00B91752">
            <w:pPr>
              <w:pStyle w:val="002"/>
              <w:rPr>
                <w:lang w:eastAsia="en-US"/>
              </w:rPr>
            </w:pPr>
            <w:r w:rsidRPr="00BF6A07">
              <w:rPr>
                <w:lang w:eastAsia="en-US"/>
              </w:rPr>
              <w:t>№ п/п</w:t>
            </w:r>
          </w:p>
        </w:tc>
        <w:tc>
          <w:tcPr>
            <w:tcW w:w="2400" w:type="pct"/>
            <w:vMerge w:val="restart"/>
            <w:tcBorders>
              <w:top w:val="single" w:sz="4" w:space="0" w:color="auto"/>
              <w:left w:val="single" w:sz="6" w:space="0" w:color="auto"/>
              <w:bottom w:val="nil"/>
              <w:right w:val="nil"/>
            </w:tcBorders>
          </w:tcPr>
          <w:p w:rsidR="00E138CA" w:rsidRPr="00BF6A07" w:rsidRDefault="00E138CA" w:rsidP="00B91752">
            <w:pPr>
              <w:pStyle w:val="002"/>
              <w:rPr>
                <w:lang w:eastAsia="en-US"/>
              </w:rPr>
            </w:pPr>
            <w:r w:rsidRPr="00BF6A07">
              <w:rPr>
                <w:lang w:eastAsia="en-US"/>
              </w:rPr>
              <w:t>Сооружения для очистки сточных вод</w:t>
            </w:r>
          </w:p>
        </w:tc>
        <w:tc>
          <w:tcPr>
            <w:tcW w:w="2259" w:type="pct"/>
            <w:gridSpan w:val="4"/>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Расстояние, м, при расчетной производительности очистных сооружений, тыс. м3/сутки</w:t>
            </w:r>
          </w:p>
        </w:tc>
      </w:tr>
      <w:tr w:rsidR="00E138CA" w:rsidRPr="00696F69" w:rsidTr="00B91752">
        <w:trPr>
          <w:trHeight w:val="145"/>
          <w:tblHeader/>
        </w:trPr>
        <w:tc>
          <w:tcPr>
            <w:tcW w:w="341" w:type="pct"/>
            <w:vMerge/>
            <w:tcBorders>
              <w:bottom w:val="nil"/>
              <w:right w:val="single" w:sz="6" w:space="0" w:color="auto"/>
            </w:tcBorders>
          </w:tcPr>
          <w:p w:rsidR="00E138CA" w:rsidRPr="00BF6A07" w:rsidRDefault="00E138CA" w:rsidP="00B91752">
            <w:pPr>
              <w:pStyle w:val="002"/>
              <w:rPr>
                <w:lang w:eastAsia="en-US"/>
              </w:rPr>
            </w:pPr>
          </w:p>
        </w:tc>
        <w:tc>
          <w:tcPr>
            <w:tcW w:w="2400" w:type="pct"/>
            <w:vMerge/>
            <w:tcBorders>
              <w:top w:val="nil"/>
              <w:left w:val="single" w:sz="6" w:space="0" w:color="auto"/>
              <w:bottom w:val="nil"/>
              <w:right w:val="nil"/>
            </w:tcBorders>
          </w:tcPr>
          <w:p w:rsidR="00E138CA" w:rsidRPr="00BF6A07" w:rsidRDefault="00E138CA" w:rsidP="00B91752">
            <w:pPr>
              <w:pStyle w:val="002"/>
              <w:rPr>
                <w:lang w:eastAsia="en-US"/>
              </w:rPr>
            </w:pPr>
          </w:p>
        </w:tc>
        <w:tc>
          <w:tcPr>
            <w:tcW w:w="748"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до 0,2</w:t>
            </w:r>
          </w:p>
        </w:tc>
        <w:tc>
          <w:tcPr>
            <w:tcW w:w="64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более 0,2 до 5,0</w:t>
            </w:r>
          </w:p>
        </w:tc>
        <w:tc>
          <w:tcPr>
            <w:tcW w:w="435"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более 5,0 до 50,0</w:t>
            </w:r>
          </w:p>
        </w:tc>
        <w:tc>
          <w:tcPr>
            <w:tcW w:w="435"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более 50,0 до 280</w:t>
            </w:r>
          </w:p>
        </w:tc>
      </w:tr>
      <w:tr w:rsidR="00E138CA" w:rsidRPr="00696F69" w:rsidTr="00B91752">
        <w:trPr>
          <w:trHeight w:val="166"/>
          <w:tblHeader/>
        </w:trPr>
        <w:tc>
          <w:tcPr>
            <w:tcW w:w="341"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w:t>
            </w:r>
          </w:p>
        </w:tc>
        <w:tc>
          <w:tcPr>
            <w:tcW w:w="2400" w:type="pct"/>
            <w:tcBorders>
              <w:top w:val="single" w:sz="4" w:space="0" w:color="auto"/>
              <w:left w:val="single" w:sz="6" w:space="0" w:color="auto"/>
              <w:bottom w:val="nil"/>
              <w:right w:val="nil"/>
            </w:tcBorders>
          </w:tcPr>
          <w:p w:rsidR="00E138CA" w:rsidRPr="00BF6A07" w:rsidRDefault="00E138CA" w:rsidP="00B91752">
            <w:pPr>
              <w:pStyle w:val="002"/>
              <w:rPr>
                <w:lang w:eastAsia="en-US"/>
              </w:rPr>
            </w:pPr>
            <w:r w:rsidRPr="00BF6A07">
              <w:rPr>
                <w:lang w:eastAsia="en-US"/>
              </w:rPr>
              <w:t>2</w:t>
            </w:r>
          </w:p>
        </w:tc>
        <w:tc>
          <w:tcPr>
            <w:tcW w:w="748"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3</w:t>
            </w:r>
          </w:p>
        </w:tc>
        <w:tc>
          <w:tcPr>
            <w:tcW w:w="64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4</w:t>
            </w:r>
          </w:p>
        </w:tc>
        <w:tc>
          <w:tcPr>
            <w:tcW w:w="435"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5</w:t>
            </w:r>
          </w:p>
        </w:tc>
        <w:tc>
          <w:tcPr>
            <w:tcW w:w="435"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6</w:t>
            </w:r>
          </w:p>
        </w:tc>
      </w:tr>
      <w:tr w:rsidR="00E138CA" w:rsidRPr="00696F69" w:rsidTr="00B91752">
        <w:trPr>
          <w:trHeight w:val="166"/>
        </w:trPr>
        <w:tc>
          <w:tcPr>
            <w:tcW w:w="341"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1 </w:t>
            </w:r>
          </w:p>
        </w:tc>
        <w:tc>
          <w:tcPr>
            <w:tcW w:w="2400"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Насосные станции и аварийно–регулирующие резервуары, локальные очистные сооружения</w:t>
            </w:r>
          </w:p>
        </w:tc>
        <w:tc>
          <w:tcPr>
            <w:tcW w:w="748"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15</w:t>
            </w:r>
          </w:p>
        </w:tc>
        <w:tc>
          <w:tcPr>
            <w:tcW w:w="64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20</w:t>
            </w:r>
          </w:p>
        </w:tc>
        <w:tc>
          <w:tcPr>
            <w:tcW w:w="435"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20</w:t>
            </w:r>
          </w:p>
        </w:tc>
        <w:tc>
          <w:tcPr>
            <w:tcW w:w="435"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30</w:t>
            </w:r>
          </w:p>
        </w:tc>
      </w:tr>
      <w:tr w:rsidR="00E138CA" w:rsidRPr="00696F69" w:rsidTr="00B91752">
        <w:trPr>
          <w:trHeight w:val="501"/>
        </w:trPr>
        <w:tc>
          <w:tcPr>
            <w:tcW w:w="341"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2 </w:t>
            </w:r>
          </w:p>
        </w:tc>
        <w:tc>
          <w:tcPr>
            <w:tcW w:w="2400"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Сооружения для механической и биологической очистки с иловыми площадками для сброженных осадков, а также иловые площадки</w:t>
            </w:r>
          </w:p>
        </w:tc>
        <w:tc>
          <w:tcPr>
            <w:tcW w:w="748"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150</w:t>
            </w:r>
          </w:p>
        </w:tc>
        <w:tc>
          <w:tcPr>
            <w:tcW w:w="64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200</w:t>
            </w:r>
          </w:p>
        </w:tc>
        <w:tc>
          <w:tcPr>
            <w:tcW w:w="435"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400</w:t>
            </w:r>
          </w:p>
        </w:tc>
        <w:tc>
          <w:tcPr>
            <w:tcW w:w="435"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500</w:t>
            </w:r>
          </w:p>
        </w:tc>
      </w:tr>
      <w:tr w:rsidR="00E138CA" w:rsidRPr="00696F69" w:rsidTr="00B91752">
        <w:trPr>
          <w:trHeight w:val="409"/>
        </w:trPr>
        <w:tc>
          <w:tcPr>
            <w:tcW w:w="341"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3 </w:t>
            </w:r>
          </w:p>
        </w:tc>
        <w:tc>
          <w:tcPr>
            <w:tcW w:w="2400"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Сооружения для механической и биологической очистки с термомеханической обработкой осадка в закрытых помещениях</w:t>
            </w:r>
          </w:p>
        </w:tc>
        <w:tc>
          <w:tcPr>
            <w:tcW w:w="748"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100</w:t>
            </w:r>
          </w:p>
        </w:tc>
        <w:tc>
          <w:tcPr>
            <w:tcW w:w="64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150</w:t>
            </w:r>
          </w:p>
        </w:tc>
        <w:tc>
          <w:tcPr>
            <w:tcW w:w="435"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300</w:t>
            </w:r>
          </w:p>
        </w:tc>
        <w:tc>
          <w:tcPr>
            <w:tcW w:w="435"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400</w:t>
            </w:r>
          </w:p>
        </w:tc>
      </w:tr>
      <w:tr w:rsidR="00E138CA" w:rsidRPr="00696F69" w:rsidTr="00B91752">
        <w:trPr>
          <w:trHeight w:val="258"/>
        </w:trPr>
        <w:tc>
          <w:tcPr>
            <w:tcW w:w="341"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4 </w:t>
            </w:r>
          </w:p>
        </w:tc>
        <w:tc>
          <w:tcPr>
            <w:tcW w:w="2400"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Поля:</w:t>
            </w:r>
          </w:p>
        </w:tc>
        <w:tc>
          <w:tcPr>
            <w:tcW w:w="748" w:type="pct"/>
            <w:tcBorders>
              <w:top w:val="single" w:sz="4" w:space="0" w:color="auto"/>
              <w:left w:val="single" w:sz="4" w:space="0" w:color="auto"/>
              <w:bottom w:val="nil"/>
              <w:right w:val="nil"/>
            </w:tcBorders>
          </w:tcPr>
          <w:p w:rsidR="00E138CA" w:rsidRPr="00BF6A07" w:rsidRDefault="00E138CA" w:rsidP="00B91752">
            <w:pPr>
              <w:pStyle w:val="002"/>
              <w:rPr>
                <w:lang w:eastAsia="en-US"/>
              </w:rPr>
            </w:pPr>
          </w:p>
        </w:tc>
        <w:tc>
          <w:tcPr>
            <w:tcW w:w="64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p>
        </w:tc>
        <w:tc>
          <w:tcPr>
            <w:tcW w:w="435" w:type="pct"/>
            <w:tcBorders>
              <w:top w:val="single" w:sz="4" w:space="0" w:color="auto"/>
              <w:left w:val="single" w:sz="4" w:space="0" w:color="auto"/>
              <w:bottom w:val="nil"/>
              <w:right w:val="nil"/>
            </w:tcBorders>
          </w:tcPr>
          <w:p w:rsidR="00E138CA" w:rsidRPr="00BF6A07" w:rsidRDefault="00E138CA" w:rsidP="00B91752">
            <w:pPr>
              <w:pStyle w:val="002"/>
              <w:rPr>
                <w:lang w:eastAsia="en-US"/>
              </w:rPr>
            </w:pPr>
          </w:p>
        </w:tc>
        <w:tc>
          <w:tcPr>
            <w:tcW w:w="435" w:type="pct"/>
            <w:tcBorders>
              <w:top w:val="single" w:sz="4" w:space="0" w:color="auto"/>
              <w:left w:val="single" w:sz="4" w:space="0" w:color="auto"/>
              <w:bottom w:val="nil"/>
            </w:tcBorders>
          </w:tcPr>
          <w:p w:rsidR="00E138CA" w:rsidRPr="00BF6A07" w:rsidRDefault="00E138CA" w:rsidP="00B91752">
            <w:pPr>
              <w:pStyle w:val="002"/>
              <w:rPr>
                <w:lang w:eastAsia="en-US"/>
              </w:rPr>
            </w:pPr>
          </w:p>
        </w:tc>
      </w:tr>
      <w:tr w:rsidR="00E138CA" w:rsidRPr="00696F69" w:rsidTr="00B91752">
        <w:trPr>
          <w:trHeight w:val="276"/>
        </w:trPr>
        <w:tc>
          <w:tcPr>
            <w:tcW w:w="341"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4.1 </w:t>
            </w:r>
          </w:p>
        </w:tc>
        <w:tc>
          <w:tcPr>
            <w:tcW w:w="2400"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фильтрации</w:t>
            </w:r>
          </w:p>
        </w:tc>
        <w:tc>
          <w:tcPr>
            <w:tcW w:w="748"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200</w:t>
            </w:r>
          </w:p>
        </w:tc>
        <w:tc>
          <w:tcPr>
            <w:tcW w:w="64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300</w:t>
            </w:r>
          </w:p>
        </w:tc>
        <w:tc>
          <w:tcPr>
            <w:tcW w:w="435"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500</w:t>
            </w:r>
          </w:p>
        </w:tc>
        <w:tc>
          <w:tcPr>
            <w:tcW w:w="435"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1000</w:t>
            </w:r>
          </w:p>
        </w:tc>
      </w:tr>
      <w:tr w:rsidR="00E138CA" w:rsidRPr="00696F69" w:rsidTr="00B91752">
        <w:trPr>
          <w:trHeight w:val="276"/>
        </w:trPr>
        <w:tc>
          <w:tcPr>
            <w:tcW w:w="341"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xml:space="preserve">4.2 </w:t>
            </w:r>
          </w:p>
        </w:tc>
        <w:tc>
          <w:tcPr>
            <w:tcW w:w="2400"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орошения</w:t>
            </w:r>
          </w:p>
        </w:tc>
        <w:tc>
          <w:tcPr>
            <w:tcW w:w="748"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150</w:t>
            </w:r>
          </w:p>
        </w:tc>
        <w:tc>
          <w:tcPr>
            <w:tcW w:w="64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200</w:t>
            </w:r>
          </w:p>
        </w:tc>
        <w:tc>
          <w:tcPr>
            <w:tcW w:w="435"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400</w:t>
            </w:r>
          </w:p>
        </w:tc>
        <w:tc>
          <w:tcPr>
            <w:tcW w:w="435"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1000</w:t>
            </w:r>
          </w:p>
        </w:tc>
      </w:tr>
      <w:tr w:rsidR="00E138CA" w:rsidRPr="00696F69" w:rsidTr="00B91752">
        <w:trPr>
          <w:trHeight w:val="276"/>
        </w:trPr>
        <w:tc>
          <w:tcPr>
            <w:tcW w:w="341"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5</w:t>
            </w:r>
          </w:p>
        </w:tc>
        <w:tc>
          <w:tcPr>
            <w:tcW w:w="2400" w:type="pct"/>
            <w:tcBorders>
              <w:top w:val="single" w:sz="4" w:space="0" w:color="auto"/>
              <w:left w:val="single" w:sz="6"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Биологические пруды</w:t>
            </w:r>
          </w:p>
        </w:tc>
        <w:tc>
          <w:tcPr>
            <w:tcW w:w="748" w:type="pct"/>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200</w:t>
            </w:r>
          </w:p>
        </w:tc>
        <w:tc>
          <w:tcPr>
            <w:tcW w:w="642" w:type="pct"/>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200</w:t>
            </w:r>
          </w:p>
        </w:tc>
        <w:tc>
          <w:tcPr>
            <w:tcW w:w="435" w:type="pct"/>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300</w:t>
            </w:r>
          </w:p>
        </w:tc>
        <w:tc>
          <w:tcPr>
            <w:tcW w:w="435"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300</w:t>
            </w:r>
          </w:p>
        </w:tc>
      </w:tr>
    </w:tbl>
    <w:p w:rsidR="00E138CA" w:rsidRPr="00696F69" w:rsidRDefault="00E138CA" w:rsidP="00DB460E">
      <w:pPr>
        <w:pStyle w:val="001"/>
      </w:pPr>
    </w:p>
    <w:p w:rsidR="00E138CA" w:rsidRPr="00696F69" w:rsidRDefault="00E138CA" w:rsidP="00DB460E">
      <w:pPr>
        <w:pStyle w:val="001"/>
      </w:pPr>
      <w:r w:rsidRPr="00696F69">
        <w:t xml:space="preserve">6.3.9. От очистных сооружений и насосных станций производственной канализации, не расположенных на территории промышленных предприятий, как при самостоятельной очистке и перекачке производственных сточных вод, так и при совместной их очистке с бытовыми, санитарно-защитные зоны следует принимать такими же, как для производств, от которых поступают сточные воды, но не менее указанных в таблице </w:t>
      </w:r>
      <w:r>
        <w:t>30</w:t>
      </w:r>
      <w:r w:rsidRPr="00696F69">
        <w:t>.</w:t>
      </w:r>
    </w:p>
    <w:p w:rsidR="00E138CA" w:rsidRPr="00696F69" w:rsidRDefault="00E138CA" w:rsidP="00DB460E">
      <w:pPr>
        <w:pStyle w:val="001"/>
      </w:pPr>
      <w:r w:rsidRPr="00696F69">
        <w:t>6.3.10. Кроме того, устанавливаются санитарно-защитные зоны:</w:t>
      </w:r>
    </w:p>
    <w:p w:rsidR="00E138CA" w:rsidRPr="00696F69" w:rsidRDefault="00E138CA" w:rsidP="00DB460E">
      <w:pPr>
        <w:pStyle w:val="001"/>
      </w:pPr>
      <w:r>
        <w:t>а) о</w:t>
      </w:r>
      <w:r w:rsidRPr="00696F69">
        <w:t>т сливных станций – в 300 м;</w:t>
      </w:r>
    </w:p>
    <w:p w:rsidR="00E138CA" w:rsidRPr="00696F69" w:rsidRDefault="00E138CA" w:rsidP="00DB460E">
      <w:pPr>
        <w:pStyle w:val="001"/>
      </w:pPr>
      <w:r>
        <w:t xml:space="preserve">б) </w:t>
      </w:r>
      <w:r w:rsidRPr="00696F69">
        <w:t>от шламонакопителей – в зависимости от состава и свойств шлама по</w:t>
      </w:r>
      <w:r>
        <w:t xml:space="preserve"> </w:t>
      </w:r>
      <w:r w:rsidRPr="00696F69">
        <w:t>согласованию с органами санитарно-эпидемиологического надзора;</w:t>
      </w:r>
    </w:p>
    <w:p w:rsidR="00E138CA" w:rsidRPr="00696F69" w:rsidRDefault="00E138CA" w:rsidP="00DB460E">
      <w:pPr>
        <w:pStyle w:val="001"/>
      </w:pPr>
      <w:r>
        <w:t xml:space="preserve">в) </w:t>
      </w:r>
      <w:r w:rsidRPr="00696F69">
        <w:t>от снеготаялок и снегосплавных пунктов до жилой территории – не менее</w:t>
      </w:r>
      <w:r>
        <w:t xml:space="preserve"> </w:t>
      </w:r>
      <w:r w:rsidRPr="00696F69">
        <w:t>чем в 100 м.</w:t>
      </w:r>
    </w:p>
    <w:p w:rsidR="00E138CA" w:rsidRPr="00696F69" w:rsidRDefault="00E138CA" w:rsidP="00DB460E">
      <w:pPr>
        <w:pStyle w:val="001"/>
      </w:pPr>
      <w:r w:rsidRPr="00696F69">
        <w:t>6.3.11. Размеры земельных участков очистных сооружений локальных систем канализации и их санитарно–защитных зон следует принимать в зависимости от грунтовых условий и количества сточных вод, но не более 0,25 га.</w:t>
      </w:r>
    </w:p>
    <w:p w:rsidR="00E138CA" w:rsidRPr="00696F69" w:rsidRDefault="00E138CA" w:rsidP="00DB460E">
      <w:pPr>
        <w:pStyle w:val="001"/>
      </w:pPr>
      <w:r w:rsidRPr="00696F69">
        <w:t xml:space="preserve">6.3.12. Требования к пожарной безопасности зданий и сооружений канализации устанавливаются </w:t>
      </w:r>
      <w:hyperlink r:id="rId21" w:history="1">
        <w:r w:rsidRPr="00696F69">
          <w:t>Федеральным законом</w:t>
        </w:r>
      </w:hyperlink>
      <w:r w:rsidRPr="00696F69">
        <w:t xml:space="preserve"> от 22 июня 2008 N 123–ФЗ «Технический регламент о требованиях пожарной безопасности» и </w:t>
      </w:r>
      <w:hyperlink r:id="rId22" w:history="1">
        <w:r w:rsidRPr="00696F69">
          <w:t>Перечнем</w:t>
        </w:r>
      </w:hyperlink>
      <w:r w:rsidRPr="00696F69">
        <w:t xml:space="preserve"> национальных стандартов и сводов правил, в результате применения которых на добровольной основе обеспечивается соблюдение требований Федерального закона от 22 июля 2008 года N 123– ФЗ «Технический регламент о требованиях пожарной безопасности». </w:t>
      </w:r>
    </w:p>
    <w:p w:rsidR="00E138CA" w:rsidRPr="00696F69" w:rsidRDefault="00E138CA" w:rsidP="00DB460E">
      <w:pPr>
        <w:pStyle w:val="001"/>
      </w:pPr>
      <w:r w:rsidRPr="00696F69">
        <w:t>Категория пожарной опасности процессов перекачки и очистки производственных сточных вод, содержащих легковоспламеняющиеся и взрывоопасные вещества, устанавливается в зависимости от характера этих веществ.</w:t>
      </w:r>
    </w:p>
    <w:p w:rsidR="00E138CA" w:rsidRPr="00696F69" w:rsidRDefault="00E138CA" w:rsidP="00DB460E">
      <w:pPr>
        <w:pStyle w:val="001"/>
        <w:outlineLvl w:val="0"/>
      </w:pPr>
      <w:bookmarkStart w:id="40" w:name="_Toc470085131"/>
      <w:r w:rsidRPr="00696F69">
        <w:t>6.4. Теплоснабжение</w:t>
      </w:r>
      <w:bookmarkEnd w:id="40"/>
      <w:r>
        <w:t>.</w:t>
      </w:r>
    </w:p>
    <w:p w:rsidR="00E138CA" w:rsidRPr="00696F69" w:rsidRDefault="00E138CA" w:rsidP="00DB460E">
      <w:pPr>
        <w:pStyle w:val="001"/>
      </w:pPr>
      <w:r w:rsidRPr="00696F69">
        <w:t>6.4.1. Теплоснабжение городского округа следует предусматривать в соответствии с утвержденными схемами теплоснабжения.</w:t>
      </w:r>
    </w:p>
    <w:p w:rsidR="00E138CA" w:rsidRPr="00696F69" w:rsidRDefault="00E138CA" w:rsidP="00DB460E">
      <w:pPr>
        <w:pStyle w:val="001"/>
      </w:pPr>
      <w:r w:rsidRPr="00696F69">
        <w:t xml:space="preserve">Теплоснабжение жилой и общественной застройки на территориях городского округа следует предусматривать централизованным от ТЭЦ или котельных при условии соблюдения экологических требований. Для отдельно стоящих объектов могут быть оборудованы индивидуальные котельные. </w:t>
      </w:r>
    </w:p>
    <w:p w:rsidR="00E138CA" w:rsidRPr="00696F69" w:rsidRDefault="00E138CA" w:rsidP="00DB460E">
      <w:pPr>
        <w:pStyle w:val="001"/>
      </w:pPr>
      <w:r w:rsidRPr="00696F69">
        <w:t>6.4.2. Размещение централизованных источников теплоснабжения на территории городского округа производится в коммунально-складских и производственных зонах – в центре тепловых нагрузок.</w:t>
      </w:r>
    </w:p>
    <w:p w:rsidR="00E138CA" w:rsidRPr="00696F69" w:rsidRDefault="00E138CA" w:rsidP="00DB460E">
      <w:pPr>
        <w:pStyle w:val="001"/>
      </w:pPr>
      <w:r w:rsidRPr="00696F69">
        <w:t xml:space="preserve">Размещение источников теплоснабжения, тепловых пунктов в жилой застройке должно быть обосновано акустическими расчетами с мероприятиями по достижению нормативных уровней шума и вибрации по СП 124.13330.2012, СП 42.13330.2011, СП 60.13330.2012. </w:t>
      </w:r>
    </w:p>
    <w:p w:rsidR="00E138CA" w:rsidRPr="00696F69" w:rsidRDefault="00E138CA" w:rsidP="00DB460E">
      <w:pPr>
        <w:pStyle w:val="001"/>
      </w:pPr>
      <w:r w:rsidRPr="00696F69">
        <w:t>6.4.3. Размеры санитарно-защитных зон от источников теплоснабжения устанавливаются по СанПиН 2.2.1/2.1.1.1200-03.</w:t>
      </w:r>
    </w:p>
    <w:p w:rsidR="00E138CA" w:rsidRPr="00696F69" w:rsidRDefault="00E138CA" w:rsidP="00DB460E">
      <w:pPr>
        <w:pStyle w:val="001"/>
      </w:pPr>
      <w:r w:rsidRPr="00696F69">
        <w:t>6.4.4.  Земельные участки для размещения котельных выбираются в соответствии со схемой теплоснабжения, проектом планировки городского округа, генеральными планами предприятий.</w:t>
      </w:r>
    </w:p>
    <w:p w:rsidR="00E138CA" w:rsidRPr="00696F69" w:rsidRDefault="00E138CA" w:rsidP="00DB460E">
      <w:pPr>
        <w:pStyle w:val="001"/>
      </w:pPr>
      <w:r w:rsidRPr="00696F69">
        <w:t xml:space="preserve">Размеры земельных участков для отдельно стоящих котельных, размещаемых в районах жилой застройки, следует принимать в соответствии с таблицей </w:t>
      </w:r>
      <w:r>
        <w:t>31</w:t>
      </w:r>
      <w:r w:rsidRPr="00696F69">
        <w:t>.</w:t>
      </w:r>
      <w:bookmarkStart w:id="41" w:name="_Ref450662985"/>
    </w:p>
    <w:p w:rsidR="00E138CA" w:rsidRPr="00696F69" w:rsidRDefault="00E138CA" w:rsidP="00DB460E">
      <w:pPr>
        <w:pStyle w:val="001"/>
        <w:jc w:val="right"/>
      </w:pPr>
      <w:r w:rsidRPr="00696F69">
        <w:t>Таблиц</w:t>
      </w:r>
      <w:bookmarkEnd w:id="41"/>
      <w:r w:rsidRPr="00696F69">
        <w:t xml:space="preserve">а </w:t>
      </w:r>
      <w:r>
        <w:t>31</w:t>
      </w:r>
    </w:p>
    <w:tbl>
      <w:tblPr>
        <w:tblW w:w="0" w:type="auto"/>
        <w:tblInd w:w="108" w:type="dxa"/>
        <w:tblBorders>
          <w:top w:val="single" w:sz="4" w:space="0" w:color="auto"/>
          <w:left w:val="single" w:sz="4" w:space="0" w:color="auto"/>
          <w:bottom w:val="single" w:sz="4" w:space="0" w:color="auto"/>
          <w:right w:val="single" w:sz="4" w:space="0" w:color="auto"/>
        </w:tblBorders>
        <w:tblLook w:val="0000"/>
      </w:tblPr>
      <w:tblGrid>
        <w:gridCol w:w="709"/>
        <w:gridCol w:w="4328"/>
        <w:gridCol w:w="2567"/>
        <w:gridCol w:w="2602"/>
      </w:tblGrid>
      <w:tr w:rsidR="00E138CA" w:rsidRPr="00696F69" w:rsidTr="00B91752">
        <w:tc>
          <w:tcPr>
            <w:tcW w:w="709" w:type="dxa"/>
            <w:vMerge w:val="restart"/>
            <w:tcBorders>
              <w:top w:val="single" w:sz="4" w:space="0" w:color="auto"/>
              <w:right w:val="single" w:sz="4" w:space="0" w:color="auto"/>
            </w:tcBorders>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п/п</w:t>
            </w:r>
          </w:p>
        </w:tc>
        <w:tc>
          <w:tcPr>
            <w:tcW w:w="4328" w:type="dxa"/>
            <w:vMerge w:val="restart"/>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Теплопроизводительность котельных, Гкал/ч (МВт)</w:t>
            </w:r>
          </w:p>
        </w:tc>
        <w:tc>
          <w:tcPr>
            <w:tcW w:w="5169" w:type="dxa"/>
            <w:gridSpan w:val="2"/>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Размер земельного участка (га) котельных, работающих</w:t>
            </w:r>
          </w:p>
        </w:tc>
      </w:tr>
      <w:tr w:rsidR="00E138CA" w:rsidRPr="00696F69" w:rsidTr="00B91752">
        <w:tc>
          <w:tcPr>
            <w:tcW w:w="709" w:type="dxa"/>
            <w:vMerge/>
            <w:tcBorders>
              <w:bottom w:val="single" w:sz="4" w:space="0" w:color="auto"/>
              <w:right w:val="single" w:sz="4" w:space="0" w:color="auto"/>
            </w:tcBorders>
          </w:tcPr>
          <w:p w:rsidR="00E138CA" w:rsidRPr="00BF6A07" w:rsidRDefault="00E138CA" w:rsidP="00B91752">
            <w:pPr>
              <w:pStyle w:val="002"/>
              <w:rPr>
                <w:lang w:eastAsia="en-US"/>
              </w:rPr>
            </w:pPr>
          </w:p>
        </w:tc>
        <w:tc>
          <w:tcPr>
            <w:tcW w:w="4328" w:type="dxa"/>
            <w:vMerge/>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на твердом топливе</w:t>
            </w:r>
          </w:p>
        </w:tc>
        <w:tc>
          <w:tcPr>
            <w:tcW w:w="2602" w:type="dxa"/>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на газомазутном топливе</w:t>
            </w:r>
          </w:p>
        </w:tc>
      </w:tr>
      <w:tr w:rsidR="00E138CA" w:rsidRPr="00696F69" w:rsidTr="00B91752">
        <w:tc>
          <w:tcPr>
            <w:tcW w:w="709" w:type="dxa"/>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328" w:type="dxa"/>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2602" w:type="dxa"/>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w:t>
            </w:r>
          </w:p>
        </w:tc>
      </w:tr>
      <w:tr w:rsidR="00E138CA" w:rsidRPr="00696F69" w:rsidTr="00B91752">
        <w:tc>
          <w:tcPr>
            <w:tcW w:w="709" w:type="dxa"/>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1 </w:t>
            </w:r>
          </w:p>
        </w:tc>
        <w:tc>
          <w:tcPr>
            <w:tcW w:w="4328" w:type="dxa"/>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до 5</w:t>
            </w:r>
          </w:p>
        </w:tc>
        <w:tc>
          <w:tcPr>
            <w:tcW w:w="0" w:type="auto"/>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0,7</w:t>
            </w:r>
          </w:p>
        </w:tc>
        <w:tc>
          <w:tcPr>
            <w:tcW w:w="2602" w:type="dxa"/>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0,7</w:t>
            </w:r>
          </w:p>
        </w:tc>
      </w:tr>
      <w:tr w:rsidR="00E138CA" w:rsidRPr="00696F69" w:rsidTr="00B91752">
        <w:tc>
          <w:tcPr>
            <w:tcW w:w="709" w:type="dxa"/>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2 </w:t>
            </w:r>
          </w:p>
        </w:tc>
        <w:tc>
          <w:tcPr>
            <w:tcW w:w="4328" w:type="dxa"/>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от 5 до 10 (от 6 до 12)</w:t>
            </w:r>
          </w:p>
        </w:tc>
        <w:tc>
          <w:tcPr>
            <w:tcW w:w="0" w:type="auto"/>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w:t>
            </w:r>
          </w:p>
        </w:tc>
        <w:tc>
          <w:tcPr>
            <w:tcW w:w="2602" w:type="dxa"/>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c>
          <w:tcPr>
            <w:tcW w:w="709" w:type="dxa"/>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3 </w:t>
            </w:r>
          </w:p>
        </w:tc>
        <w:tc>
          <w:tcPr>
            <w:tcW w:w="4328" w:type="dxa"/>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от 10 до 50 (от 12 до 58)</w:t>
            </w:r>
          </w:p>
        </w:tc>
        <w:tc>
          <w:tcPr>
            <w:tcW w:w="0" w:type="auto"/>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w:t>
            </w:r>
          </w:p>
        </w:tc>
        <w:tc>
          <w:tcPr>
            <w:tcW w:w="2602" w:type="dxa"/>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1,5</w:t>
            </w:r>
          </w:p>
        </w:tc>
      </w:tr>
      <w:tr w:rsidR="00E138CA" w:rsidRPr="00696F69" w:rsidTr="00B91752">
        <w:tc>
          <w:tcPr>
            <w:tcW w:w="709" w:type="dxa"/>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4 </w:t>
            </w:r>
          </w:p>
        </w:tc>
        <w:tc>
          <w:tcPr>
            <w:tcW w:w="4328" w:type="dxa"/>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от 50 до 100 (от 58 до 116)</w:t>
            </w:r>
          </w:p>
        </w:tc>
        <w:tc>
          <w:tcPr>
            <w:tcW w:w="0" w:type="auto"/>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2602" w:type="dxa"/>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2,5</w:t>
            </w:r>
          </w:p>
        </w:tc>
      </w:tr>
      <w:tr w:rsidR="00E138CA" w:rsidRPr="00696F69" w:rsidTr="00B91752">
        <w:tc>
          <w:tcPr>
            <w:tcW w:w="709" w:type="dxa"/>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5 </w:t>
            </w:r>
          </w:p>
        </w:tc>
        <w:tc>
          <w:tcPr>
            <w:tcW w:w="4328" w:type="dxa"/>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от 100 до 200 (от 116 до 233)</w:t>
            </w:r>
          </w:p>
        </w:tc>
        <w:tc>
          <w:tcPr>
            <w:tcW w:w="0" w:type="auto"/>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3,7</w:t>
            </w:r>
          </w:p>
        </w:tc>
        <w:tc>
          <w:tcPr>
            <w:tcW w:w="2602" w:type="dxa"/>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w:t>
            </w:r>
          </w:p>
        </w:tc>
      </w:tr>
    </w:tbl>
    <w:p w:rsidR="00E138CA" w:rsidRPr="00696F69" w:rsidRDefault="00E138CA" w:rsidP="00DB460E">
      <w:pPr>
        <w:pStyle w:val="001"/>
        <w:rPr>
          <w:sz w:val="22"/>
          <w:szCs w:val="22"/>
        </w:rPr>
      </w:pPr>
      <w:r w:rsidRPr="00696F69">
        <w:rPr>
          <w:sz w:val="22"/>
          <w:szCs w:val="22"/>
        </w:rPr>
        <w:t>Примечания:</w:t>
      </w:r>
    </w:p>
    <w:p w:rsidR="00E138CA" w:rsidRPr="00696F69" w:rsidRDefault="00E138CA" w:rsidP="00DB460E">
      <w:pPr>
        <w:pStyle w:val="001"/>
        <w:rPr>
          <w:sz w:val="22"/>
          <w:szCs w:val="22"/>
        </w:rPr>
      </w:pPr>
      <w:r w:rsidRPr="00696F69">
        <w:rPr>
          <w:sz w:val="22"/>
          <w:szCs w:val="22"/>
        </w:rPr>
        <w:t xml:space="preserve">а) </w:t>
      </w:r>
      <w:r>
        <w:rPr>
          <w:sz w:val="22"/>
          <w:szCs w:val="22"/>
        </w:rPr>
        <w:t>р</w:t>
      </w:r>
      <w:r w:rsidRPr="00696F69">
        <w:rPr>
          <w:sz w:val="22"/>
          <w:szCs w:val="22"/>
        </w:rPr>
        <w:t>азмеры земельных участков отопительных котельных, обеспечивающих потребителей горячей водой с непосредственным водоразбором, а также котельных, доставка топлива которым предусматривается по железной дор</w:t>
      </w:r>
      <w:r>
        <w:rPr>
          <w:sz w:val="22"/>
          <w:szCs w:val="22"/>
        </w:rPr>
        <w:t>оге, следует увеличивать на 20%;</w:t>
      </w:r>
    </w:p>
    <w:p w:rsidR="00E138CA" w:rsidRPr="00696F69" w:rsidRDefault="00E138CA" w:rsidP="00DB460E">
      <w:pPr>
        <w:pStyle w:val="001"/>
        <w:rPr>
          <w:sz w:val="22"/>
          <w:szCs w:val="22"/>
        </w:rPr>
      </w:pPr>
      <w:r w:rsidRPr="00696F69">
        <w:rPr>
          <w:sz w:val="22"/>
          <w:szCs w:val="22"/>
        </w:rPr>
        <w:t xml:space="preserve">б) </w:t>
      </w:r>
      <w:r>
        <w:rPr>
          <w:sz w:val="22"/>
          <w:szCs w:val="22"/>
        </w:rPr>
        <w:t>р</w:t>
      </w:r>
      <w:r w:rsidRPr="00696F69">
        <w:rPr>
          <w:sz w:val="22"/>
          <w:szCs w:val="22"/>
        </w:rPr>
        <w:t>азмещение золошлакоотвалов следует предусматривать вне селитебной территории на непригодных для сельского хозяйства земельных участках. Условия размещения золошлакоотвалов и размеры площадок для них должны соответствовать требованиям СНиП 41-02-2003.</w:t>
      </w:r>
    </w:p>
    <w:p w:rsidR="00E138CA" w:rsidRPr="00696F69" w:rsidRDefault="00E138CA" w:rsidP="00DB460E">
      <w:pPr>
        <w:pStyle w:val="001"/>
      </w:pPr>
    </w:p>
    <w:p w:rsidR="00E138CA" w:rsidRPr="00696F69" w:rsidRDefault="00E138CA" w:rsidP="00DB460E">
      <w:pPr>
        <w:pStyle w:val="001"/>
      </w:pPr>
      <w:r w:rsidRPr="00696F69">
        <w:t>6.4.5. Трассы и способы прокладки тепловых сетей следует предусматривать в соответствии со СП 18.13330.2011, СП 124.13330.2012, СП 42.13330.2011, ВСН 11-94.</w:t>
      </w:r>
    </w:p>
    <w:p w:rsidR="00E138CA" w:rsidRPr="00696F69" w:rsidRDefault="00E138CA" w:rsidP="00DB460E">
      <w:pPr>
        <w:pStyle w:val="001"/>
        <w:outlineLvl w:val="0"/>
      </w:pPr>
      <w:bookmarkStart w:id="42" w:name="_Toc470085132"/>
      <w:r w:rsidRPr="00696F69">
        <w:t>6.5. Газоснабжение</w:t>
      </w:r>
      <w:bookmarkEnd w:id="42"/>
    </w:p>
    <w:p w:rsidR="00E138CA" w:rsidRPr="00696F69" w:rsidRDefault="00E138CA" w:rsidP="00DB460E">
      <w:pPr>
        <w:pStyle w:val="001"/>
      </w:pPr>
      <w:r w:rsidRPr="00696F69">
        <w:t>6.5.1.</w:t>
      </w:r>
      <w:r w:rsidRPr="00696F69">
        <w:tab/>
        <w:t xml:space="preserve">Проектирование и строительство новых, реконструкцию и развитие действующих газораспределительных систем следует осуществлять в соответствии с требованиям СП 62.13330.2011, </w:t>
      </w:r>
      <w:hyperlink r:id="rId23" w:history="1">
        <w:r w:rsidRPr="00696F69">
          <w:t>ПБ 12–527–03</w:t>
        </w:r>
      </w:hyperlink>
      <w:r w:rsidRPr="00696F69">
        <w:t xml:space="preserve"> на основе схем газоснабжения.</w:t>
      </w:r>
    </w:p>
    <w:p w:rsidR="00E138CA" w:rsidRPr="00696F69" w:rsidRDefault="00E138CA" w:rsidP="00DB460E">
      <w:pPr>
        <w:pStyle w:val="001"/>
      </w:pPr>
      <w:r w:rsidRPr="00696F69">
        <w:t>6.5.2. Газораспределительные сети, резервуарные и баллонные установки, газонаполнительные станции и другие объекты сжиженного углеводородного газа (далее СУГ) должны проектироваться и сооружаться в соответствии с требованиями нормативных документов в области промышленной безопасности.</w:t>
      </w:r>
    </w:p>
    <w:p w:rsidR="00E138CA" w:rsidRPr="00696F69" w:rsidRDefault="00E138CA" w:rsidP="00DB460E">
      <w:pPr>
        <w:pStyle w:val="001"/>
      </w:pPr>
      <w:r w:rsidRPr="00696F69">
        <w:t>6.5.3. При проектировании укрупненный показатель потребления газа, м3/год на 1 чел, при теплоте сгорания газа 34 МДж/м3 (8000 ккал/м3) допускается принимать:</w:t>
      </w:r>
    </w:p>
    <w:p w:rsidR="00E138CA" w:rsidRPr="00696F69" w:rsidRDefault="00E138CA" w:rsidP="00DB460E">
      <w:pPr>
        <w:pStyle w:val="001"/>
      </w:pPr>
      <w:r>
        <w:t xml:space="preserve">а) </w:t>
      </w:r>
      <w:r w:rsidRPr="00696F69">
        <w:t>при наличии централизованного горячего водоснабжения – 120;</w:t>
      </w:r>
    </w:p>
    <w:p w:rsidR="00E138CA" w:rsidRPr="00696F69" w:rsidRDefault="00E138CA" w:rsidP="00DB460E">
      <w:pPr>
        <w:pStyle w:val="001"/>
      </w:pPr>
      <w:r>
        <w:t xml:space="preserve">б) </w:t>
      </w:r>
      <w:r w:rsidRPr="00696F69">
        <w:t>при горячем водоснабжении от газовых водонагревателей – 300;</w:t>
      </w:r>
    </w:p>
    <w:p w:rsidR="00E138CA" w:rsidRPr="00696F69" w:rsidRDefault="00E138CA" w:rsidP="00DB460E">
      <w:pPr>
        <w:pStyle w:val="001"/>
      </w:pPr>
      <w:r>
        <w:t xml:space="preserve">в) </w:t>
      </w:r>
      <w:r w:rsidRPr="00696F69">
        <w:t xml:space="preserve">при отсутствии горячего водоснабжения – 180. </w:t>
      </w:r>
    </w:p>
    <w:p w:rsidR="00E138CA" w:rsidRPr="00696F69" w:rsidRDefault="00E138CA" w:rsidP="00DB460E">
      <w:pPr>
        <w:pStyle w:val="001"/>
      </w:pPr>
      <w:r w:rsidRPr="00696F69">
        <w:t xml:space="preserve">6.5.4. Выбор, отвод и использование земель для магистральных газопроводов осуществляется в соответствии с требованиями </w:t>
      </w:r>
      <w:hyperlink r:id="rId24" w:history="1">
        <w:r w:rsidRPr="00696F69">
          <w:t>СН 452–73</w:t>
        </w:r>
      </w:hyperlink>
      <w:r w:rsidRPr="00696F69">
        <w:t>.</w:t>
      </w:r>
    </w:p>
    <w:p w:rsidR="00E138CA" w:rsidRPr="00696F69" w:rsidRDefault="00E138CA" w:rsidP="00DB460E">
      <w:pPr>
        <w:pStyle w:val="001"/>
      </w:pPr>
      <w:r w:rsidRPr="00696F69">
        <w:t>6.5.5. Прокладку распределительных газопроводов следует предусматривать подземной и наземной в соответствии с требованиями СП 4.13130.2013.</w:t>
      </w:r>
    </w:p>
    <w:p w:rsidR="00E138CA" w:rsidRPr="00696F69" w:rsidRDefault="00E138CA" w:rsidP="00DB460E">
      <w:pPr>
        <w:pStyle w:val="001"/>
      </w:pPr>
      <w:r w:rsidRPr="00696F69">
        <w:t>6.5.6. Газораспределительные станции (ГРС) и газонаполнительные станции (ГНС) должны размещаться за пределами населенных пунктов, а также их резервных территорий.</w:t>
      </w:r>
    </w:p>
    <w:p w:rsidR="00E138CA" w:rsidRPr="00696F69" w:rsidRDefault="00E138CA" w:rsidP="00DB460E">
      <w:pPr>
        <w:pStyle w:val="001"/>
      </w:pPr>
      <w:r w:rsidRPr="00696F69">
        <w:t>Газонаполнительные пункты (ГНП) должны располагаться вне селитебной территории городского округа, как правило, с подветренной стороны для ветров преобладающего направления по отношению к жилой застройке.</w:t>
      </w:r>
    </w:p>
    <w:p w:rsidR="00E138CA" w:rsidRPr="00696F69" w:rsidRDefault="00E138CA" w:rsidP="00DB460E">
      <w:pPr>
        <w:pStyle w:val="001"/>
      </w:pPr>
      <w:r w:rsidRPr="00696F69">
        <w:t xml:space="preserve">6.5.7. Классификация газопроводов по рабочему давлению транспортируемого газа приведена в таблице </w:t>
      </w:r>
      <w:r>
        <w:t>32</w:t>
      </w:r>
      <w:r w:rsidRPr="00696F69">
        <w:t>.</w:t>
      </w:r>
    </w:p>
    <w:p w:rsidR="00E138CA" w:rsidRPr="00696F69" w:rsidRDefault="00E138CA" w:rsidP="00DB460E">
      <w:pPr>
        <w:pStyle w:val="001"/>
        <w:jc w:val="right"/>
      </w:pPr>
      <w:bookmarkStart w:id="43" w:name="_Ref450664090"/>
      <w:r w:rsidRPr="00696F69">
        <w:t xml:space="preserve">Таблица </w:t>
      </w:r>
      <w:bookmarkEnd w:id="43"/>
      <w:r>
        <w:t>32</w:t>
      </w:r>
    </w:p>
    <w:tbl>
      <w:tblPr>
        <w:tblW w:w="4873" w:type="pct"/>
        <w:tblInd w:w="108" w:type="dxa"/>
        <w:tblBorders>
          <w:top w:val="single" w:sz="4" w:space="0" w:color="auto"/>
          <w:left w:val="single" w:sz="4" w:space="0" w:color="auto"/>
          <w:bottom w:val="single" w:sz="4" w:space="0" w:color="auto"/>
          <w:right w:val="single" w:sz="4" w:space="0" w:color="auto"/>
        </w:tblBorders>
        <w:tblLook w:val="0000"/>
      </w:tblPr>
      <w:tblGrid>
        <w:gridCol w:w="604"/>
        <w:gridCol w:w="1380"/>
        <w:gridCol w:w="2112"/>
        <w:gridCol w:w="3280"/>
        <w:gridCol w:w="2829"/>
      </w:tblGrid>
      <w:tr w:rsidR="00E138CA" w:rsidRPr="00696F69" w:rsidTr="00B91752">
        <w:trPr>
          <w:tblHeader/>
        </w:trPr>
        <w:tc>
          <w:tcPr>
            <w:tcW w:w="296"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п/п</w:t>
            </w:r>
          </w:p>
        </w:tc>
        <w:tc>
          <w:tcPr>
            <w:tcW w:w="1710" w:type="pct"/>
            <w:gridSpan w:val="2"/>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Классификация газопроводов по давлению</w:t>
            </w:r>
          </w:p>
        </w:tc>
        <w:tc>
          <w:tcPr>
            <w:tcW w:w="160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Вид транспортируемого газа</w:t>
            </w:r>
          </w:p>
        </w:tc>
        <w:tc>
          <w:tcPr>
            <w:tcW w:w="1386"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Рабочее давление в газопроводе, МПа</w:t>
            </w:r>
          </w:p>
        </w:tc>
      </w:tr>
      <w:tr w:rsidR="00E138CA" w:rsidRPr="00696F69" w:rsidTr="00B91752">
        <w:tc>
          <w:tcPr>
            <w:tcW w:w="296" w:type="pct"/>
            <w:tcBorders>
              <w:top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676" w:type="pct"/>
            <w:tcBorders>
              <w:top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w:t>
            </w:r>
          </w:p>
        </w:tc>
        <w:tc>
          <w:tcPr>
            <w:tcW w:w="1035" w:type="pct"/>
            <w:tcBorders>
              <w:top w:val="single" w:sz="4" w:space="0" w:color="auto"/>
              <w:left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w:t>
            </w:r>
          </w:p>
        </w:tc>
        <w:tc>
          <w:tcPr>
            <w:tcW w:w="160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138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w:t>
            </w:r>
          </w:p>
        </w:tc>
      </w:tr>
      <w:tr w:rsidR="00E138CA" w:rsidRPr="00696F69" w:rsidTr="00B91752">
        <w:tc>
          <w:tcPr>
            <w:tcW w:w="296" w:type="pct"/>
            <w:vMerge w:val="restart"/>
            <w:tcBorders>
              <w:top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676" w:type="pct"/>
            <w:vMerge w:val="restart"/>
            <w:tcBorders>
              <w:top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Высокое</w:t>
            </w:r>
          </w:p>
        </w:tc>
        <w:tc>
          <w:tcPr>
            <w:tcW w:w="1035" w:type="pct"/>
            <w:vMerge w:val="restart"/>
            <w:tcBorders>
              <w:top w:val="single" w:sz="4" w:space="0" w:color="auto"/>
              <w:left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I категория</w:t>
            </w:r>
          </w:p>
        </w:tc>
        <w:tc>
          <w:tcPr>
            <w:tcW w:w="160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Природный</w:t>
            </w:r>
          </w:p>
        </w:tc>
        <w:tc>
          <w:tcPr>
            <w:tcW w:w="138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свыше 0,6 до 1,2 включительно</w:t>
            </w:r>
          </w:p>
        </w:tc>
      </w:tr>
      <w:tr w:rsidR="00E138CA" w:rsidRPr="00696F69" w:rsidTr="00B91752">
        <w:tc>
          <w:tcPr>
            <w:tcW w:w="296" w:type="pct"/>
            <w:vMerge/>
            <w:tcBorders>
              <w:right w:val="single" w:sz="4" w:space="0" w:color="auto"/>
            </w:tcBorders>
          </w:tcPr>
          <w:p w:rsidR="00E138CA" w:rsidRPr="00BF6A07" w:rsidRDefault="00E138CA" w:rsidP="00B91752">
            <w:pPr>
              <w:pStyle w:val="002"/>
              <w:rPr>
                <w:lang w:eastAsia="en-US"/>
              </w:rPr>
            </w:pPr>
          </w:p>
        </w:tc>
        <w:tc>
          <w:tcPr>
            <w:tcW w:w="676" w:type="pct"/>
            <w:vMerge/>
            <w:tcBorders>
              <w:right w:val="single" w:sz="4" w:space="0" w:color="auto"/>
            </w:tcBorders>
            <w:vAlign w:val="center"/>
          </w:tcPr>
          <w:p w:rsidR="00E138CA" w:rsidRPr="00BF6A07" w:rsidRDefault="00E138CA" w:rsidP="00B91752">
            <w:pPr>
              <w:pStyle w:val="002"/>
              <w:rPr>
                <w:lang w:eastAsia="en-US"/>
              </w:rPr>
            </w:pPr>
          </w:p>
        </w:tc>
        <w:tc>
          <w:tcPr>
            <w:tcW w:w="1035" w:type="pct"/>
            <w:vMerge/>
            <w:tcBorders>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60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СУГ</w:t>
            </w:r>
          </w:p>
        </w:tc>
        <w:tc>
          <w:tcPr>
            <w:tcW w:w="138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свыше 0,6 до 1,6 включительно</w:t>
            </w:r>
          </w:p>
        </w:tc>
      </w:tr>
      <w:tr w:rsidR="00E138CA" w:rsidRPr="00696F69" w:rsidTr="00B91752">
        <w:tc>
          <w:tcPr>
            <w:tcW w:w="296" w:type="pct"/>
            <w:vMerge/>
            <w:tcBorders>
              <w:bottom w:val="single" w:sz="4" w:space="0" w:color="auto"/>
              <w:right w:val="single" w:sz="4" w:space="0" w:color="auto"/>
            </w:tcBorders>
          </w:tcPr>
          <w:p w:rsidR="00E138CA" w:rsidRPr="00BF6A07" w:rsidRDefault="00E138CA" w:rsidP="00B91752">
            <w:pPr>
              <w:pStyle w:val="002"/>
              <w:rPr>
                <w:lang w:eastAsia="en-US"/>
              </w:rPr>
            </w:pPr>
          </w:p>
        </w:tc>
        <w:tc>
          <w:tcPr>
            <w:tcW w:w="676" w:type="pct"/>
            <w:vMerge/>
            <w:tcBorders>
              <w:bottom w:val="single" w:sz="4" w:space="0" w:color="auto"/>
              <w:right w:val="single" w:sz="4" w:space="0" w:color="auto"/>
            </w:tcBorders>
            <w:vAlign w:val="center"/>
          </w:tcPr>
          <w:p w:rsidR="00E138CA" w:rsidRPr="00BF6A07" w:rsidRDefault="00E138CA" w:rsidP="00B91752">
            <w:pPr>
              <w:pStyle w:val="002"/>
              <w:rPr>
                <w:lang w:eastAsia="en-US"/>
              </w:rPr>
            </w:pPr>
          </w:p>
        </w:tc>
        <w:tc>
          <w:tcPr>
            <w:tcW w:w="1035"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II категория</w:t>
            </w:r>
          </w:p>
        </w:tc>
        <w:tc>
          <w:tcPr>
            <w:tcW w:w="160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Природный и СУГ</w:t>
            </w:r>
          </w:p>
        </w:tc>
        <w:tc>
          <w:tcPr>
            <w:tcW w:w="138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свыше 0,3 до 0,6 включительно</w:t>
            </w:r>
          </w:p>
        </w:tc>
      </w:tr>
      <w:tr w:rsidR="00E138CA" w:rsidRPr="00696F69" w:rsidTr="00B91752">
        <w:tc>
          <w:tcPr>
            <w:tcW w:w="296"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1710" w:type="pct"/>
            <w:gridSpan w:val="2"/>
            <w:tcBorders>
              <w:top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Среднее</w:t>
            </w:r>
          </w:p>
        </w:tc>
        <w:tc>
          <w:tcPr>
            <w:tcW w:w="160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Природный и СУГ</w:t>
            </w:r>
          </w:p>
        </w:tc>
        <w:tc>
          <w:tcPr>
            <w:tcW w:w="138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свыше 0,005 до 0,3 включительно</w:t>
            </w:r>
          </w:p>
        </w:tc>
      </w:tr>
      <w:tr w:rsidR="00E138CA" w:rsidRPr="00696F69" w:rsidTr="00B91752">
        <w:tc>
          <w:tcPr>
            <w:tcW w:w="296"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1710" w:type="pct"/>
            <w:gridSpan w:val="2"/>
            <w:tcBorders>
              <w:top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Низкое</w:t>
            </w:r>
          </w:p>
        </w:tc>
        <w:tc>
          <w:tcPr>
            <w:tcW w:w="160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Природный и СУГ</w:t>
            </w:r>
          </w:p>
        </w:tc>
        <w:tc>
          <w:tcPr>
            <w:tcW w:w="138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до 0,005 включительно</w:t>
            </w:r>
          </w:p>
        </w:tc>
      </w:tr>
    </w:tbl>
    <w:p w:rsidR="00E138CA" w:rsidRPr="00696F69" w:rsidRDefault="00E138CA" w:rsidP="00DB460E">
      <w:pPr>
        <w:pStyle w:val="001"/>
      </w:pPr>
    </w:p>
    <w:p w:rsidR="00E138CA" w:rsidRPr="00696F69" w:rsidRDefault="00E138CA" w:rsidP="00DB460E">
      <w:pPr>
        <w:pStyle w:val="001"/>
      </w:pPr>
      <w:r w:rsidRPr="00696F69">
        <w:t>6.5.8. Для газораспределительных сетей, в соответствии с Правилами охраны газораспределительных сетей, устанавливаются следующие охранные зоны:</w:t>
      </w:r>
    </w:p>
    <w:p w:rsidR="00E138CA" w:rsidRPr="00696F69" w:rsidRDefault="00E138CA" w:rsidP="00DB460E">
      <w:pPr>
        <w:pStyle w:val="001"/>
      </w:pPr>
      <w:r>
        <w:t xml:space="preserve">а) </w:t>
      </w:r>
      <w:r w:rsidRPr="00696F69">
        <w:t>вдоль трасс наружных газопроводов – в виде территории, ограниченной</w:t>
      </w:r>
      <w:r>
        <w:t xml:space="preserve"> </w:t>
      </w:r>
      <w:r w:rsidRPr="00696F69">
        <w:t>условными линиями, проходящими на расстоянии 2 м с каждой стороны газопровода;</w:t>
      </w:r>
    </w:p>
    <w:p w:rsidR="00E138CA" w:rsidRPr="00696F69" w:rsidRDefault="00E138CA" w:rsidP="00DB460E">
      <w:pPr>
        <w:pStyle w:val="001"/>
      </w:pPr>
      <w:r>
        <w:t xml:space="preserve">б) </w:t>
      </w:r>
      <w:r w:rsidRPr="00696F69">
        <w:t>вдоль трасс подземных газопроводов из полиэтиленовых труб при</w:t>
      </w:r>
      <w:r>
        <w:t xml:space="preserve"> </w:t>
      </w:r>
      <w:r w:rsidRPr="00696F69">
        <w:t>использовании медного провода для обозначения трассы газопровода – в виде территории, ограниченной условными линиями, проходящими на расстоянии 3 м от газопровода со стороны провода и 2 м – с противоположной стороны;</w:t>
      </w:r>
    </w:p>
    <w:p w:rsidR="00E138CA" w:rsidRPr="00696F69" w:rsidRDefault="00E138CA" w:rsidP="00DB460E">
      <w:pPr>
        <w:pStyle w:val="001"/>
      </w:pPr>
      <w:r>
        <w:t xml:space="preserve">в) </w:t>
      </w:r>
      <w:r w:rsidRPr="00696F69">
        <w:t>вокруг отдельно стоящих газорегуляторных пунктов – в виде территории,</w:t>
      </w:r>
      <w:r>
        <w:t xml:space="preserve"> </w:t>
      </w:r>
      <w:r w:rsidRPr="00696F69">
        <w:t>ограниченной замкнутой линией, проведенной на расстоянии 10 м от границ этих объектов. Для газорегуляторных пунктов, пристроенных к зданиям, охранная зона не регламентируется;</w:t>
      </w:r>
    </w:p>
    <w:p w:rsidR="00E138CA" w:rsidRPr="00696F69" w:rsidRDefault="00E138CA" w:rsidP="00DB460E">
      <w:pPr>
        <w:pStyle w:val="001"/>
      </w:pPr>
      <w:r>
        <w:t xml:space="preserve">г) </w:t>
      </w:r>
      <w:r w:rsidRPr="00696F69">
        <w:t>вдоль подводных переходов газопроводов через судоходные и сплавные</w:t>
      </w:r>
      <w:r>
        <w:t xml:space="preserve"> </w:t>
      </w:r>
      <w:r w:rsidRPr="00696F69">
        <w:t>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E138CA" w:rsidRPr="00696F69" w:rsidRDefault="00E138CA" w:rsidP="00DB460E">
      <w:pPr>
        <w:pStyle w:val="001"/>
      </w:pPr>
      <w:r w:rsidRPr="00696F69">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E138CA" w:rsidRPr="00696F69" w:rsidRDefault="00E138CA" w:rsidP="00DB460E">
      <w:pPr>
        <w:pStyle w:val="001"/>
      </w:pPr>
      <w:r w:rsidRPr="00696F69">
        <w:t>6.5.9. Размеры земельных участков ГНС в зависимости от их производительности следует принимать по проекту, но не более, га, для станций производительностью:</w:t>
      </w:r>
    </w:p>
    <w:p w:rsidR="00E138CA" w:rsidRPr="00696F69" w:rsidRDefault="00E138CA" w:rsidP="00DB460E">
      <w:pPr>
        <w:pStyle w:val="001"/>
      </w:pPr>
      <w:r>
        <w:t xml:space="preserve">а) </w:t>
      </w:r>
      <w:r w:rsidRPr="00696F69">
        <w:t>10 тыс. т/год – 6;</w:t>
      </w:r>
    </w:p>
    <w:p w:rsidR="00E138CA" w:rsidRPr="00696F69" w:rsidRDefault="00E138CA" w:rsidP="00DB460E">
      <w:pPr>
        <w:pStyle w:val="001"/>
      </w:pPr>
      <w:r>
        <w:t xml:space="preserve">б) </w:t>
      </w:r>
      <w:r w:rsidRPr="00696F69">
        <w:t>20 тыс. т/год – 7;</w:t>
      </w:r>
    </w:p>
    <w:p w:rsidR="00E138CA" w:rsidRPr="00696F69" w:rsidRDefault="00E138CA" w:rsidP="00DB460E">
      <w:pPr>
        <w:pStyle w:val="001"/>
      </w:pPr>
      <w:r>
        <w:t xml:space="preserve">в) </w:t>
      </w:r>
      <w:r w:rsidRPr="00696F69">
        <w:t>40 тыс. т/год – 8.</w:t>
      </w:r>
    </w:p>
    <w:p w:rsidR="00E138CA" w:rsidRPr="00696F69" w:rsidRDefault="00E138CA" w:rsidP="00DB460E">
      <w:pPr>
        <w:pStyle w:val="001"/>
      </w:pPr>
      <w:r w:rsidRPr="00696F69">
        <w:t>Площадку для размещения ГНС следует предусматривать с учетом обеспечения снаружи ограждения противопожарной полосы шириной 10 м и минимальных расстояний до лесных массивов: хвойных пород – 50 м, лиственных пород – 20 м, смешанных пород – 30 м.</w:t>
      </w:r>
    </w:p>
    <w:p w:rsidR="00E138CA" w:rsidRPr="00696F69" w:rsidRDefault="00E138CA" w:rsidP="00DB460E">
      <w:pPr>
        <w:pStyle w:val="001"/>
      </w:pPr>
      <w:r w:rsidRPr="00696F69">
        <w:t>6.5.10. Размеры земельных участков ГНП и промежуточных складов баллонов следует принимать не более 0,6 га.</w:t>
      </w:r>
    </w:p>
    <w:p w:rsidR="00E138CA" w:rsidRPr="00696F69" w:rsidRDefault="00E138CA" w:rsidP="00DB460E">
      <w:pPr>
        <w:pStyle w:val="001"/>
      </w:pPr>
      <w:r w:rsidRPr="00696F69">
        <w:t xml:space="preserve">6.5.11. Газорегуляторные пункты (далее «ГРП») следует размещать в соответствии с требованиями СП 4.13130.2013: </w:t>
      </w:r>
    </w:p>
    <w:p w:rsidR="00E138CA" w:rsidRPr="00696F69" w:rsidRDefault="00E138CA" w:rsidP="00DB460E">
      <w:pPr>
        <w:pStyle w:val="001"/>
      </w:pPr>
      <w:r>
        <w:t xml:space="preserve">а) </w:t>
      </w:r>
      <w:r w:rsidRPr="00696F69">
        <w:t>отдельно стоящими;</w:t>
      </w:r>
    </w:p>
    <w:p w:rsidR="00E138CA" w:rsidRPr="00696F69" w:rsidRDefault="00E138CA" w:rsidP="00DB460E">
      <w:pPr>
        <w:pStyle w:val="001"/>
      </w:pPr>
      <w:r>
        <w:t xml:space="preserve">б) </w:t>
      </w:r>
      <w:r w:rsidRPr="00696F69">
        <w:t>пристроенными к газифицируемым производственным зданиям, котельным и общественным зданиям с помещениями производственного характера;</w:t>
      </w:r>
    </w:p>
    <w:p w:rsidR="00E138CA" w:rsidRPr="00696F69" w:rsidRDefault="00E138CA" w:rsidP="00DB460E">
      <w:pPr>
        <w:pStyle w:val="001"/>
      </w:pPr>
      <w:r>
        <w:t xml:space="preserve">в) </w:t>
      </w:r>
      <w:r w:rsidRPr="00696F69">
        <w:t>встроенными в одноэтажные газифицируемые производственные здания и котельные (кроме помещений, расположенных в подвальных и цокольных этажах);</w:t>
      </w:r>
    </w:p>
    <w:p w:rsidR="00E138CA" w:rsidRPr="00696F69" w:rsidRDefault="00E138CA" w:rsidP="00DB460E">
      <w:pPr>
        <w:pStyle w:val="001"/>
      </w:pPr>
      <w:r>
        <w:t xml:space="preserve">г) </w:t>
      </w:r>
      <w:r w:rsidRPr="00696F69">
        <w:t>на покрытиях газифицируемых производственных зданий I и II степеней</w:t>
      </w:r>
      <w:r>
        <w:t xml:space="preserve"> </w:t>
      </w:r>
      <w:r w:rsidRPr="00696F69">
        <w:t>огнестойкости класса С0 с негорючим утеплителем;</w:t>
      </w:r>
    </w:p>
    <w:p w:rsidR="00E138CA" w:rsidRPr="00696F69" w:rsidRDefault="00E138CA" w:rsidP="00DB460E">
      <w:pPr>
        <w:pStyle w:val="001"/>
      </w:pPr>
      <w:r>
        <w:t xml:space="preserve">д) </w:t>
      </w:r>
      <w:r w:rsidRPr="00696F69">
        <w:t>вне зданий на открытых огражденных площадках под навесом натерритории промышленных предприятий.</w:t>
      </w:r>
    </w:p>
    <w:p w:rsidR="00E138CA" w:rsidRPr="00696F69" w:rsidRDefault="00E138CA" w:rsidP="00DB460E">
      <w:pPr>
        <w:pStyle w:val="001"/>
      </w:pPr>
      <w:r w:rsidRPr="00696F69">
        <w:t>Блочные газорегуляторные пункты (ГРПБ) следует размещать отдельно стоящими.</w:t>
      </w:r>
    </w:p>
    <w:p w:rsidR="00E138CA" w:rsidRPr="00696F69" w:rsidRDefault="00E138CA" w:rsidP="00DB460E">
      <w:pPr>
        <w:pStyle w:val="001"/>
      </w:pPr>
      <w:r w:rsidRPr="00696F69">
        <w:t>6.5.12. Шкафные газорегуляторные пункты (ШРП) размещают на отдельно стоящих опорах или на наружных стенах зданий, для газоснабжения которых они предназначены.</w:t>
      </w:r>
    </w:p>
    <w:p w:rsidR="00E138CA" w:rsidRPr="00696F69" w:rsidRDefault="00E138CA" w:rsidP="00DB460E">
      <w:pPr>
        <w:pStyle w:val="001"/>
      </w:pPr>
      <w:r w:rsidRPr="00696F69">
        <w:t xml:space="preserve">Расстояния от отдельно стоящих ШРП до зданий и сооружений должны быть не менее указанных в таблице </w:t>
      </w:r>
      <w:r>
        <w:t>33</w:t>
      </w:r>
      <w:r w:rsidRPr="00696F69">
        <w:t>.</w:t>
      </w:r>
    </w:p>
    <w:p w:rsidR="00E138CA" w:rsidRPr="00696F69" w:rsidRDefault="00E138CA" w:rsidP="00DB460E">
      <w:pPr>
        <w:pStyle w:val="001"/>
        <w:jc w:val="right"/>
      </w:pPr>
      <w:bookmarkStart w:id="44" w:name="_Ref450665284"/>
      <w:r w:rsidRPr="00696F69">
        <w:t xml:space="preserve">Таблица </w:t>
      </w:r>
      <w:bookmarkEnd w:id="44"/>
      <w:r>
        <w:t>33</w:t>
      </w:r>
    </w:p>
    <w:tbl>
      <w:tblPr>
        <w:tblW w:w="4941" w:type="pct"/>
        <w:tblCellMar>
          <w:left w:w="0" w:type="dxa"/>
          <w:right w:w="0" w:type="dxa"/>
        </w:tblCellMar>
        <w:tblLook w:val="00A0"/>
      </w:tblPr>
      <w:tblGrid>
        <w:gridCol w:w="405"/>
        <w:gridCol w:w="1304"/>
        <w:gridCol w:w="1755"/>
        <w:gridCol w:w="2504"/>
        <w:gridCol w:w="2022"/>
        <w:gridCol w:w="2222"/>
      </w:tblGrid>
      <w:tr w:rsidR="00E138CA" w:rsidRPr="00696F69" w:rsidTr="00B91752">
        <w:trPr>
          <w:tblHeader/>
        </w:trPr>
        <w:tc>
          <w:tcPr>
            <w:tcW w:w="198" w:type="pct"/>
            <w:vMerge w:val="restart"/>
            <w:tcBorders>
              <w:top w:val="single" w:sz="4" w:space="0" w:color="auto"/>
              <w:left w:val="single" w:sz="4" w:space="0" w:color="auto"/>
              <w:right w:val="single" w:sz="4" w:space="0" w:color="auto"/>
            </w:tcBorders>
          </w:tcPr>
          <w:p w:rsidR="00E138CA" w:rsidRPr="00BF6A07" w:rsidRDefault="00E138CA" w:rsidP="00B91752">
            <w:pPr>
              <w:pStyle w:val="002"/>
              <w:rPr>
                <w:lang w:eastAsia="en-US"/>
              </w:rPr>
            </w:pPr>
            <w:r w:rsidRPr="00BF6A07">
              <w:rPr>
                <w:lang w:eastAsia="en-US"/>
              </w:rPr>
              <w:t>№ п/п</w:t>
            </w:r>
          </w:p>
        </w:tc>
        <w:tc>
          <w:tcPr>
            <w:tcW w:w="638" w:type="pct"/>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Давление газа на вводе в ГРП, ГРПБ, ШРП, МПа</w:t>
            </w:r>
          </w:p>
        </w:tc>
        <w:tc>
          <w:tcPr>
            <w:tcW w:w="4163" w:type="pct"/>
            <w:gridSpan w:val="4"/>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Расстояния в свету от отдельно стоящих ГРП, ГРПБ и отдельно стоящих ШРП по горизонтали, м, до</w:t>
            </w:r>
          </w:p>
        </w:tc>
      </w:tr>
      <w:tr w:rsidR="00E138CA" w:rsidRPr="00696F69" w:rsidTr="00B91752">
        <w:trPr>
          <w:tblHeader/>
        </w:trPr>
        <w:tc>
          <w:tcPr>
            <w:tcW w:w="198" w:type="pct"/>
            <w:vMerge/>
            <w:tcBorders>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38" w:type="pct"/>
            <w:vMerge/>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p>
        </w:tc>
        <w:tc>
          <w:tcPr>
            <w:tcW w:w="859"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зданий </w:t>
            </w:r>
            <w:r w:rsidRPr="00BF6A07">
              <w:rPr>
                <w:lang w:eastAsia="en-US"/>
              </w:rPr>
              <w:br/>
              <w:t>и сооружений</w:t>
            </w:r>
          </w:p>
        </w:tc>
        <w:tc>
          <w:tcPr>
            <w:tcW w:w="1226"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железнодорожных путей (до ближайшего рельса)</w:t>
            </w:r>
          </w:p>
        </w:tc>
        <w:tc>
          <w:tcPr>
            <w:tcW w:w="990"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автомобильных дорог </w:t>
            </w:r>
            <w:r w:rsidRPr="00BF6A07">
              <w:rPr>
                <w:lang w:eastAsia="en-US"/>
              </w:rPr>
              <w:br/>
              <w:t>(до обочины)</w:t>
            </w:r>
          </w:p>
        </w:tc>
        <w:tc>
          <w:tcPr>
            <w:tcW w:w="108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воздушных линий электропередачи</w:t>
            </w:r>
          </w:p>
        </w:tc>
      </w:tr>
      <w:tr w:rsidR="00E138CA" w:rsidRPr="00696F69" w:rsidTr="00B91752">
        <w:tc>
          <w:tcPr>
            <w:tcW w:w="19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63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2</w:t>
            </w:r>
          </w:p>
        </w:tc>
        <w:tc>
          <w:tcPr>
            <w:tcW w:w="859"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3</w:t>
            </w:r>
          </w:p>
        </w:tc>
        <w:tc>
          <w:tcPr>
            <w:tcW w:w="1226"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4</w:t>
            </w:r>
          </w:p>
        </w:tc>
        <w:tc>
          <w:tcPr>
            <w:tcW w:w="990"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5</w:t>
            </w:r>
          </w:p>
        </w:tc>
        <w:tc>
          <w:tcPr>
            <w:tcW w:w="108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6</w:t>
            </w:r>
          </w:p>
        </w:tc>
      </w:tr>
      <w:tr w:rsidR="00E138CA" w:rsidRPr="00696F69" w:rsidTr="00B91752">
        <w:tc>
          <w:tcPr>
            <w:tcW w:w="19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63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До 0,6</w:t>
            </w:r>
          </w:p>
        </w:tc>
        <w:tc>
          <w:tcPr>
            <w:tcW w:w="859"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10</w:t>
            </w:r>
          </w:p>
        </w:tc>
        <w:tc>
          <w:tcPr>
            <w:tcW w:w="1226"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10</w:t>
            </w:r>
          </w:p>
        </w:tc>
        <w:tc>
          <w:tcPr>
            <w:tcW w:w="990"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5</w:t>
            </w:r>
          </w:p>
        </w:tc>
        <w:tc>
          <w:tcPr>
            <w:tcW w:w="108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Не менее 1,5 высоты опоры</w:t>
            </w:r>
          </w:p>
        </w:tc>
      </w:tr>
      <w:tr w:rsidR="00E138CA" w:rsidRPr="00696F69" w:rsidTr="00B91752">
        <w:tc>
          <w:tcPr>
            <w:tcW w:w="19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63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Св. 0,6 до 1,2</w:t>
            </w:r>
          </w:p>
        </w:tc>
        <w:tc>
          <w:tcPr>
            <w:tcW w:w="859"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15</w:t>
            </w:r>
          </w:p>
        </w:tc>
        <w:tc>
          <w:tcPr>
            <w:tcW w:w="1226"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15</w:t>
            </w:r>
          </w:p>
        </w:tc>
        <w:tc>
          <w:tcPr>
            <w:tcW w:w="990"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r w:rsidRPr="00BF6A07">
              <w:rPr>
                <w:lang w:eastAsia="en-US"/>
              </w:rPr>
              <w:t>8</w:t>
            </w:r>
          </w:p>
        </w:tc>
        <w:tc>
          <w:tcPr>
            <w:tcW w:w="108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E138CA" w:rsidRPr="00BF6A07" w:rsidRDefault="00E138CA" w:rsidP="00B91752">
            <w:pPr>
              <w:pStyle w:val="002"/>
              <w:rPr>
                <w:lang w:eastAsia="en-US"/>
              </w:rPr>
            </w:pPr>
          </w:p>
        </w:tc>
      </w:tr>
    </w:tbl>
    <w:p w:rsidR="00E138CA" w:rsidRPr="00696F69" w:rsidRDefault="00E138CA" w:rsidP="00DB460E">
      <w:pPr>
        <w:pStyle w:val="001"/>
        <w:rPr>
          <w:rStyle w:val="070"/>
          <w:rFonts w:eastAsia="Calibri"/>
          <w:sz w:val="22"/>
          <w:szCs w:val="22"/>
        </w:rPr>
      </w:pPr>
      <w:r w:rsidRPr="00696F69">
        <w:rPr>
          <w:rStyle w:val="070"/>
          <w:rFonts w:eastAsia="Calibri"/>
          <w:sz w:val="22"/>
          <w:szCs w:val="22"/>
        </w:rPr>
        <w:t>Примечания:</w:t>
      </w:r>
    </w:p>
    <w:p w:rsidR="00E138CA" w:rsidRPr="00696F69" w:rsidRDefault="00E138CA" w:rsidP="00DB460E">
      <w:pPr>
        <w:pStyle w:val="001"/>
        <w:rPr>
          <w:rStyle w:val="080"/>
          <w:rFonts w:eastAsia="Calibri"/>
          <w:sz w:val="22"/>
          <w:szCs w:val="22"/>
        </w:rPr>
      </w:pPr>
      <w:r w:rsidRPr="00696F69">
        <w:rPr>
          <w:rStyle w:val="080"/>
          <w:rFonts w:eastAsia="Calibri"/>
          <w:sz w:val="22"/>
          <w:szCs w:val="22"/>
        </w:rPr>
        <w:t xml:space="preserve">а) </w:t>
      </w:r>
      <w:r>
        <w:rPr>
          <w:rStyle w:val="080"/>
          <w:rFonts w:eastAsia="Calibri"/>
          <w:sz w:val="22"/>
          <w:szCs w:val="22"/>
        </w:rPr>
        <w:t>р</w:t>
      </w:r>
      <w:r w:rsidRPr="00696F69">
        <w:rPr>
          <w:rStyle w:val="080"/>
          <w:rFonts w:eastAsia="Calibri"/>
          <w:sz w:val="22"/>
          <w:szCs w:val="22"/>
        </w:rPr>
        <w:t>асстояние следует принимать от наружных стен зданий ГРП, ГРПБ или ШРП, а при расположении оборудования на от</w:t>
      </w:r>
      <w:r>
        <w:rPr>
          <w:rStyle w:val="080"/>
          <w:rFonts w:eastAsia="Calibri"/>
          <w:sz w:val="22"/>
          <w:szCs w:val="22"/>
        </w:rPr>
        <w:t>крытой площадке – от ограждения;</w:t>
      </w:r>
    </w:p>
    <w:p w:rsidR="00E138CA" w:rsidRPr="00696F69" w:rsidRDefault="00E138CA" w:rsidP="00DB460E">
      <w:pPr>
        <w:pStyle w:val="001"/>
        <w:rPr>
          <w:rStyle w:val="080"/>
          <w:rFonts w:eastAsia="Calibri"/>
          <w:sz w:val="22"/>
          <w:szCs w:val="22"/>
        </w:rPr>
      </w:pPr>
      <w:r w:rsidRPr="00696F69">
        <w:rPr>
          <w:rStyle w:val="080"/>
          <w:rFonts w:eastAsia="Calibri"/>
          <w:sz w:val="22"/>
          <w:szCs w:val="22"/>
        </w:rPr>
        <w:t xml:space="preserve">б) </w:t>
      </w:r>
      <w:r>
        <w:rPr>
          <w:rStyle w:val="080"/>
          <w:rFonts w:eastAsia="Calibri"/>
          <w:sz w:val="22"/>
          <w:szCs w:val="22"/>
        </w:rPr>
        <w:t>т</w:t>
      </w:r>
      <w:r w:rsidRPr="00696F69">
        <w:rPr>
          <w:rStyle w:val="080"/>
          <w:rFonts w:eastAsia="Calibri"/>
          <w:sz w:val="22"/>
          <w:szCs w:val="22"/>
        </w:rPr>
        <w:t>ребования таблицы распространяются также на узлы учета расхода газа, располагаемые в отдельно стоящих зданиях или в шк</w:t>
      </w:r>
      <w:r>
        <w:rPr>
          <w:rStyle w:val="080"/>
          <w:rFonts w:eastAsia="Calibri"/>
          <w:sz w:val="22"/>
          <w:szCs w:val="22"/>
        </w:rPr>
        <w:t>афах на отдельно стоящих опорах;</w:t>
      </w:r>
    </w:p>
    <w:p w:rsidR="00E138CA" w:rsidRPr="00696F69" w:rsidRDefault="00E138CA" w:rsidP="00DB460E">
      <w:pPr>
        <w:pStyle w:val="001"/>
        <w:rPr>
          <w:sz w:val="22"/>
          <w:szCs w:val="22"/>
        </w:rPr>
      </w:pPr>
      <w:r w:rsidRPr="00696F69">
        <w:rPr>
          <w:rStyle w:val="080"/>
          <w:rFonts w:eastAsia="Calibri"/>
          <w:sz w:val="22"/>
          <w:szCs w:val="22"/>
        </w:rPr>
        <w:t xml:space="preserve">в) </w:t>
      </w:r>
      <w:r>
        <w:rPr>
          <w:rStyle w:val="080"/>
          <w:rFonts w:eastAsia="Calibri"/>
          <w:sz w:val="22"/>
          <w:szCs w:val="22"/>
        </w:rPr>
        <w:t xml:space="preserve"> р</w:t>
      </w:r>
      <w:r w:rsidRPr="00696F69">
        <w:rPr>
          <w:rStyle w:val="080"/>
          <w:rFonts w:eastAsia="Calibri"/>
          <w:sz w:val="22"/>
          <w:szCs w:val="22"/>
        </w:rPr>
        <w:t>асстояние от отдельно стоящего ШРП при давлении газа на вводе до 0,3 МПа до зданий и сооружений не нормируется.</w:t>
      </w:r>
    </w:p>
    <w:p w:rsidR="00E138CA" w:rsidRPr="00696F69" w:rsidRDefault="00E138CA" w:rsidP="00DB460E">
      <w:pPr>
        <w:pStyle w:val="001"/>
      </w:pPr>
    </w:p>
    <w:p w:rsidR="00E138CA" w:rsidRPr="00696F69" w:rsidRDefault="00E138CA" w:rsidP="00DB460E">
      <w:pPr>
        <w:pStyle w:val="001"/>
      </w:pPr>
      <w:r w:rsidRPr="00696F69">
        <w:t>6.5.13. Расстояния от ограждений ГРС, ГГРП и ГРП до зданий и сооружений принимаются в зависимости от класса входного газопровода:</w:t>
      </w:r>
    </w:p>
    <w:p w:rsidR="00E138CA" w:rsidRDefault="00E138CA" w:rsidP="00DB460E">
      <w:pPr>
        <w:pStyle w:val="001"/>
      </w:pPr>
      <w:r>
        <w:t xml:space="preserve">а) </w:t>
      </w:r>
      <w:r w:rsidRPr="00696F69">
        <w:t>от ГГРП с входным давлением P = 1,2  МПа при условии прокладки</w:t>
      </w:r>
      <w:r>
        <w:t xml:space="preserve"> </w:t>
      </w:r>
      <w:r w:rsidRPr="00696F69">
        <w:t>газопровода по территории населенного пункта – 15 м;</w:t>
      </w:r>
    </w:p>
    <w:p w:rsidR="00E138CA" w:rsidRPr="00696F69" w:rsidRDefault="00E138CA" w:rsidP="00DB460E">
      <w:pPr>
        <w:pStyle w:val="001"/>
      </w:pPr>
      <w:r>
        <w:t xml:space="preserve">б) </w:t>
      </w:r>
      <w:r w:rsidRPr="00696F69">
        <w:t xml:space="preserve">от ГРП с входным давлением P = 0,6 МПа – 10 м. </w:t>
      </w:r>
    </w:p>
    <w:p w:rsidR="00E138CA" w:rsidRPr="00696F69" w:rsidRDefault="00E138CA" w:rsidP="00DB460E">
      <w:pPr>
        <w:pStyle w:val="001"/>
      </w:pPr>
      <w:r w:rsidRPr="00696F69">
        <w:t>6.5.14. Для магистральных трубопроводов углеводородного сырья, компрессорных установок, создаются санитарные разрывы (санитарные полосы отчуждения). Рекомендуемые минимальные разрыв санитарных разрывов приведены ниже, в таблицах, согласно СанПиН 2.2.1/2.1.1.1200-03.</w:t>
      </w:r>
    </w:p>
    <w:p w:rsidR="00E138CA" w:rsidRPr="00696F69" w:rsidRDefault="00E138CA" w:rsidP="00DB460E">
      <w:pPr>
        <w:pStyle w:val="001"/>
        <w:outlineLvl w:val="0"/>
      </w:pPr>
      <w:bookmarkStart w:id="45" w:name="_Toc470085133"/>
      <w:r w:rsidRPr="00696F69">
        <w:t>6.6.  Электроснабжение</w:t>
      </w:r>
      <w:bookmarkEnd w:id="45"/>
      <w:r>
        <w:t>.</w:t>
      </w:r>
    </w:p>
    <w:p w:rsidR="00E138CA" w:rsidRPr="00696F69" w:rsidRDefault="00E138CA" w:rsidP="00DB460E">
      <w:pPr>
        <w:pStyle w:val="001"/>
      </w:pPr>
      <w:r w:rsidRPr="00696F69">
        <w:t>6.6.1. При проектировании электроснабжения городского округа определение электрической нагрузки на электроисточники следует производить в соответствии с требованиями РД 34.20.185-94 и СП 31-110-2003.</w:t>
      </w:r>
    </w:p>
    <w:p w:rsidR="00E138CA" w:rsidRPr="00696F69" w:rsidRDefault="00E138CA" w:rsidP="00DB460E">
      <w:pPr>
        <w:pStyle w:val="001"/>
      </w:pPr>
      <w:r w:rsidRPr="00696F69">
        <w:t xml:space="preserve">6.6.2. Укрупненные показатели электропотребления в городском округе допускается принимать в соответствии с таблицей </w:t>
      </w:r>
      <w:r>
        <w:t>34</w:t>
      </w:r>
      <w:r w:rsidRPr="00696F69">
        <w:t>.</w:t>
      </w:r>
    </w:p>
    <w:p w:rsidR="00E138CA" w:rsidRPr="00696F69" w:rsidRDefault="00E138CA" w:rsidP="00DB460E">
      <w:pPr>
        <w:pStyle w:val="001"/>
        <w:jc w:val="right"/>
      </w:pPr>
      <w:bookmarkStart w:id="46" w:name="_Ref450666698"/>
      <w:r w:rsidRPr="00696F69">
        <w:t xml:space="preserve">Таблица </w:t>
      </w:r>
      <w:bookmarkEnd w:id="46"/>
      <w:r>
        <w:t>34</w:t>
      </w:r>
    </w:p>
    <w:tbl>
      <w:tblPr>
        <w:tblW w:w="4873" w:type="pct"/>
        <w:tblInd w:w="108" w:type="dxa"/>
        <w:tblBorders>
          <w:top w:val="single" w:sz="4" w:space="0" w:color="auto"/>
          <w:left w:val="single" w:sz="4" w:space="0" w:color="auto"/>
          <w:bottom w:val="single" w:sz="4" w:space="0" w:color="auto"/>
          <w:right w:val="single" w:sz="4" w:space="0" w:color="auto"/>
        </w:tblBorders>
        <w:tblLook w:val="0000"/>
      </w:tblPr>
      <w:tblGrid>
        <w:gridCol w:w="594"/>
        <w:gridCol w:w="3287"/>
        <w:gridCol w:w="2969"/>
        <w:gridCol w:w="3355"/>
      </w:tblGrid>
      <w:tr w:rsidR="00E138CA" w:rsidRPr="00696F69" w:rsidTr="00B91752">
        <w:trPr>
          <w:tblHeader/>
        </w:trPr>
        <w:tc>
          <w:tcPr>
            <w:tcW w:w="28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п/п</w:t>
            </w:r>
          </w:p>
        </w:tc>
        <w:tc>
          <w:tcPr>
            <w:tcW w:w="1614" w:type="pct"/>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Степень благоустройства городского округа</w:t>
            </w:r>
          </w:p>
        </w:tc>
        <w:tc>
          <w:tcPr>
            <w:tcW w:w="1458"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Электропотребление, кВт-ч/год на 1 чел.</w:t>
            </w:r>
          </w:p>
        </w:tc>
        <w:tc>
          <w:tcPr>
            <w:tcW w:w="1647"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Использование максимума электрической нагрузки, ч/год</w:t>
            </w:r>
          </w:p>
        </w:tc>
      </w:tr>
      <w:tr w:rsidR="00E138CA" w:rsidRPr="00696F69" w:rsidTr="00B91752">
        <w:tc>
          <w:tcPr>
            <w:tcW w:w="28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161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145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1647"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w:t>
            </w:r>
          </w:p>
        </w:tc>
      </w:tr>
      <w:tr w:rsidR="00E138CA" w:rsidRPr="00696F69" w:rsidTr="00B91752">
        <w:tc>
          <w:tcPr>
            <w:tcW w:w="28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1614"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Не оборудованный стационарными электроплитами:</w:t>
            </w:r>
          </w:p>
        </w:tc>
        <w:tc>
          <w:tcPr>
            <w:tcW w:w="145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1647"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28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w:t>
            </w:r>
          </w:p>
        </w:tc>
        <w:tc>
          <w:tcPr>
            <w:tcW w:w="1614"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без кондиционеров</w:t>
            </w:r>
          </w:p>
        </w:tc>
        <w:tc>
          <w:tcPr>
            <w:tcW w:w="145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1700</w:t>
            </w:r>
          </w:p>
        </w:tc>
        <w:tc>
          <w:tcPr>
            <w:tcW w:w="1647"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5200</w:t>
            </w:r>
          </w:p>
        </w:tc>
      </w:tr>
      <w:tr w:rsidR="00E138CA" w:rsidRPr="00696F69" w:rsidTr="00B91752">
        <w:tc>
          <w:tcPr>
            <w:tcW w:w="28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1614"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кондиционерами</w:t>
            </w:r>
          </w:p>
        </w:tc>
        <w:tc>
          <w:tcPr>
            <w:tcW w:w="145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2000</w:t>
            </w:r>
          </w:p>
        </w:tc>
        <w:tc>
          <w:tcPr>
            <w:tcW w:w="1647"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5700</w:t>
            </w:r>
          </w:p>
        </w:tc>
      </w:tr>
      <w:tr w:rsidR="00E138CA" w:rsidRPr="00696F69" w:rsidTr="00B91752">
        <w:tc>
          <w:tcPr>
            <w:tcW w:w="28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1614"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Оборудованный стационарными электроплитами (100% охвата):</w:t>
            </w:r>
          </w:p>
        </w:tc>
        <w:tc>
          <w:tcPr>
            <w:tcW w:w="145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1647"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28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w:t>
            </w:r>
          </w:p>
        </w:tc>
        <w:tc>
          <w:tcPr>
            <w:tcW w:w="1614"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без кондиционеров</w:t>
            </w:r>
          </w:p>
        </w:tc>
        <w:tc>
          <w:tcPr>
            <w:tcW w:w="145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2100</w:t>
            </w:r>
          </w:p>
        </w:tc>
        <w:tc>
          <w:tcPr>
            <w:tcW w:w="1647"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5300</w:t>
            </w:r>
          </w:p>
        </w:tc>
      </w:tr>
      <w:tr w:rsidR="00E138CA" w:rsidRPr="00696F69" w:rsidTr="00B91752">
        <w:tc>
          <w:tcPr>
            <w:tcW w:w="28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2.2</w:t>
            </w:r>
          </w:p>
        </w:tc>
        <w:tc>
          <w:tcPr>
            <w:tcW w:w="1614"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 кондиционерами</w:t>
            </w:r>
          </w:p>
        </w:tc>
        <w:tc>
          <w:tcPr>
            <w:tcW w:w="1458"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2400</w:t>
            </w:r>
          </w:p>
        </w:tc>
        <w:tc>
          <w:tcPr>
            <w:tcW w:w="1647"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5800</w:t>
            </w:r>
          </w:p>
        </w:tc>
      </w:tr>
    </w:tbl>
    <w:p w:rsidR="00E138CA" w:rsidRPr="00696F69" w:rsidRDefault="00E138CA" w:rsidP="00DB460E">
      <w:pPr>
        <w:pStyle w:val="001"/>
      </w:pPr>
    </w:p>
    <w:p w:rsidR="00E138CA" w:rsidRPr="00696F69" w:rsidRDefault="00E138CA" w:rsidP="00DB460E">
      <w:pPr>
        <w:pStyle w:val="001"/>
      </w:pPr>
      <w:r w:rsidRPr="00696F69">
        <w:t>6.6.3. Напряжение электрических сетей городского округа выбирается с учетом концепции его развития в пределах расчетного срока и системы напряжений в энергосистеме: 35-110-220- 330-500 кВ.</w:t>
      </w:r>
    </w:p>
    <w:p w:rsidR="00E138CA" w:rsidRPr="00696F69" w:rsidRDefault="00E138CA" w:rsidP="00DB460E">
      <w:pPr>
        <w:pStyle w:val="001"/>
      </w:pPr>
      <w:r w:rsidRPr="00696F69">
        <w:t xml:space="preserve">6.6.4. Размеры земельных участков, отводимых для закрытых понизительных подстанций, включая распределительные и комплектные устройства напряжением 110 - 220 кВ, устанавливаются в соответствии с требованиями СН 465-74  и представлены в таблице </w:t>
      </w:r>
      <w:r>
        <w:t>35</w:t>
      </w:r>
      <w:r w:rsidRPr="00696F69">
        <w:t>.</w:t>
      </w:r>
    </w:p>
    <w:p w:rsidR="00E138CA" w:rsidRPr="00696F69" w:rsidRDefault="00E138CA" w:rsidP="00DB460E">
      <w:pPr>
        <w:pStyle w:val="001"/>
        <w:jc w:val="right"/>
      </w:pPr>
      <w:r w:rsidRPr="00696F69">
        <w:t xml:space="preserve">Таблица </w:t>
      </w:r>
      <w:r>
        <w:t>35</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1"/>
        <w:gridCol w:w="5988"/>
        <w:gridCol w:w="3496"/>
      </w:tblGrid>
      <w:tr w:rsidR="00E138CA" w:rsidRPr="00696F69" w:rsidTr="00B91752">
        <w:trPr>
          <w:tblHeader/>
        </w:trPr>
        <w:tc>
          <w:tcPr>
            <w:tcW w:w="353" w:type="pct"/>
          </w:tcPr>
          <w:p w:rsidR="00E138CA" w:rsidRPr="00BF6A07" w:rsidRDefault="00E138CA" w:rsidP="00B91752">
            <w:pPr>
              <w:pStyle w:val="002"/>
              <w:rPr>
                <w:lang w:eastAsia="en-US"/>
              </w:rPr>
            </w:pPr>
            <w:r w:rsidRPr="00BF6A07">
              <w:rPr>
                <w:lang w:eastAsia="en-US"/>
              </w:rPr>
              <w:t>№ п/п</w:t>
            </w:r>
          </w:p>
        </w:tc>
        <w:tc>
          <w:tcPr>
            <w:tcW w:w="2934" w:type="pct"/>
          </w:tcPr>
          <w:p w:rsidR="00E138CA" w:rsidRPr="00BF6A07" w:rsidRDefault="00E138CA" w:rsidP="00B91752">
            <w:pPr>
              <w:pStyle w:val="002"/>
              <w:rPr>
                <w:lang w:eastAsia="en-US"/>
              </w:rPr>
            </w:pPr>
            <w:r w:rsidRPr="00BF6A07">
              <w:rPr>
                <w:lang w:eastAsia="en-US"/>
              </w:rPr>
              <w:t>Тип понизительной станции</w:t>
            </w:r>
          </w:p>
        </w:tc>
        <w:tc>
          <w:tcPr>
            <w:tcW w:w="1713" w:type="pct"/>
          </w:tcPr>
          <w:p w:rsidR="00E138CA" w:rsidRPr="00BF6A07" w:rsidRDefault="00E138CA" w:rsidP="00B91752">
            <w:pPr>
              <w:pStyle w:val="002"/>
              <w:rPr>
                <w:lang w:eastAsia="en-US"/>
              </w:rPr>
            </w:pPr>
            <w:r w:rsidRPr="00BF6A07">
              <w:rPr>
                <w:lang w:eastAsia="en-US"/>
              </w:rPr>
              <w:t>Размеры земельных участков (не более), га</w:t>
            </w:r>
          </w:p>
        </w:tc>
      </w:tr>
      <w:tr w:rsidR="00E138CA" w:rsidRPr="00696F69" w:rsidTr="00B91752">
        <w:tc>
          <w:tcPr>
            <w:tcW w:w="353" w:type="pct"/>
          </w:tcPr>
          <w:p w:rsidR="00E138CA" w:rsidRPr="00BF6A07" w:rsidRDefault="00E138CA" w:rsidP="00B91752">
            <w:pPr>
              <w:pStyle w:val="002"/>
              <w:rPr>
                <w:lang w:eastAsia="en-US"/>
              </w:rPr>
            </w:pPr>
            <w:r w:rsidRPr="00BF6A07">
              <w:rPr>
                <w:lang w:eastAsia="en-US"/>
              </w:rPr>
              <w:t>1</w:t>
            </w:r>
          </w:p>
        </w:tc>
        <w:tc>
          <w:tcPr>
            <w:tcW w:w="2934" w:type="pct"/>
          </w:tcPr>
          <w:p w:rsidR="00E138CA" w:rsidRPr="00BF6A07" w:rsidRDefault="00E138CA" w:rsidP="00B91752">
            <w:pPr>
              <w:pStyle w:val="002"/>
              <w:rPr>
                <w:lang w:eastAsia="en-US"/>
              </w:rPr>
            </w:pPr>
            <w:r w:rsidRPr="00BF6A07">
              <w:rPr>
                <w:lang w:eastAsia="en-US"/>
              </w:rPr>
              <w:t>2</w:t>
            </w:r>
          </w:p>
        </w:tc>
        <w:tc>
          <w:tcPr>
            <w:tcW w:w="1713" w:type="pct"/>
          </w:tcPr>
          <w:p w:rsidR="00E138CA" w:rsidRPr="00BF6A07" w:rsidRDefault="00E138CA" w:rsidP="00B91752">
            <w:pPr>
              <w:pStyle w:val="002"/>
              <w:rPr>
                <w:lang w:eastAsia="en-US"/>
              </w:rPr>
            </w:pPr>
            <w:r w:rsidRPr="00BF6A07">
              <w:rPr>
                <w:lang w:eastAsia="en-US"/>
              </w:rPr>
              <w:t>3</w:t>
            </w:r>
          </w:p>
        </w:tc>
      </w:tr>
      <w:tr w:rsidR="00E138CA" w:rsidRPr="00696F69" w:rsidTr="00B91752">
        <w:tc>
          <w:tcPr>
            <w:tcW w:w="353" w:type="pct"/>
          </w:tcPr>
          <w:p w:rsidR="00E138CA" w:rsidRPr="00BF6A07" w:rsidRDefault="00E138CA" w:rsidP="00B91752">
            <w:pPr>
              <w:pStyle w:val="002"/>
              <w:rPr>
                <w:lang w:eastAsia="en-US"/>
              </w:rPr>
            </w:pPr>
            <w:r w:rsidRPr="00BF6A07">
              <w:rPr>
                <w:lang w:eastAsia="en-US"/>
              </w:rPr>
              <w:t>1</w:t>
            </w:r>
          </w:p>
        </w:tc>
        <w:tc>
          <w:tcPr>
            <w:tcW w:w="2934" w:type="pct"/>
          </w:tcPr>
          <w:p w:rsidR="00E138CA" w:rsidRPr="00BF6A07" w:rsidRDefault="00E138CA" w:rsidP="00B91752">
            <w:pPr>
              <w:pStyle w:val="002"/>
              <w:jc w:val="left"/>
              <w:rPr>
                <w:lang w:eastAsia="en-US"/>
              </w:rPr>
            </w:pPr>
            <w:r w:rsidRPr="00BF6A07">
              <w:rPr>
                <w:lang w:eastAsia="en-US"/>
              </w:rPr>
              <w:t>Комплектные и распределительные устройства</w:t>
            </w:r>
          </w:p>
        </w:tc>
        <w:tc>
          <w:tcPr>
            <w:tcW w:w="1713" w:type="pct"/>
          </w:tcPr>
          <w:p w:rsidR="00E138CA" w:rsidRPr="00BF6A07" w:rsidRDefault="00E138CA" w:rsidP="00B91752">
            <w:pPr>
              <w:pStyle w:val="002"/>
              <w:rPr>
                <w:lang w:eastAsia="en-US"/>
              </w:rPr>
            </w:pPr>
            <w:r w:rsidRPr="00BF6A07">
              <w:rPr>
                <w:lang w:eastAsia="en-US"/>
              </w:rPr>
              <w:t>0,6</w:t>
            </w:r>
          </w:p>
        </w:tc>
      </w:tr>
      <w:tr w:rsidR="00E138CA" w:rsidRPr="00696F69" w:rsidTr="00B91752">
        <w:tc>
          <w:tcPr>
            <w:tcW w:w="353" w:type="pct"/>
          </w:tcPr>
          <w:p w:rsidR="00E138CA" w:rsidRPr="00BF6A07" w:rsidRDefault="00E138CA" w:rsidP="00B91752">
            <w:pPr>
              <w:pStyle w:val="002"/>
              <w:rPr>
                <w:lang w:eastAsia="en-US"/>
              </w:rPr>
            </w:pPr>
            <w:r w:rsidRPr="00BF6A07">
              <w:rPr>
                <w:lang w:eastAsia="en-US"/>
              </w:rPr>
              <w:t>2</w:t>
            </w:r>
          </w:p>
        </w:tc>
        <w:tc>
          <w:tcPr>
            <w:tcW w:w="2934" w:type="pct"/>
          </w:tcPr>
          <w:p w:rsidR="00E138CA" w:rsidRPr="00BF6A07" w:rsidRDefault="00E138CA" w:rsidP="00B91752">
            <w:pPr>
              <w:pStyle w:val="002"/>
              <w:jc w:val="left"/>
              <w:rPr>
                <w:lang w:eastAsia="en-US"/>
              </w:rPr>
            </w:pPr>
            <w:r w:rsidRPr="00BF6A07">
              <w:rPr>
                <w:lang w:eastAsia="en-US"/>
              </w:rPr>
              <w:t>Пункты перехода воздушных линий в кабельные</w:t>
            </w:r>
          </w:p>
        </w:tc>
        <w:tc>
          <w:tcPr>
            <w:tcW w:w="1713" w:type="pct"/>
          </w:tcPr>
          <w:p w:rsidR="00E138CA" w:rsidRPr="00BF6A07" w:rsidRDefault="00E138CA" w:rsidP="00B91752">
            <w:pPr>
              <w:pStyle w:val="002"/>
              <w:rPr>
                <w:lang w:eastAsia="en-US"/>
              </w:rPr>
            </w:pPr>
            <w:r w:rsidRPr="00BF6A07">
              <w:rPr>
                <w:lang w:eastAsia="en-US"/>
              </w:rPr>
              <w:t>0,1</w:t>
            </w:r>
          </w:p>
        </w:tc>
      </w:tr>
    </w:tbl>
    <w:p w:rsidR="00E138CA" w:rsidRPr="00696F69" w:rsidRDefault="00E138CA" w:rsidP="00DB460E">
      <w:pPr>
        <w:pStyle w:val="001"/>
      </w:pPr>
    </w:p>
    <w:p w:rsidR="00E138CA" w:rsidRPr="00696F69" w:rsidRDefault="00E138CA" w:rsidP="00DB460E">
      <w:pPr>
        <w:pStyle w:val="001"/>
      </w:pPr>
      <w:r w:rsidRPr="00696F69">
        <w:t>6.6.5. Конкретные размеры земельных участков для установки опор воздушных линий электропередачи (опор линий связи, обслуживающих электрические сети) определяются исходя из необходимости закрепления опор в земле, размеров и типов опор, несущей способности грунтов и необходимости инженерного обустройства площадки опоры с целью обеспечения ее устойчивости и безопасной эксплуатации.</w:t>
      </w:r>
    </w:p>
    <w:p w:rsidR="00E138CA" w:rsidRPr="00696F69" w:rsidRDefault="00E138CA" w:rsidP="00DB460E">
      <w:pPr>
        <w:pStyle w:val="001"/>
        <w:rPr>
          <w:color w:val="FF0000"/>
        </w:rPr>
      </w:pPr>
      <w:r w:rsidRPr="00696F69">
        <w:t>6.6.6. Для высоковольтных линий (ВЛ) устанавливаются охранные зоны на расстоянии:</w:t>
      </w:r>
    </w:p>
    <w:p w:rsidR="00E138CA" w:rsidRPr="00696F69" w:rsidRDefault="00E138CA" w:rsidP="00DB460E">
      <w:pPr>
        <w:pStyle w:val="001"/>
      </w:pPr>
      <w:r>
        <w:t xml:space="preserve">а) </w:t>
      </w:r>
      <w:r w:rsidRPr="00696F69">
        <w:t xml:space="preserve">2 м – для ВЛ напряжением до 1 кВ; </w:t>
      </w:r>
    </w:p>
    <w:p w:rsidR="00E138CA" w:rsidRPr="00696F69" w:rsidRDefault="00E138CA" w:rsidP="00DB460E">
      <w:pPr>
        <w:pStyle w:val="001"/>
      </w:pPr>
      <w:r>
        <w:t xml:space="preserve">б) </w:t>
      </w:r>
      <w:r w:rsidRPr="00696F69">
        <w:t xml:space="preserve">10 м – для ВЛ напряжением от 1 до 20 кВ; </w:t>
      </w:r>
    </w:p>
    <w:p w:rsidR="00E138CA" w:rsidRPr="00696F69" w:rsidRDefault="00E138CA" w:rsidP="00DB460E">
      <w:pPr>
        <w:pStyle w:val="001"/>
      </w:pPr>
      <w:r>
        <w:t xml:space="preserve">в) </w:t>
      </w:r>
      <w:r w:rsidRPr="00696F69">
        <w:t xml:space="preserve">15 м – для ВЛ напряжением 35 кВ; </w:t>
      </w:r>
    </w:p>
    <w:p w:rsidR="00E138CA" w:rsidRPr="00696F69" w:rsidRDefault="00E138CA" w:rsidP="00DB460E">
      <w:pPr>
        <w:pStyle w:val="001"/>
      </w:pPr>
      <w:r>
        <w:t xml:space="preserve">г) </w:t>
      </w:r>
      <w:r w:rsidRPr="00696F69">
        <w:t xml:space="preserve">20 м – для ВЛ напряжением 110 кВ; </w:t>
      </w:r>
    </w:p>
    <w:p w:rsidR="00E138CA" w:rsidRPr="00696F69" w:rsidRDefault="00E138CA" w:rsidP="00DB460E">
      <w:pPr>
        <w:pStyle w:val="001"/>
      </w:pPr>
      <w:r>
        <w:t xml:space="preserve">д) </w:t>
      </w:r>
      <w:r w:rsidRPr="00696F69">
        <w:t>25 м – для ВЛ напряжением 150, 220 кВ.</w:t>
      </w:r>
    </w:p>
    <w:p w:rsidR="00E138CA" w:rsidRPr="00696F69" w:rsidRDefault="00E138CA" w:rsidP="00DB460E">
      <w:pPr>
        <w:pStyle w:val="001"/>
      </w:pPr>
      <w:r w:rsidRPr="00696F69">
        <w:t xml:space="preserve">6.6.7. Размещение новых подстанций открытого типа в районах массового жилищного строительства и в существующих жилых районах запрещается. </w:t>
      </w:r>
    </w:p>
    <w:p w:rsidR="00E138CA" w:rsidRPr="00696F69" w:rsidRDefault="00E138CA" w:rsidP="00DB460E">
      <w:pPr>
        <w:pStyle w:val="001"/>
      </w:pPr>
      <w:r w:rsidRPr="00696F69">
        <w:t xml:space="preserve">На существующих подстанциях открытого типа следует осуществлять шумозащитные мероприятия, обеспечивающие снижение уровня шума в жилых и культурно-бытовых зданиях до нормативного, и мероприятия по защите населения от электромагнитного влияния. </w:t>
      </w:r>
    </w:p>
    <w:p w:rsidR="00E138CA" w:rsidRPr="00696F69" w:rsidRDefault="00E138CA" w:rsidP="00DB460E">
      <w:pPr>
        <w:pStyle w:val="001"/>
      </w:pPr>
      <w:r w:rsidRPr="00696F69">
        <w:t>6.6.8. При размещении отдельно стоящих распределительных пунктов и трансформаторных подстанций напряжением 6-20 кВ, при числе трансформаторов не более двух, мощностью каждого до 1000 кВ•А, и выполнении мер по шумозащите, расстояние от них до окон жилых и общественных зданий следует принимать не менее 10 м, а до зданий лечебно- профилактических учреждений – не менее 25 м.</w:t>
      </w:r>
    </w:p>
    <w:p w:rsidR="00E138CA" w:rsidRPr="00696F69" w:rsidRDefault="00E138CA" w:rsidP="00DB460E">
      <w:pPr>
        <w:pStyle w:val="001"/>
      </w:pPr>
      <w:r w:rsidRPr="00696F69">
        <w:t xml:space="preserve">6.6.9. Размеры земельных участков, отводимых для закрытых понизительных подстанций, включая распределительные и комплектные устройства напряжением 110-220 кВ, устанавливаются в соответствии с требованиями Норм отвода земель для электрических сетей напряжением 0,38-750 кВ </w:t>
      </w:r>
      <w:r>
        <w:t xml:space="preserve">№ </w:t>
      </w:r>
      <w:r w:rsidRPr="00696F69">
        <w:t>14278тм-т1.</w:t>
      </w:r>
    </w:p>
    <w:p w:rsidR="00E138CA" w:rsidRPr="00696F69" w:rsidRDefault="00E138CA" w:rsidP="00DB460E">
      <w:pPr>
        <w:pStyle w:val="001"/>
      </w:pPr>
      <w:r w:rsidRPr="00696F69">
        <w:t>Территория электроподстанции должна быть ограждена внешним забором. Заборы могут не предусматриваться для закрытых подстанций при условии установки отбойных тумб в местах возможного наезда транспорта.</w:t>
      </w:r>
    </w:p>
    <w:p w:rsidR="00E138CA" w:rsidRPr="00696F69" w:rsidRDefault="00E138CA" w:rsidP="00DB460E">
      <w:pPr>
        <w:pStyle w:val="001"/>
      </w:pPr>
      <w:r w:rsidRPr="00696F69">
        <w:t>Расстояния от электроподстанций и распределительных пунктов до жилых, общественных и производственных зданий и сооружений следует принимать в соответствии со СП 18.13330.2011 и СП 42.13330.2011 на основании результатов акустического расчета.</w:t>
      </w:r>
    </w:p>
    <w:p w:rsidR="00E138CA" w:rsidRPr="00696F69" w:rsidRDefault="00E138CA" w:rsidP="00DB460E">
      <w:pPr>
        <w:pStyle w:val="001"/>
        <w:outlineLvl w:val="0"/>
      </w:pPr>
      <w:bookmarkStart w:id="47" w:name="_Toc470085134"/>
      <w:r w:rsidRPr="00696F69">
        <w:t>6.7. Объекты связи</w:t>
      </w:r>
      <w:bookmarkEnd w:id="47"/>
      <w:r>
        <w:t>.</w:t>
      </w:r>
    </w:p>
    <w:p w:rsidR="00E138CA" w:rsidRPr="00696F69" w:rsidRDefault="00E138CA" w:rsidP="00DB460E">
      <w:pPr>
        <w:pStyle w:val="001"/>
      </w:pPr>
      <w:r w:rsidRPr="00696F69">
        <w:t>6.7.1. Размещение предприятий, зданий и сооружений связи, радиовещания и телевидения, пожарной и охранной сигнализации, диспетчеризации систем инженерного оборудования следует осуществлять в соответствии с требованиями действующих нормативных документов.</w:t>
      </w:r>
    </w:p>
    <w:p w:rsidR="00E138CA" w:rsidRPr="00696F69" w:rsidRDefault="00E138CA" w:rsidP="00DB460E">
      <w:pPr>
        <w:pStyle w:val="001"/>
      </w:pPr>
      <w:r w:rsidRPr="00696F69">
        <w:t>При проектировании устройств связи, сигнализации, диспетчеризации инженерного оборудования следует предусматривать возможность управления системой оповещения населения по сигналам гражданской обороны и по сигналам чрезвычайных ситуаций.</w:t>
      </w:r>
    </w:p>
    <w:p w:rsidR="00E138CA" w:rsidRPr="00696F69" w:rsidRDefault="00E138CA" w:rsidP="00DB460E">
      <w:pPr>
        <w:pStyle w:val="001"/>
      </w:pPr>
      <w:r w:rsidRPr="00696F69">
        <w:t xml:space="preserve">6.7.2. Расчет обеспеченности жителей городского округа объектами связи </w:t>
      </w:r>
      <w:r w:rsidRPr="00CF795E">
        <w:t xml:space="preserve">и объектами коммунального хозяйства по обслуживанию инженерных сетей </w:t>
      </w:r>
      <w:r w:rsidRPr="00696F69">
        <w:t xml:space="preserve">производится по </w:t>
      </w:r>
      <w:hyperlink r:id="rId25" w:history="1">
        <w:r w:rsidRPr="00696F69">
          <w:t xml:space="preserve">таблице </w:t>
        </w:r>
        <w:r>
          <w:t>3</w:t>
        </w:r>
        <w:r w:rsidRPr="00696F69">
          <w:t>6.</w:t>
        </w:r>
      </w:hyperlink>
    </w:p>
    <w:p w:rsidR="00E138CA" w:rsidRPr="00696F69" w:rsidRDefault="00E138CA" w:rsidP="00DB460E">
      <w:pPr>
        <w:pStyle w:val="001"/>
        <w:jc w:val="right"/>
      </w:pPr>
      <w:r w:rsidRPr="00696F69">
        <w:t xml:space="preserve">Таблица </w:t>
      </w:r>
      <w:r>
        <w:t>36</w:t>
      </w:r>
    </w:p>
    <w:tbl>
      <w:tblPr>
        <w:tblW w:w="4858" w:type="pct"/>
        <w:jc w:val="center"/>
        <w:tblBorders>
          <w:top w:val="single" w:sz="4" w:space="0" w:color="auto"/>
          <w:left w:val="single" w:sz="4" w:space="0" w:color="auto"/>
          <w:bottom w:val="single" w:sz="4" w:space="0" w:color="auto"/>
          <w:right w:val="single" w:sz="4" w:space="0" w:color="auto"/>
        </w:tblBorders>
        <w:tblLook w:val="0000"/>
      </w:tblPr>
      <w:tblGrid>
        <w:gridCol w:w="710"/>
        <w:gridCol w:w="3331"/>
        <w:gridCol w:w="2562"/>
        <w:gridCol w:w="2100"/>
        <w:gridCol w:w="1471"/>
      </w:tblGrid>
      <w:tr w:rsidR="00E138CA" w:rsidRPr="00696F69" w:rsidTr="00B91752">
        <w:trPr>
          <w:tblHeade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п/п</w:t>
            </w:r>
          </w:p>
        </w:tc>
        <w:tc>
          <w:tcPr>
            <w:tcW w:w="1637" w:type="pct"/>
            <w:tcBorders>
              <w:top w:val="single" w:sz="4" w:space="0" w:color="auto"/>
              <w:left w:val="single" w:sz="6" w:space="0" w:color="auto"/>
              <w:bottom w:val="nil"/>
              <w:right w:val="nil"/>
            </w:tcBorders>
          </w:tcPr>
          <w:p w:rsidR="00E138CA" w:rsidRPr="00BF6A07" w:rsidRDefault="00E138CA" w:rsidP="00B91752">
            <w:pPr>
              <w:pStyle w:val="002"/>
              <w:rPr>
                <w:lang w:eastAsia="en-US"/>
              </w:rPr>
            </w:pPr>
            <w:r w:rsidRPr="00BF6A07">
              <w:rPr>
                <w:lang w:eastAsia="en-US"/>
              </w:rPr>
              <w:t>Наименование объектов</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Единица измерения</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Расчетные показатели</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Площадь участка на единицу измерения</w:t>
            </w:r>
          </w:p>
        </w:tc>
      </w:tr>
      <w:tr w:rsidR="00E138CA" w:rsidRPr="00696F69" w:rsidTr="00B91752">
        <w:trPr>
          <w:tblHeade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w:t>
            </w:r>
          </w:p>
        </w:tc>
        <w:tc>
          <w:tcPr>
            <w:tcW w:w="1637" w:type="pct"/>
            <w:tcBorders>
              <w:top w:val="single" w:sz="4" w:space="0" w:color="auto"/>
              <w:left w:val="single" w:sz="6" w:space="0" w:color="auto"/>
              <w:bottom w:val="nil"/>
              <w:right w:val="nil"/>
            </w:tcBorders>
          </w:tcPr>
          <w:p w:rsidR="00E138CA" w:rsidRPr="00BF6A07" w:rsidRDefault="00E138CA" w:rsidP="00B91752">
            <w:pPr>
              <w:pStyle w:val="002"/>
              <w:rPr>
                <w:lang w:eastAsia="en-US"/>
              </w:rPr>
            </w:pPr>
            <w:r w:rsidRPr="00BF6A07">
              <w:rPr>
                <w:lang w:eastAsia="en-US"/>
              </w:rPr>
              <w:t>2</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3</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4</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5</w:t>
            </w:r>
          </w:p>
        </w:tc>
      </w:tr>
      <w:tr w:rsidR="00E138CA" w:rsidRPr="00696F69" w:rsidTr="00B91752">
        <w:trPr>
          <w:tblHeade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w:t>
            </w:r>
          </w:p>
        </w:tc>
        <w:tc>
          <w:tcPr>
            <w:tcW w:w="4651" w:type="pct"/>
            <w:gridSpan w:val="4"/>
            <w:tcBorders>
              <w:top w:val="single" w:sz="4" w:space="0" w:color="auto"/>
              <w:left w:val="single" w:sz="6" w:space="0" w:color="auto"/>
              <w:bottom w:val="nil"/>
            </w:tcBorders>
          </w:tcPr>
          <w:p w:rsidR="00E138CA" w:rsidRPr="00BF6A07" w:rsidRDefault="00E138CA" w:rsidP="00B91752">
            <w:pPr>
              <w:pStyle w:val="002"/>
              <w:rPr>
                <w:lang w:eastAsia="en-US"/>
              </w:rPr>
            </w:pPr>
            <w:r w:rsidRPr="00BF6A07">
              <w:rPr>
                <w:lang w:eastAsia="en-US"/>
              </w:rPr>
              <w:t>Объекты связи</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1.1</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Отделение почтовой связи (на микрорайон)</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объект на 9–25 тысяч жителей</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 на микрорайон</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700 1200 м2</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1.2</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Межрайонный почтамт</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объект на 50–70 отделений почтовой связи</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0,6–1 га</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1.3</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АТС (из расчета 600 номеров на 1000 жителей)</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объект на 10–40 тысяч номеров</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0,25 га на объект</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1.4</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Узловая АТС (из расчета 1 узел на 10 АТС)</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0,3 га на объект</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1.5</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Концентратор</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объект на 1,0–5,0 тысяч номеров</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40–100 м2</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1.6</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Опорно–усилительная станция (из расчета 60–120 тыс. абонентов)</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0,1–0,15 га на объект</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1.7</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Блок–станция проводного вещания (из расчета 30–60 тыс. абонентов)</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0,05–0,1 га на объект</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1.8</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Звуковые трансформаторные подстанции (из расчета на 10–12 тысяч абонентов)</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50–70 кв. м на объект</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1.9</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Технический центр кабельного телевидения</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 на жилой микрорайон</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0,3–0,5 га на объект</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2</w:t>
            </w:r>
          </w:p>
        </w:tc>
        <w:tc>
          <w:tcPr>
            <w:tcW w:w="4651" w:type="pct"/>
            <w:gridSpan w:val="4"/>
            <w:tcBorders>
              <w:top w:val="single" w:sz="4" w:space="0" w:color="auto"/>
              <w:left w:val="single" w:sz="6" w:space="0" w:color="auto"/>
              <w:bottom w:val="nil"/>
            </w:tcBorders>
          </w:tcPr>
          <w:p w:rsidR="00E138CA" w:rsidRPr="00BF6A07" w:rsidRDefault="00E138CA" w:rsidP="00B91752">
            <w:pPr>
              <w:pStyle w:val="002"/>
              <w:rPr>
                <w:lang w:eastAsia="en-US"/>
              </w:rPr>
            </w:pPr>
            <w:r w:rsidRPr="00BF6A07">
              <w:rPr>
                <w:lang w:eastAsia="en-US"/>
              </w:rPr>
              <w:t>Объекты коммунального хозяйства по обслуживанию инженерных коммуникаций (общих коллекторов)</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2.1</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Диспетчерский пункт (из расчета 1 объект на 5 км городских коллекторов)</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1–эт. объект</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120 м2 (0,04–0,05 га)</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2.2</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Центральный диспетчерский пункт (из расчета 1 объект на каждые 50 км коммуникационных коллекторов)</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1–2 эт. объект</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350 м2 (0,1–0,2 га)</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2.3</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Ремонтно–производственная база (из расчета 1 объект на каждые 100 км городских коллекторов)</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Этажность объекта по проекту</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1500 м2 (1,0 га на объект)</w:t>
            </w:r>
          </w:p>
        </w:tc>
      </w:tr>
      <w:tr w:rsidR="00E138CA" w:rsidRPr="00696F69" w:rsidTr="00B91752">
        <w:trPr>
          <w:jc w:val="center"/>
        </w:trPr>
        <w:tc>
          <w:tcPr>
            <w:tcW w:w="349"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2.4</w:t>
            </w:r>
          </w:p>
        </w:tc>
        <w:tc>
          <w:tcPr>
            <w:tcW w:w="1637"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Диспетчерский пункт (из расчета 1 объект на 1,5–6 км внутриквартальных коллекторов)</w:t>
            </w:r>
          </w:p>
        </w:tc>
        <w:tc>
          <w:tcPr>
            <w:tcW w:w="125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1–эт. объект</w:t>
            </w:r>
          </w:p>
        </w:tc>
        <w:tc>
          <w:tcPr>
            <w:tcW w:w="1032"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100 м2 (0,04–0,05 га)</w:t>
            </w:r>
          </w:p>
        </w:tc>
      </w:tr>
      <w:tr w:rsidR="00E138CA" w:rsidRPr="00696F69" w:rsidTr="00B91752">
        <w:trPr>
          <w:jc w:val="center"/>
        </w:trPr>
        <w:tc>
          <w:tcPr>
            <w:tcW w:w="349"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2.5</w:t>
            </w:r>
          </w:p>
        </w:tc>
        <w:tc>
          <w:tcPr>
            <w:tcW w:w="1637" w:type="pct"/>
            <w:tcBorders>
              <w:top w:val="single" w:sz="4" w:space="0" w:color="auto"/>
              <w:left w:val="single" w:sz="6"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 xml:space="preserve">Производственное помещение для обслуживания внутриквартирных коллекторов </w:t>
            </w:r>
          </w:p>
        </w:tc>
        <w:tc>
          <w:tcPr>
            <w:tcW w:w="1259" w:type="pct"/>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объект</w:t>
            </w:r>
          </w:p>
        </w:tc>
        <w:tc>
          <w:tcPr>
            <w:tcW w:w="1032" w:type="pct"/>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по расчету</w:t>
            </w:r>
          </w:p>
        </w:tc>
        <w:tc>
          <w:tcPr>
            <w:tcW w:w="72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500–700 м2 (0,25–0,3 га)</w:t>
            </w:r>
          </w:p>
        </w:tc>
      </w:tr>
    </w:tbl>
    <w:p w:rsidR="00E138CA" w:rsidRPr="00696F69" w:rsidRDefault="00E138CA" w:rsidP="00DB460E">
      <w:pPr>
        <w:pStyle w:val="001"/>
      </w:pPr>
    </w:p>
    <w:p w:rsidR="00E138CA" w:rsidRPr="00696F69" w:rsidRDefault="00E138CA" w:rsidP="00DB460E">
      <w:pPr>
        <w:pStyle w:val="001"/>
      </w:pPr>
      <w:r w:rsidRPr="00696F69">
        <w:t xml:space="preserve">6.7.3. Размеры земельных участков для сооружений связи устанавливаются по </w:t>
      </w:r>
      <w:hyperlink r:id="rId26" w:history="1">
        <w:r w:rsidRPr="00696F69">
          <w:t xml:space="preserve">таблице </w:t>
        </w:r>
      </w:hyperlink>
      <w:r>
        <w:t>37</w:t>
      </w:r>
      <w:r w:rsidRPr="00696F69">
        <w:t>.</w:t>
      </w:r>
    </w:p>
    <w:p w:rsidR="00E138CA" w:rsidRPr="00696F69" w:rsidRDefault="00E138CA" w:rsidP="00DB460E">
      <w:pPr>
        <w:pStyle w:val="001"/>
        <w:jc w:val="right"/>
      </w:pPr>
      <w:r w:rsidRPr="00696F69">
        <w:t xml:space="preserve">Таблица </w:t>
      </w:r>
      <w:r>
        <w:t>37</w:t>
      </w:r>
    </w:p>
    <w:tbl>
      <w:tblPr>
        <w:tblW w:w="4925" w:type="pct"/>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081"/>
        <w:gridCol w:w="7253"/>
        <w:gridCol w:w="1980"/>
      </w:tblGrid>
      <w:tr w:rsidR="00E138CA" w:rsidRPr="00696F69" w:rsidTr="00B91752">
        <w:trPr>
          <w:tblHeader/>
        </w:trPr>
        <w:tc>
          <w:tcPr>
            <w:tcW w:w="524"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 xml:space="preserve">№ </w:t>
            </w:r>
          </w:p>
          <w:p w:rsidR="00E138CA" w:rsidRPr="00BF6A07" w:rsidRDefault="00E138CA" w:rsidP="00B91752">
            <w:pPr>
              <w:pStyle w:val="002"/>
              <w:rPr>
                <w:lang w:eastAsia="en-US"/>
              </w:rPr>
            </w:pPr>
            <w:r w:rsidRPr="00BF6A07">
              <w:rPr>
                <w:lang w:eastAsia="en-US"/>
              </w:rPr>
              <w:t>п/п</w:t>
            </w:r>
          </w:p>
        </w:tc>
        <w:tc>
          <w:tcPr>
            <w:tcW w:w="3516" w:type="pct"/>
            <w:tcBorders>
              <w:top w:val="single" w:sz="4" w:space="0" w:color="auto"/>
              <w:left w:val="single" w:sz="6"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Сооружение связи</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Размеры земельных участков, га</w:t>
            </w:r>
          </w:p>
        </w:tc>
      </w:tr>
      <w:tr w:rsidR="00E138CA" w:rsidRPr="00696F69" w:rsidTr="00B91752">
        <w:trPr>
          <w:tblHeader/>
        </w:trPr>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3</w:t>
            </w:r>
          </w:p>
        </w:tc>
      </w:tr>
      <w:tr w:rsidR="00E138CA" w:rsidRPr="00696F69" w:rsidTr="00B91752">
        <w:trPr>
          <w:trHeight w:val="218"/>
        </w:trPr>
        <w:tc>
          <w:tcPr>
            <w:tcW w:w="524"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1</w:t>
            </w:r>
          </w:p>
        </w:tc>
        <w:tc>
          <w:tcPr>
            <w:tcW w:w="4476" w:type="pct"/>
            <w:gridSpan w:val="2"/>
            <w:tcBorders>
              <w:top w:val="single" w:sz="4" w:space="0" w:color="auto"/>
              <w:left w:val="single" w:sz="6" w:space="0" w:color="auto"/>
              <w:bottom w:val="single" w:sz="4" w:space="0" w:color="auto"/>
            </w:tcBorders>
          </w:tcPr>
          <w:p w:rsidR="00E138CA" w:rsidRPr="00BF6A07" w:rsidRDefault="00E138CA" w:rsidP="00B91752">
            <w:pPr>
              <w:pStyle w:val="002"/>
              <w:rPr>
                <w:lang w:eastAsia="en-US"/>
              </w:rPr>
            </w:pPr>
            <w:bookmarkStart w:id="48" w:name="_Toc466480726"/>
            <w:r w:rsidRPr="00BF6A07">
              <w:rPr>
                <w:lang w:eastAsia="en-US"/>
              </w:rPr>
              <w:t>Кабельные линии</w:t>
            </w:r>
            <w:bookmarkEnd w:id="48"/>
          </w:p>
        </w:tc>
      </w:tr>
      <w:tr w:rsidR="00E138CA" w:rsidRPr="00696F69" w:rsidTr="00B91752">
        <w:tc>
          <w:tcPr>
            <w:tcW w:w="524"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1.1</w:t>
            </w:r>
          </w:p>
        </w:tc>
        <w:tc>
          <w:tcPr>
            <w:tcW w:w="3516" w:type="pct"/>
            <w:tcBorders>
              <w:top w:val="single" w:sz="4" w:space="0" w:color="auto"/>
              <w:left w:val="single" w:sz="6"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Необслуживаемые усилительные пункты в металлических цистернах:</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1.1.1</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при уровне грунтовых вод на глубине до 0,4 м</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0,021</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1.1.2</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то же, на глубине от 0,4 до 1,3 м</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0,013</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1.1.3</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то же, на глубине более 1,3 м</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0,006</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Необслуживаемые усилительные пункты в контейнерах</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0,001</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1.3</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Обслуживаемые усилительные пункты и сетевые узлы выделения</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0,29</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1.4</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Вспомогательные осевые узлы выделения</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1,55</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Сетевые узлы управления и коммутации с заглубленными зданиями площадью, м2:</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1.5.1</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3000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1,98</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1.5.2</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6000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1.5.3</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9000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4,10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1.6</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Технические службы кабельных участков</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0,15</w:t>
            </w:r>
          </w:p>
        </w:tc>
      </w:tr>
      <w:tr w:rsidR="00E138CA" w:rsidRPr="00696F69" w:rsidTr="00B91752">
        <w:tc>
          <w:tcPr>
            <w:tcW w:w="524"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1.7</w:t>
            </w:r>
          </w:p>
        </w:tc>
        <w:tc>
          <w:tcPr>
            <w:tcW w:w="3516" w:type="pct"/>
            <w:tcBorders>
              <w:top w:val="single" w:sz="4" w:space="0" w:color="auto"/>
              <w:left w:val="single" w:sz="6"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 xml:space="preserve">Службы микрорайонов технической эксплуатации кабельных и радиорелейных магистралей </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0,37</w:t>
            </w:r>
          </w:p>
        </w:tc>
      </w:tr>
      <w:tr w:rsidR="00E138CA" w:rsidRPr="00696F69" w:rsidTr="00B91752">
        <w:tc>
          <w:tcPr>
            <w:tcW w:w="524"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2</w:t>
            </w:r>
          </w:p>
        </w:tc>
        <w:tc>
          <w:tcPr>
            <w:tcW w:w="4476" w:type="pct"/>
            <w:gridSpan w:val="2"/>
            <w:tcBorders>
              <w:top w:val="single" w:sz="4" w:space="0" w:color="auto"/>
              <w:left w:val="single" w:sz="6" w:space="0" w:color="auto"/>
              <w:bottom w:val="single" w:sz="4" w:space="0" w:color="auto"/>
            </w:tcBorders>
          </w:tcPr>
          <w:p w:rsidR="00E138CA" w:rsidRPr="00BF6A07" w:rsidRDefault="00E138CA" w:rsidP="00B91752">
            <w:pPr>
              <w:pStyle w:val="002"/>
              <w:rPr>
                <w:lang w:eastAsia="en-US"/>
              </w:rPr>
            </w:pPr>
            <w:bookmarkStart w:id="49" w:name="_Toc466480727"/>
            <w:r w:rsidRPr="00BF6A07">
              <w:rPr>
                <w:lang w:eastAsia="en-US"/>
              </w:rPr>
              <w:t>Воздушные линии</w:t>
            </w:r>
            <w:bookmarkEnd w:id="49"/>
          </w:p>
        </w:tc>
      </w:tr>
      <w:tr w:rsidR="00E138CA" w:rsidRPr="00696F69" w:rsidTr="00B91752">
        <w:tc>
          <w:tcPr>
            <w:tcW w:w="524"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2.1</w:t>
            </w:r>
          </w:p>
        </w:tc>
        <w:tc>
          <w:tcPr>
            <w:tcW w:w="3516" w:type="pct"/>
            <w:tcBorders>
              <w:top w:val="single" w:sz="4" w:space="0" w:color="auto"/>
              <w:left w:val="single" w:sz="6"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Основные усилительные пункты</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0,29</w:t>
            </w:r>
          </w:p>
        </w:tc>
      </w:tr>
      <w:tr w:rsidR="00E138CA" w:rsidRPr="00696F69" w:rsidTr="00B91752">
        <w:tc>
          <w:tcPr>
            <w:tcW w:w="524"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2.2</w:t>
            </w:r>
          </w:p>
        </w:tc>
        <w:tc>
          <w:tcPr>
            <w:tcW w:w="3516" w:type="pct"/>
            <w:tcBorders>
              <w:top w:val="single" w:sz="4" w:space="0" w:color="auto"/>
              <w:left w:val="single" w:sz="6"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Дополнительные усилительные пункты</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0,06</w:t>
            </w:r>
          </w:p>
        </w:tc>
      </w:tr>
      <w:tr w:rsidR="00E138CA" w:rsidRPr="00696F69" w:rsidTr="00B91752">
        <w:tc>
          <w:tcPr>
            <w:tcW w:w="524"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2.3</w:t>
            </w:r>
          </w:p>
        </w:tc>
        <w:tc>
          <w:tcPr>
            <w:tcW w:w="3516" w:type="pct"/>
            <w:tcBorders>
              <w:top w:val="single" w:sz="4" w:space="0" w:color="auto"/>
              <w:left w:val="single" w:sz="6"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Вспомогательные усилительные пункты (со служебной жилой площадью)</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по заданию на проектирование</w:t>
            </w:r>
          </w:p>
        </w:tc>
      </w:tr>
      <w:tr w:rsidR="00E138CA" w:rsidRPr="00696F69" w:rsidTr="00B91752">
        <w:tc>
          <w:tcPr>
            <w:tcW w:w="524" w:type="pct"/>
            <w:tcBorders>
              <w:top w:val="single" w:sz="4" w:space="0" w:color="auto"/>
              <w:bottom w:val="single" w:sz="6" w:space="0" w:color="auto"/>
              <w:right w:val="single" w:sz="6" w:space="0" w:color="auto"/>
            </w:tcBorders>
          </w:tcPr>
          <w:p w:rsidR="00E138CA" w:rsidRPr="00BF6A07" w:rsidRDefault="00E138CA" w:rsidP="00B91752">
            <w:pPr>
              <w:pStyle w:val="002"/>
              <w:rPr>
                <w:lang w:eastAsia="en-US"/>
              </w:rPr>
            </w:pPr>
            <w:r w:rsidRPr="00BF6A07">
              <w:rPr>
                <w:lang w:eastAsia="en-US"/>
              </w:rPr>
              <w:t>3</w:t>
            </w:r>
          </w:p>
        </w:tc>
        <w:tc>
          <w:tcPr>
            <w:tcW w:w="4476" w:type="pct"/>
            <w:gridSpan w:val="2"/>
            <w:tcBorders>
              <w:top w:val="single" w:sz="4" w:space="0" w:color="auto"/>
              <w:left w:val="single" w:sz="6" w:space="0" w:color="auto"/>
              <w:bottom w:val="single" w:sz="4" w:space="0" w:color="auto"/>
            </w:tcBorders>
          </w:tcPr>
          <w:p w:rsidR="00E138CA" w:rsidRPr="00BF6A07" w:rsidRDefault="00E138CA" w:rsidP="00B91752">
            <w:pPr>
              <w:pStyle w:val="002"/>
              <w:rPr>
                <w:lang w:eastAsia="en-US"/>
              </w:rPr>
            </w:pPr>
            <w:bookmarkStart w:id="50" w:name="_Toc466480728"/>
            <w:r w:rsidRPr="00BF6A07">
              <w:rPr>
                <w:lang w:eastAsia="en-US"/>
              </w:rPr>
              <w:t>Радиорелейные линии</w:t>
            </w:r>
            <w:bookmarkEnd w:id="50"/>
          </w:p>
        </w:tc>
      </w:tr>
      <w:tr w:rsidR="00E138CA" w:rsidRPr="00696F69" w:rsidTr="00B91752">
        <w:tc>
          <w:tcPr>
            <w:tcW w:w="524" w:type="pct"/>
            <w:tcBorders>
              <w:top w:val="single" w:sz="6"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3.1</w:t>
            </w:r>
          </w:p>
        </w:tc>
        <w:tc>
          <w:tcPr>
            <w:tcW w:w="3516" w:type="pct"/>
            <w:tcBorders>
              <w:top w:val="single" w:sz="4" w:space="0" w:color="auto"/>
              <w:left w:val="single" w:sz="6"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Узловые радиорелейные станции с мачтой или башней высотой, м:</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3.1.1</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40</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0,80/0,30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3.1.2</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50</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1,00/0,40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3.1.3</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60</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1,10/0,45</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3.1.4</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70</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1,30/0,50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3.1.5</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80</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1,40/0,55</w:t>
            </w:r>
          </w:p>
        </w:tc>
      </w:tr>
      <w:tr w:rsidR="00E138CA" w:rsidRPr="00696F69" w:rsidTr="00B91752">
        <w:trPr>
          <w:trHeight w:val="227"/>
        </w:trPr>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3.1.6</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90</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1,50/0,60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3.1.7</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100</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1,65/0,70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3.1.8</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110</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1,90/0,80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3.1.9</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120</w:t>
            </w:r>
          </w:p>
        </w:tc>
        <w:tc>
          <w:tcPr>
            <w:tcW w:w="96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2,10/0,90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Промежуточные радиорелейные станции с мачтой или башней высотой, м:</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3.2.1</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30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0,80/0,40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3.2.2</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40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0,85/0,45</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3.2.3</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50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1,00/0,50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3.2.4</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60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1,10/0,55</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3.2.5</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70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1,30/0,60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3.2.6</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80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1,40/0,65</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3.2.7</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90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1,50/0,70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3.2.8</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100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1,65/0,80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3.2.9</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110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1,90/0,90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3.2.10</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120</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2,10/1,00</w:t>
            </w:r>
          </w:p>
        </w:tc>
      </w:tr>
      <w:tr w:rsidR="00E138CA" w:rsidRPr="00696F69" w:rsidTr="00B91752">
        <w:tc>
          <w:tcPr>
            <w:tcW w:w="5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3516"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Аварийно–профилактические службы</w:t>
            </w:r>
          </w:p>
        </w:tc>
        <w:tc>
          <w:tcPr>
            <w:tcW w:w="96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0,4</w:t>
            </w:r>
          </w:p>
        </w:tc>
      </w:tr>
    </w:tbl>
    <w:p w:rsidR="00E138CA" w:rsidRPr="00696F69" w:rsidRDefault="00E138CA" w:rsidP="00DB460E">
      <w:pPr>
        <w:pStyle w:val="001"/>
        <w:rPr>
          <w:sz w:val="22"/>
          <w:szCs w:val="22"/>
        </w:rPr>
      </w:pPr>
      <w:r w:rsidRPr="00696F69">
        <w:rPr>
          <w:sz w:val="22"/>
          <w:szCs w:val="22"/>
        </w:rPr>
        <w:t xml:space="preserve">     Примечание: </w:t>
      </w:r>
    </w:p>
    <w:p w:rsidR="00E138CA" w:rsidRPr="00696F69" w:rsidRDefault="00E138CA" w:rsidP="00DB460E">
      <w:pPr>
        <w:pStyle w:val="001"/>
        <w:rPr>
          <w:sz w:val="22"/>
          <w:szCs w:val="22"/>
        </w:rPr>
      </w:pPr>
      <w:r w:rsidRPr="00696F69">
        <w:rPr>
          <w:sz w:val="22"/>
          <w:szCs w:val="22"/>
        </w:rPr>
        <w:t xml:space="preserve">а) </w:t>
      </w:r>
      <w:r>
        <w:rPr>
          <w:sz w:val="22"/>
          <w:szCs w:val="22"/>
        </w:rPr>
        <w:t>р</w:t>
      </w:r>
      <w:r w:rsidRPr="00696F69">
        <w:rPr>
          <w:sz w:val="22"/>
          <w:szCs w:val="22"/>
        </w:rPr>
        <w:t>азмеры земельных участков для радиорелейных линий даны: в числителе – для радиорелейных станций с мачтами, в знам</w:t>
      </w:r>
      <w:r>
        <w:rPr>
          <w:sz w:val="22"/>
          <w:szCs w:val="22"/>
        </w:rPr>
        <w:t>енателе – для станций с башнями;</w:t>
      </w:r>
    </w:p>
    <w:p w:rsidR="00E138CA" w:rsidRPr="00696F69" w:rsidRDefault="00E138CA" w:rsidP="00DB460E">
      <w:pPr>
        <w:pStyle w:val="001"/>
        <w:rPr>
          <w:sz w:val="22"/>
          <w:szCs w:val="22"/>
        </w:rPr>
      </w:pPr>
      <w:r w:rsidRPr="00696F69">
        <w:rPr>
          <w:sz w:val="22"/>
          <w:szCs w:val="22"/>
        </w:rPr>
        <w:t xml:space="preserve">б) </w:t>
      </w:r>
      <w:r>
        <w:rPr>
          <w:sz w:val="22"/>
          <w:szCs w:val="22"/>
        </w:rPr>
        <w:t>р</w:t>
      </w:r>
      <w:r w:rsidRPr="00696F69">
        <w:rPr>
          <w:sz w:val="22"/>
          <w:szCs w:val="22"/>
        </w:rPr>
        <w:t>азмеры земельных участков определяются в соответствии с проектами:</w:t>
      </w:r>
    </w:p>
    <w:p w:rsidR="00E138CA" w:rsidRPr="00696F69" w:rsidRDefault="00E138CA" w:rsidP="00DB460E">
      <w:pPr>
        <w:pStyle w:val="001"/>
        <w:rPr>
          <w:sz w:val="22"/>
          <w:szCs w:val="22"/>
        </w:rPr>
      </w:pPr>
      <w:r w:rsidRPr="00696F69">
        <w:rPr>
          <w:sz w:val="22"/>
          <w:szCs w:val="22"/>
        </w:rPr>
        <w:t xml:space="preserve">    при высоте мачты или башни более 120 м, при уклонах рельефа местности более 0,05, а также при пересеченной местности;</w:t>
      </w:r>
    </w:p>
    <w:p w:rsidR="00E138CA" w:rsidRPr="00696F69" w:rsidRDefault="00E138CA" w:rsidP="00DB460E">
      <w:pPr>
        <w:pStyle w:val="001"/>
        <w:rPr>
          <w:sz w:val="22"/>
          <w:szCs w:val="22"/>
        </w:rPr>
      </w:pPr>
      <w:r w:rsidRPr="00696F69">
        <w:rPr>
          <w:sz w:val="22"/>
          <w:szCs w:val="22"/>
        </w:rPr>
        <w:t xml:space="preserve">    при размещении вспомогательных сетевых узлов выделения и сетевых узлов управления и коммутации на участках с уровнем грунтовых вод на глубине менее 3,5 м, а также на участках с уклоном рельефа местности более 0,001.</w:t>
      </w:r>
    </w:p>
    <w:p w:rsidR="00E138CA" w:rsidRPr="00696F69" w:rsidRDefault="00E138CA" w:rsidP="00DB460E">
      <w:pPr>
        <w:pStyle w:val="001"/>
        <w:rPr>
          <w:sz w:val="22"/>
          <w:szCs w:val="22"/>
        </w:rPr>
      </w:pPr>
      <w:r w:rsidRPr="00696F69">
        <w:rPr>
          <w:sz w:val="22"/>
          <w:szCs w:val="22"/>
        </w:rPr>
        <w:t xml:space="preserve">в) </w:t>
      </w:r>
      <w:r>
        <w:rPr>
          <w:sz w:val="22"/>
          <w:szCs w:val="22"/>
        </w:rPr>
        <w:t>е</w:t>
      </w:r>
      <w:r w:rsidRPr="00696F69">
        <w:rPr>
          <w:sz w:val="22"/>
          <w:szCs w:val="22"/>
        </w:rPr>
        <w:t>сли на территории сетевых узлов управления и коммутации размещаются технические службы кабельных участков или службы микрорайонов технической эксплуатации кабельных и радиорелейных магистралей, то размеры земельных участков должны увеличиваться на 0,2 га</w:t>
      </w:r>
      <w:r>
        <w:rPr>
          <w:sz w:val="22"/>
          <w:szCs w:val="22"/>
        </w:rPr>
        <w:t>;</w:t>
      </w:r>
    </w:p>
    <w:p w:rsidR="00E138CA" w:rsidRPr="00696F69" w:rsidRDefault="00E138CA" w:rsidP="00DB460E">
      <w:pPr>
        <w:pStyle w:val="001"/>
        <w:rPr>
          <w:sz w:val="22"/>
          <w:szCs w:val="22"/>
        </w:rPr>
      </w:pPr>
      <w:r w:rsidRPr="00696F69">
        <w:rPr>
          <w:sz w:val="22"/>
          <w:szCs w:val="22"/>
        </w:rPr>
        <w:t xml:space="preserve">г) </w:t>
      </w:r>
      <w:r>
        <w:rPr>
          <w:sz w:val="22"/>
          <w:szCs w:val="22"/>
        </w:rPr>
        <w:t>и</w:t>
      </w:r>
      <w:r w:rsidRPr="00696F69">
        <w:rPr>
          <w:sz w:val="22"/>
          <w:szCs w:val="22"/>
        </w:rPr>
        <w:t>спользование земель над кабельными линиями и под проводами и опорами воздушных линий связи, а также в створе радиорелейных станций должно осуществляться с соблюдением мер по обеспечению сохранности линий связи.</w:t>
      </w:r>
    </w:p>
    <w:p w:rsidR="00E138CA" w:rsidRPr="00696F69" w:rsidRDefault="00E138CA" w:rsidP="00DB460E">
      <w:pPr>
        <w:pStyle w:val="001"/>
      </w:pPr>
    </w:p>
    <w:p w:rsidR="00E138CA" w:rsidRPr="00696F69" w:rsidRDefault="00E138CA" w:rsidP="00DB460E">
      <w:pPr>
        <w:pStyle w:val="001"/>
      </w:pPr>
      <w:r w:rsidRPr="00696F69">
        <w:t>6.7.4. Расстояния от зданий городских почтамтов, городских и микрорайонных узлов связи, агентств печати до границ земельных участков дошкольных образовательных учреждений, школ, школ–интернатов, лечебно–профилактических учреждений следует принимать не менее 50 м, а до стен жилых и общественных зданий – не менее 25 м.</w:t>
      </w:r>
    </w:p>
    <w:p w:rsidR="00E138CA" w:rsidRPr="00696F69" w:rsidRDefault="00E138CA" w:rsidP="00DB460E">
      <w:pPr>
        <w:pStyle w:val="001"/>
      </w:pPr>
      <w:r w:rsidRPr="00696F69">
        <w:t>6.7.5. Земельный участок должен быть благоустроен, озеленен и огражден.</w:t>
      </w:r>
    </w:p>
    <w:p w:rsidR="00E138CA" w:rsidRPr="00696F69" w:rsidRDefault="00E138CA" w:rsidP="00DB460E">
      <w:pPr>
        <w:pStyle w:val="001"/>
      </w:pPr>
      <w:r w:rsidRPr="00696F69">
        <w:t>Высота ограждения принимается, м:</w:t>
      </w:r>
    </w:p>
    <w:p w:rsidR="00E138CA" w:rsidRPr="00696F69" w:rsidRDefault="00E138CA" w:rsidP="00DB460E">
      <w:pPr>
        <w:pStyle w:val="001"/>
      </w:pPr>
      <w:r w:rsidRPr="00696F69">
        <w:t>1,2 – для хозяйственных дворов междугородных телефонных станций,</w:t>
      </w:r>
      <w:r>
        <w:t xml:space="preserve"> </w:t>
      </w:r>
      <w:r w:rsidRPr="00696F69">
        <w:t>телеграфных узлов и станций городских телефонных станций;</w:t>
      </w:r>
    </w:p>
    <w:p w:rsidR="00E138CA" w:rsidRPr="00696F69" w:rsidRDefault="00E138CA" w:rsidP="00DB460E">
      <w:pPr>
        <w:pStyle w:val="001"/>
      </w:pPr>
      <w:r w:rsidRPr="00696F69">
        <w:t>1,6 – для площадок усилительных пунктов, кабельных участков, баз и</w:t>
      </w:r>
      <w:r>
        <w:t xml:space="preserve"> </w:t>
      </w:r>
      <w:r w:rsidRPr="00696F69">
        <w:t>складов с оборудованием и имуществом спецназначения, открытых стоянок автомобилей спецсвязи, хозяйственных дворов территориальных центров управления междугородной связи и телевидения, государственных предприятий связи, технических узлов связи Российских магистральных связей и телевидения, эксплуатационно–технических узлов связи, почтовых дворов прижелезнодорожных почтамтов, отделений перевозки почты, почтамтов, микрорайонных узлов связи, предприятий Роспечати.</w:t>
      </w:r>
    </w:p>
    <w:p w:rsidR="00E138CA" w:rsidRPr="00696F69" w:rsidRDefault="00E138CA" w:rsidP="00DB460E">
      <w:pPr>
        <w:pStyle w:val="001"/>
      </w:pPr>
      <w:r w:rsidRPr="00696F69">
        <w:t xml:space="preserve">Выбор, отвод и использование земель для линий связи осуществляется в соответствии с требованиями </w:t>
      </w:r>
      <w:hyperlink r:id="rId27" w:history="1">
        <w:r w:rsidRPr="00696F69">
          <w:t>СН 461–74</w:t>
        </w:r>
      </w:hyperlink>
      <w:r w:rsidRPr="00696F69">
        <w:t>.</w:t>
      </w:r>
    </w:p>
    <w:p w:rsidR="00E138CA" w:rsidRPr="00696F69" w:rsidRDefault="00E138CA" w:rsidP="00DB460E">
      <w:pPr>
        <w:pStyle w:val="001"/>
      </w:pPr>
      <w:r w:rsidRPr="00696F69">
        <w:t xml:space="preserve">6.7.6. Установки пожарной сигнализации и пожаротушения автоматические должны проектироваться в соответствии с СП 5.13130.2009. </w:t>
      </w:r>
    </w:p>
    <w:p w:rsidR="00E138CA" w:rsidRPr="00696F69" w:rsidRDefault="00E138CA" w:rsidP="00DB460E">
      <w:pPr>
        <w:pStyle w:val="001"/>
      </w:pPr>
      <w:r w:rsidRPr="00696F69">
        <w:t xml:space="preserve">6.7.7. Уровни электромагнитных излучений не должны превышать предельно-допустимые уровни (ПДУ) согласно приложению 1 к СанПиН 2.1.8/2.2.4.1383-03. </w:t>
      </w:r>
    </w:p>
    <w:p w:rsidR="00E138CA" w:rsidRPr="00696F69" w:rsidRDefault="00E138CA" w:rsidP="00DB460E">
      <w:pPr>
        <w:pStyle w:val="001"/>
      </w:pPr>
      <w:r w:rsidRPr="00696F69">
        <w:t>В целях защиты населения от воздействия электромагнитных полей, создаваемых передающими радиотехническими объектами, устанавливаются санитарно-защитные зоны и зоны ограничения с учетом перспективного развития передающих радиотехнических объектов и городского округа.</w:t>
      </w:r>
    </w:p>
    <w:p w:rsidR="00E138CA" w:rsidRPr="00696F69" w:rsidRDefault="00E138CA" w:rsidP="00DB460E">
      <w:pPr>
        <w:pStyle w:val="001"/>
      </w:pPr>
      <w:r w:rsidRPr="00696F69">
        <w:t>Границы санитарно-защитных зон определяются на высоте 2 м от поверхности земли по ПДУ.</w:t>
      </w:r>
    </w:p>
    <w:p w:rsidR="00E138CA" w:rsidRPr="00696F69" w:rsidRDefault="00E138CA" w:rsidP="00DB460E">
      <w:pPr>
        <w:pStyle w:val="001"/>
      </w:pPr>
      <w:r w:rsidRPr="00696F69">
        <w:t>Зона ограничения представляет собой территорию, на внешних границах которой на высоте от поверхности земли более 2 м уровни электромагнитных полей превышают ПДУ. 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w:t>
      </w:r>
    </w:p>
    <w:p w:rsidR="00E138CA" w:rsidRPr="00696F69" w:rsidRDefault="00E138CA" w:rsidP="00DB460E">
      <w:pPr>
        <w:pStyle w:val="001"/>
      </w:pPr>
      <w:r w:rsidRPr="00696F69">
        <w:t xml:space="preserve">6.7.8. Использование участков, занятых объектами и линиями связи, а также общими коллекторами для подземных коммуникаций на территории микрорайона, принимается по таблице </w:t>
      </w:r>
      <w:r>
        <w:t>38</w:t>
      </w:r>
      <w:r w:rsidRPr="00696F69">
        <w:t>.</w:t>
      </w:r>
    </w:p>
    <w:p w:rsidR="00E138CA" w:rsidRPr="00696F69" w:rsidRDefault="00E138CA" w:rsidP="00DB460E">
      <w:pPr>
        <w:pStyle w:val="001"/>
        <w:jc w:val="right"/>
      </w:pPr>
      <w:r w:rsidRPr="00696F69">
        <w:t xml:space="preserve">Таблица </w:t>
      </w:r>
      <w:r>
        <w:t>38</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3"/>
        <w:gridCol w:w="2984"/>
        <w:gridCol w:w="4829"/>
        <w:gridCol w:w="1719"/>
      </w:tblGrid>
      <w:tr w:rsidR="00E138CA" w:rsidRPr="00696F69" w:rsidTr="00B91752">
        <w:trPr>
          <w:trHeight w:val="539"/>
          <w:tblHeader/>
        </w:trPr>
        <w:tc>
          <w:tcPr>
            <w:tcW w:w="330" w:type="pct"/>
          </w:tcPr>
          <w:p w:rsidR="00E138CA" w:rsidRPr="00BF6A07" w:rsidRDefault="00E138CA" w:rsidP="00B91752">
            <w:pPr>
              <w:pStyle w:val="002"/>
              <w:rPr>
                <w:lang w:eastAsia="en-US"/>
              </w:rPr>
            </w:pPr>
            <w:r w:rsidRPr="00BF6A07">
              <w:rPr>
                <w:lang w:eastAsia="en-US"/>
              </w:rPr>
              <w:t>№ п/п</w:t>
            </w:r>
          </w:p>
        </w:tc>
        <w:tc>
          <w:tcPr>
            <w:tcW w:w="1462" w:type="pct"/>
          </w:tcPr>
          <w:p w:rsidR="00E138CA" w:rsidRPr="00BF6A07" w:rsidRDefault="00E138CA" w:rsidP="00B91752">
            <w:pPr>
              <w:pStyle w:val="002"/>
              <w:rPr>
                <w:lang w:eastAsia="en-US"/>
              </w:rPr>
            </w:pPr>
            <w:r w:rsidRPr="00BF6A07">
              <w:rPr>
                <w:lang w:eastAsia="en-US"/>
              </w:rPr>
              <w:t>Наименование объектов</w:t>
            </w:r>
          </w:p>
        </w:tc>
        <w:tc>
          <w:tcPr>
            <w:tcW w:w="2366" w:type="pct"/>
          </w:tcPr>
          <w:p w:rsidR="00E138CA" w:rsidRPr="00BF6A07" w:rsidRDefault="00E138CA" w:rsidP="00B91752">
            <w:pPr>
              <w:pStyle w:val="002"/>
              <w:rPr>
                <w:lang w:eastAsia="en-US"/>
              </w:rPr>
            </w:pPr>
            <w:r w:rsidRPr="00BF6A07">
              <w:rPr>
                <w:lang w:eastAsia="en-US"/>
              </w:rPr>
              <w:t>Основные параметры зоны</w:t>
            </w:r>
          </w:p>
        </w:tc>
        <w:tc>
          <w:tcPr>
            <w:tcW w:w="843" w:type="pct"/>
          </w:tcPr>
          <w:p w:rsidR="00E138CA" w:rsidRPr="00BF6A07" w:rsidRDefault="00E138CA" w:rsidP="00B91752">
            <w:pPr>
              <w:pStyle w:val="002"/>
              <w:rPr>
                <w:lang w:eastAsia="en-US"/>
              </w:rPr>
            </w:pPr>
            <w:r w:rsidRPr="00BF6A07">
              <w:rPr>
                <w:lang w:eastAsia="en-US"/>
              </w:rPr>
              <w:t>Вид использования</w:t>
            </w:r>
          </w:p>
        </w:tc>
      </w:tr>
      <w:tr w:rsidR="00E138CA" w:rsidRPr="00696F69" w:rsidTr="00B91752">
        <w:trPr>
          <w:trHeight w:val="259"/>
        </w:trPr>
        <w:tc>
          <w:tcPr>
            <w:tcW w:w="330" w:type="pct"/>
          </w:tcPr>
          <w:p w:rsidR="00E138CA" w:rsidRPr="00BF6A07" w:rsidRDefault="00E138CA" w:rsidP="00B91752">
            <w:pPr>
              <w:pStyle w:val="002"/>
              <w:rPr>
                <w:lang w:eastAsia="en-US"/>
              </w:rPr>
            </w:pPr>
            <w:r w:rsidRPr="00BF6A07">
              <w:rPr>
                <w:lang w:eastAsia="en-US"/>
              </w:rPr>
              <w:t>1</w:t>
            </w:r>
          </w:p>
        </w:tc>
        <w:tc>
          <w:tcPr>
            <w:tcW w:w="1462" w:type="pct"/>
          </w:tcPr>
          <w:p w:rsidR="00E138CA" w:rsidRPr="00BF6A07" w:rsidRDefault="00E138CA" w:rsidP="00B91752">
            <w:pPr>
              <w:pStyle w:val="002"/>
              <w:rPr>
                <w:lang w:eastAsia="en-US"/>
              </w:rPr>
            </w:pPr>
            <w:r w:rsidRPr="00BF6A07">
              <w:rPr>
                <w:lang w:eastAsia="en-US"/>
              </w:rPr>
              <w:t>2</w:t>
            </w:r>
          </w:p>
        </w:tc>
        <w:tc>
          <w:tcPr>
            <w:tcW w:w="2366" w:type="pct"/>
          </w:tcPr>
          <w:p w:rsidR="00E138CA" w:rsidRPr="00BF6A07" w:rsidRDefault="00E138CA" w:rsidP="00B91752">
            <w:pPr>
              <w:pStyle w:val="002"/>
              <w:rPr>
                <w:lang w:eastAsia="en-US"/>
              </w:rPr>
            </w:pPr>
            <w:r w:rsidRPr="00BF6A07">
              <w:rPr>
                <w:lang w:eastAsia="en-US"/>
              </w:rPr>
              <w:t>3</w:t>
            </w:r>
          </w:p>
        </w:tc>
        <w:tc>
          <w:tcPr>
            <w:tcW w:w="843" w:type="pct"/>
          </w:tcPr>
          <w:p w:rsidR="00E138CA" w:rsidRPr="00BF6A07" w:rsidRDefault="00E138CA" w:rsidP="00B91752">
            <w:pPr>
              <w:pStyle w:val="002"/>
              <w:rPr>
                <w:lang w:eastAsia="en-US"/>
              </w:rPr>
            </w:pPr>
            <w:r w:rsidRPr="00BF6A07">
              <w:rPr>
                <w:lang w:eastAsia="en-US"/>
              </w:rPr>
              <w:t>4</w:t>
            </w:r>
          </w:p>
        </w:tc>
      </w:tr>
      <w:tr w:rsidR="00E138CA" w:rsidRPr="00696F69" w:rsidTr="00B91752">
        <w:trPr>
          <w:trHeight w:val="601"/>
        </w:trPr>
        <w:tc>
          <w:tcPr>
            <w:tcW w:w="330" w:type="pct"/>
          </w:tcPr>
          <w:p w:rsidR="00E138CA" w:rsidRPr="00BF6A07" w:rsidRDefault="00E138CA" w:rsidP="00B91752">
            <w:pPr>
              <w:pStyle w:val="002"/>
              <w:rPr>
                <w:lang w:eastAsia="en-US"/>
              </w:rPr>
            </w:pPr>
            <w:r w:rsidRPr="00BF6A07">
              <w:rPr>
                <w:lang w:eastAsia="en-US"/>
              </w:rPr>
              <w:t>1</w:t>
            </w:r>
          </w:p>
        </w:tc>
        <w:tc>
          <w:tcPr>
            <w:tcW w:w="1462" w:type="pct"/>
          </w:tcPr>
          <w:p w:rsidR="00E138CA" w:rsidRPr="00BF6A07" w:rsidRDefault="00E138CA" w:rsidP="00B91752">
            <w:pPr>
              <w:pStyle w:val="002"/>
              <w:jc w:val="left"/>
              <w:rPr>
                <w:lang w:eastAsia="en-US"/>
              </w:rPr>
            </w:pPr>
            <w:r w:rsidRPr="00BF6A07">
              <w:rPr>
                <w:lang w:eastAsia="en-US"/>
              </w:rPr>
              <w:t>Общие коллекторы для подземных коммуникаций</w:t>
            </w:r>
          </w:p>
        </w:tc>
        <w:tc>
          <w:tcPr>
            <w:tcW w:w="2366" w:type="pct"/>
          </w:tcPr>
          <w:p w:rsidR="00E138CA" w:rsidRPr="00BF6A07" w:rsidRDefault="00E138CA" w:rsidP="00B91752">
            <w:pPr>
              <w:pStyle w:val="002"/>
              <w:rPr>
                <w:lang w:eastAsia="en-US"/>
              </w:rPr>
            </w:pPr>
            <w:r w:rsidRPr="00BF6A07">
              <w:rPr>
                <w:lang w:eastAsia="en-US"/>
              </w:rPr>
              <w:t>Охранная зона городского коллектора, по 5 м в каждую сторону от края коллектора. Охранная зона оголовка вентшахты коллектора в радиусе 15 м</w:t>
            </w:r>
          </w:p>
        </w:tc>
        <w:tc>
          <w:tcPr>
            <w:tcW w:w="843" w:type="pct"/>
          </w:tcPr>
          <w:p w:rsidR="00E138CA" w:rsidRPr="00BF6A07" w:rsidRDefault="00E138CA" w:rsidP="00B91752">
            <w:pPr>
              <w:pStyle w:val="002"/>
              <w:rPr>
                <w:lang w:eastAsia="en-US"/>
              </w:rPr>
            </w:pPr>
            <w:r w:rsidRPr="00BF6A07">
              <w:rPr>
                <w:lang w:eastAsia="en-US"/>
              </w:rPr>
              <w:t>Озеленение, проезды, площадки</w:t>
            </w:r>
          </w:p>
        </w:tc>
      </w:tr>
      <w:tr w:rsidR="00E138CA" w:rsidRPr="00696F69" w:rsidTr="00B91752">
        <w:trPr>
          <w:trHeight w:val="327"/>
        </w:trPr>
        <w:tc>
          <w:tcPr>
            <w:tcW w:w="330" w:type="pct"/>
          </w:tcPr>
          <w:p w:rsidR="00E138CA" w:rsidRPr="00BF6A07" w:rsidRDefault="00E138CA" w:rsidP="00B91752">
            <w:pPr>
              <w:pStyle w:val="002"/>
              <w:rPr>
                <w:lang w:eastAsia="en-US"/>
              </w:rPr>
            </w:pPr>
            <w:r w:rsidRPr="00BF6A07">
              <w:rPr>
                <w:lang w:eastAsia="en-US"/>
              </w:rPr>
              <w:t>2</w:t>
            </w:r>
          </w:p>
        </w:tc>
        <w:tc>
          <w:tcPr>
            <w:tcW w:w="1462" w:type="pct"/>
          </w:tcPr>
          <w:p w:rsidR="00E138CA" w:rsidRPr="00BF6A07" w:rsidRDefault="00E138CA" w:rsidP="00B91752">
            <w:pPr>
              <w:pStyle w:val="002"/>
              <w:jc w:val="left"/>
              <w:rPr>
                <w:lang w:eastAsia="en-US"/>
              </w:rPr>
            </w:pPr>
            <w:r w:rsidRPr="00BF6A07">
              <w:rPr>
                <w:lang w:eastAsia="en-US"/>
              </w:rPr>
              <w:t>Радиорелейные линии связи</w:t>
            </w:r>
          </w:p>
        </w:tc>
        <w:tc>
          <w:tcPr>
            <w:tcW w:w="2366" w:type="pct"/>
          </w:tcPr>
          <w:p w:rsidR="00E138CA" w:rsidRPr="00BF6A07" w:rsidRDefault="00E138CA" w:rsidP="00B91752">
            <w:pPr>
              <w:pStyle w:val="002"/>
              <w:rPr>
                <w:lang w:eastAsia="en-US"/>
              </w:rPr>
            </w:pPr>
            <w:r w:rsidRPr="00BF6A07">
              <w:rPr>
                <w:lang w:eastAsia="en-US"/>
              </w:rPr>
              <w:t>Охранная зона 50 м в обе стороны луча</w:t>
            </w:r>
          </w:p>
        </w:tc>
        <w:tc>
          <w:tcPr>
            <w:tcW w:w="843" w:type="pct"/>
          </w:tcPr>
          <w:p w:rsidR="00E138CA" w:rsidRPr="00BF6A07" w:rsidRDefault="00E138CA" w:rsidP="00B91752">
            <w:pPr>
              <w:pStyle w:val="002"/>
              <w:rPr>
                <w:lang w:eastAsia="en-US"/>
              </w:rPr>
            </w:pPr>
            <w:r w:rsidRPr="00BF6A07">
              <w:rPr>
                <w:lang w:eastAsia="en-US"/>
              </w:rPr>
              <w:t>Мертвая зона</w:t>
            </w:r>
          </w:p>
        </w:tc>
      </w:tr>
      <w:tr w:rsidR="00E138CA" w:rsidRPr="00696F69" w:rsidTr="00B91752">
        <w:trPr>
          <w:trHeight w:val="281"/>
        </w:trPr>
        <w:tc>
          <w:tcPr>
            <w:tcW w:w="330" w:type="pct"/>
          </w:tcPr>
          <w:p w:rsidR="00E138CA" w:rsidRPr="00BF6A07" w:rsidRDefault="00E138CA" w:rsidP="00B91752">
            <w:pPr>
              <w:pStyle w:val="002"/>
              <w:rPr>
                <w:lang w:eastAsia="en-US"/>
              </w:rPr>
            </w:pPr>
            <w:r w:rsidRPr="00BF6A07">
              <w:rPr>
                <w:lang w:eastAsia="en-US"/>
              </w:rPr>
              <w:t>3</w:t>
            </w:r>
          </w:p>
        </w:tc>
        <w:tc>
          <w:tcPr>
            <w:tcW w:w="1462" w:type="pct"/>
          </w:tcPr>
          <w:p w:rsidR="00E138CA" w:rsidRPr="00BF6A07" w:rsidRDefault="00E138CA" w:rsidP="00B91752">
            <w:pPr>
              <w:pStyle w:val="002"/>
              <w:jc w:val="left"/>
              <w:rPr>
                <w:lang w:eastAsia="en-US"/>
              </w:rPr>
            </w:pPr>
            <w:r w:rsidRPr="00BF6A07">
              <w:rPr>
                <w:lang w:eastAsia="en-US"/>
              </w:rPr>
              <w:t>Объекты телевидения</w:t>
            </w:r>
          </w:p>
        </w:tc>
        <w:tc>
          <w:tcPr>
            <w:tcW w:w="2366" w:type="pct"/>
          </w:tcPr>
          <w:p w:rsidR="00E138CA" w:rsidRPr="00BF6A07" w:rsidRDefault="00E138CA" w:rsidP="00B91752">
            <w:pPr>
              <w:pStyle w:val="002"/>
              <w:rPr>
                <w:lang w:eastAsia="en-US"/>
              </w:rPr>
            </w:pPr>
            <w:r w:rsidRPr="00BF6A07">
              <w:rPr>
                <w:lang w:eastAsia="en-US"/>
              </w:rPr>
              <w:t>Охранная зона d=500 м</w:t>
            </w:r>
          </w:p>
        </w:tc>
        <w:tc>
          <w:tcPr>
            <w:tcW w:w="843" w:type="pct"/>
          </w:tcPr>
          <w:p w:rsidR="00E138CA" w:rsidRPr="00BF6A07" w:rsidRDefault="00E138CA" w:rsidP="00B91752">
            <w:pPr>
              <w:pStyle w:val="002"/>
              <w:rPr>
                <w:lang w:eastAsia="en-US"/>
              </w:rPr>
            </w:pPr>
            <w:r w:rsidRPr="00BF6A07">
              <w:rPr>
                <w:lang w:eastAsia="en-US"/>
              </w:rPr>
              <w:t>Озеленение</w:t>
            </w:r>
          </w:p>
        </w:tc>
      </w:tr>
      <w:tr w:rsidR="00E138CA" w:rsidRPr="00696F69" w:rsidTr="00B91752">
        <w:trPr>
          <w:trHeight w:val="266"/>
        </w:trPr>
        <w:tc>
          <w:tcPr>
            <w:tcW w:w="330" w:type="pct"/>
          </w:tcPr>
          <w:p w:rsidR="00E138CA" w:rsidRPr="00BF6A07" w:rsidRDefault="00E138CA" w:rsidP="00B91752">
            <w:pPr>
              <w:pStyle w:val="002"/>
              <w:rPr>
                <w:lang w:eastAsia="en-US"/>
              </w:rPr>
            </w:pPr>
            <w:r w:rsidRPr="00BF6A07">
              <w:rPr>
                <w:lang w:eastAsia="en-US"/>
              </w:rPr>
              <w:t>4</w:t>
            </w:r>
          </w:p>
        </w:tc>
        <w:tc>
          <w:tcPr>
            <w:tcW w:w="1462" w:type="pct"/>
          </w:tcPr>
          <w:p w:rsidR="00E138CA" w:rsidRPr="00BF6A07" w:rsidRDefault="00E138CA" w:rsidP="00B91752">
            <w:pPr>
              <w:pStyle w:val="002"/>
              <w:jc w:val="left"/>
              <w:rPr>
                <w:lang w:eastAsia="en-US"/>
              </w:rPr>
            </w:pPr>
            <w:r w:rsidRPr="00BF6A07">
              <w:rPr>
                <w:lang w:eastAsia="en-US"/>
              </w:rPr>
              <w:t>Автоматические телефонные станции</w:t>
            </w:r>
          </w:p>
        </w:tc>
        <w:tc>
          <w:tcPr>
            <w:tcW w:w="2366" w:type="pct"/>
          </w:tcPr>
          <w:p w:rsidR="00E138CA" w:rsidRPr="00BF6A07" w:rsidRDefault="00E138CA" w:rsidP="00B91752">
            <w:pPr>
              <w:pStyle w:val="002"/>
              <w:rPr>
                <w:lang w:eastAsia="en-US"/>
              </w:rPr>
            </w:pPr>
            <w:r w:rsidRPr="00BF6A07">
              <w:rPr>
                <w:lang w:eastAsia="en-US"/>
              </w:rPr>
              <w:t>Расстояние от АТС до жилых зданий – 30 м</w:t>
            </w:r>
          </w:p>
        </w:tc>
        <w:tc>
          <w:tcPr>
            <w:tcW w:w="843" w:type="pct"/>
          </w:tcPr>
          <w:p w:rsidR="00E138CA" w:rsidRPr="00BF6A07" w:rsidRDefault="00E138CA" w:rsidP="00B91752">
            <w:pPr>
              <w:pStyle w:val="002"/>
              <w:rPr>
                <w:lang w:eastAsia="en-US"/>
              </w:rPr>
            </w:pPr>
            <w:r w:rsidRPr="00BF6A07">
              <w:rPr>
                <w:lang w:eastAsia="en-US"/>
              </w:rPr>
              <w:t>Проезды, площадки, озеленение</w:t>
            </w:r>
          </w:p>
        </w:tc>
      </w:tr>
    </w:tbl>
    <w:p w:rsidR="00E138CA" w:rsidRPr="00696F69" w:rsidRDefault="00E138CA" w:rsidP="00DB460E">
      <w:pPr>
        <w:pStyle w:val="001"/>
      </w:pPr>
      <w:bookmarkStart w:id="51" w:name="_Toc470085135"/>
      <w:r w:rsidRPr="00696F69">
        <w:t>6.8. Санитарная очистка</w:t>
      </w:r>
      <w:bookmarkEnd w:id="51"/>
      <w:r>
        <w:t>.</w:t>
      </w:r>
    </w:p>
    <w:p w:rsidR="00E138CA" w:rsidRPr="00696F69" w:rsidRDefault="00E138CA" w:rsidP="00DB460E">
      <w:pPr>
        <w:pStyle w:val="001"/>
      </w:pPr>
      <w:r w:rsidRPr="00696F69">
        <w:t>6.8.1. Объектами санитарной очистки являются: придомовые территории, уличные проезды и проезды внутри микрорайонов, территории объектов культурно–бытового назначения, предприятий, учреждений и организаций, парков, скверов, площадей и иных мест общественного пользования, мест отдыха.</w:t>
      </w:r>
    </w:p>
    <w:p w:rsidR="00E138CA" w:rsidRPr="00696F69" w:rsidRDefault="00E138CA" w:rsidP="00DB460E">
      <w:pPr>
        <w:pStyle w:val="001"/>
      </w:pPr>
      <w:r w:rsidRPr="00696F69">
        <w:t>6.8.2. При разработке проектов планировки селитебных территорий следует предусматривать мероприятия по регулярному мусороудалению (сбор, хранение, транспортировка и утилизация отходов потребления, строительства и производства), летней и зимней уборке территории с вывозом снега и мусора с проезжей части проездов и улиц в места, установленные органами местного самоуправления.</w:t>
      </w:r>
    </w:p>
    <w:p w:rsidR="00E138CA" w:rsidRPr="00696F69" w:rsidRDefault="00E138CA" w:rsidP="00DB460E">
      <w:pPr>
        <w:pStyle w:val="001"/>
      </w:pPr>
      <w:r w:rsidRPr="00696F69">
        <w:t>6.8.3. В жилых зонах на придомовых территориях проектируются специальные площадки для размещения контейнеров для бытовых отходов с удобными подъездами для транспорта. Площадка должна быть открытой, иметь водонепроницаемое покрытие, ограждена зелеными насаждениями, а также отделена от площадок для отдыха и занятий спортом.</w:t>
      </w:r>
    </w:p>
    <w:p w:rsidR="00E138CA" w:rsidRPr="00696F69" w:rsidRDefault="00E138CA" w:rsidP="00DB460E">
      <w:pPr>
        <w:pStyle w:val="001"/>
      </w:pPr>
      <w:r w:rsidRPr="00696F69">
        <w:t>Площадки для установки контейнеров для сбора бытовых отходов должны быть удалены от жилых домов, общеобразовательных и дошкольных образовательных учреждений, спортивных площадок и мест отдыха на расстояние не менее 20 м, но не более 100 м. В районах сложившейся застройки расстояние до жилых домов может быть сокращено до 8 - 10 м. Размер площадок рассчитывается исходя из необходимого количества контейнеров. Площадка устраивается из бетона (асфальта) и ограждается с трех сторон. К площадке устраиваются подъездные пути с твердым или щебеночным покрытием шириной не менее 3,5 м и пешеходные дорожки.</w:t>
      </w:r>
    </w:p>
    <w:p w:rsidR="00E138CA" w:rsidRPr="00696F69" w:rsidRDefault="00E138CA" w:rsidP="00DB460E">
      <w:pPr>
        <w:pStyle w:val="001"/>
      </w:pPr>
      <w:r w:rsidRPr="00696F69">
        <w:t xml:space="preserve">6.8.4. Нормы накопления бытовых отходов принимаются в соответствии с </w:t>
      </w:r>
      <w:hyperlink r:id="rId28" w:history="1">
        <w:r w:rsidRPr="00696F69">
          <w:t xml:space="preserve">таблицей </w:t>
        </w:r>
      </w:hyperlink>
      <w:r>
        <w:t>39</w:t>
      </w:r>
      <w:r w:rsidRPr="00696F69">
        <w:t>.</w:t>
      </w:r>
    </w:p>
    <w:p w:rsidR="00E138CA" w:rsidRPr="00696F69" w:rsidRDefault="00E138CA" w:rsidP="00DB460E">
      <w:pPr>
        <w:pStyle w:val="001"/>
      </w:pPr>
      <w:r w:rsidRPr="00696F69">
        <w:t>Нормы накопления крупногабаритных бытовых отходов следует принимать в размере 5% в составе приведенных значений твердых бытовых отходов.</w:t>
      </w:r>
    </w:p>
    <w:p w:rsidR="00E138CA" w:rsidRPr="00696F69" w:rsidRDefault="00E138CA" w:rsidP="00DB460E">
      <w:pPr>
        <w:pStyle w:val="001"/>
        <w:jc w:val="right"/>
      </w:pPr>
      <w:r w:rsidRPr="00696F69">
        <w:t xml:space="preserve">Таблица </w:t>
      </w:r>
      <w:r>
        <w:t>39</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4"/>
        <w:gridCol w:w="5805"/>
        <w:gridCol w:w="1825"/>
        <w:gridCol w:w="1981"/>
      </w:tblGrid>
      <w:tr w:rsidR="00E138CA" w:rsidRPr="00696F69" w:rsidTr="00B91752">
        <w:trPr>
          <w:tblHeader/>
        </w:trPr>
        <w:tc>
          <w:tcPr>
            <w:tcW w:w="283" w:type="pct"/>
            <w:vMerge w:val="restart"/>
          </w:tcPr>
          <w:p w:rsidR="00E138CA" w:rsidRPr="00BF6A07" w:rsidRDefault="00E138CA" w:rsidP="00B91752">
            <w:pPr>
              <w:pStyle w:val="002"/>
              <w:rPr>
                <w:lang w:eastAsia="en-US"/>
              </w:rPr>
            </w:pPr>
          </w:p>
          <w:p w:rsidR="00E138CA" w:rsidRPr="00BF6A07" w:rsidRDefault="00E138CA" w:rsidP="00B91752">
            <w:pPr>
              <w:pStyle w:val="002"/>
              <w:rPr>
                <w:lang w:eastAsia="en-US"/>
              </w:rPr>
            </w:pPr>
            <w:r w:rsidRPr="00BF6A07">
              <w:rPr>
                <w:lang w:eastAsia="en-US"/>
              </w:rPr>
              <w:t>№ п/п</w:t>
            </w:r>
          </w:p>
        </w:tc>
        <w:tc>
          <w:tcPr>
            <w:tcW w:w="2847" w:type="pct"/>
            <w:vMerge w:val="restart"/>
            <w:vAlign w:val="center"/>
          </w:tcPr>
          <w:p w:rsidR="00E138CA" w:rsidRPr="00BF6A07" w:rsidRDefault="00E138CA" w:rsidP="00B91752">
            <w:pPr>
              <w:pStyle w:val="002"/>
              <w:rPr>
                <w:lang w:eastAsia="en-US"/>
              </w:rPr>
            </w:pPr>
            <w:r w:rsidRPr="00BF6A07">
              <w:rPr>
                <w:lang w:eastAsia="en-US"/>
              </w:rPr>
              <w:t>Бытовые отходы</w:t>
            </w:r>
          </w:p>
        </w:tc>
        <w:tc>
          <w:tcPr>
            <w:tcW w:w="1870" w:type="pct"/>
            <w:gridSpan w:val="2"/>
            <w:vAlign w:val="center"/>
          </w:tcPr>
          <w:p w:rsidR="00E138CA" w:rsidRPr="00BF6A07" w:rsidRDefault="00E138CA" w:rsidP="00B91752">
            <w:pPr>
              <w:pStyle w:val="002"/>
              <w:rPr>
                <w:lang w:eastAsia="en-US"/>
              </w:rPr>
            </w:pPr>
            <w:r w:rsidRPr="00BF6A07">
              <w:rPr>
                <w:lang w:eastAsia="en-US"/>
              </w:rPr>
              <w:t>Количество бытовых отходов на 1 человека в год</w:t>
            </w:r>
          </w:p>
        </w:tc>
      </w:tr>
      <w:tr w:rsidR="00E138CA" w:rsidRPr="00696F69" w:rsidTr="00B91752">
        <w:trPr>
          <w:tblHeader/>
        </w:trPr>
        <w:tc>
          <w:tcPr>
            <w:tcW w:w="283" w:type="pct"/>
            <w:vMerge/>
          </w:tcPr>
          <w:p w:rsidR="00E138CA" w:rsidRPr="00BF6A07" w:rsidRDefault="00E138CA" w:rsidP="00B91752">
            <w:pPr>
              <w:pStyle w:val="002"/>
              <w:rPr>
                <w:lang w:eastAsia="en-US"/>
              </w:rPr>
            </w:pPr>
          </w:p>
        </w:tc>
        <w:tc>
          <w:tcPr>
            <w:tcW w:w="2847" w:type="pct"/>
            <w:vMerge/>
            <w:vAlign w:val="center"/>
          </w:tcPr>
          <w:p w:rsidR="00E138CA" w:rsidRPr="00BF6A07" w:rsidRDefault="00E138CA" w:rsidP="00B91752">
            <w:pPr>
              <w:pStyle w:val="002"/>
              <w:rPr>
                <w:lang w:eastAsia="en-US"/>
              </w:rPr>
            </w:pPr>
          </w:p>
        </w:tc>
        <w:tc>
          <w:tcPr>
            <w:tcW w:w="897" w:type="pct"/>
            <w:vAlign w:val="center"/>
          </w:tcPr>
          <w:p w:rsidR="00E138CA" w:rsidRPr="00BF6A07" w:rsidRDefault="00E138CA" w:rsidP="00B91752">
            <w:pPr>
              <w:pStyle w:val="002"/>
              <w:rPr>
                <w:lang w:eastAsia="en-US"/>
              </w:rPr>
            </w:pPr>
            <w:r w:rsidRPr="00BF6A07">
              <w:rPr>
                <w:lang w:eastAsia="en-US"/>
              </w:rPr>
              <w:t>кг</w:t>
            </w:r>
          </w:p>
        </w:tc>
        <w:tc>
          <w:tcPr>
            <w:tcW w:w="974" w:type="pct"/>
            <w:vAlign w:val="center"/>
          </w:tcPr>
          <w:p w:rsidR="00E138CA" w:rsidRPr="00BF6A07" w:rsidRDefault="00E138CA" w:rsidP="00B91752">
            <w:pPr>
              <w:pStyle w:val="002"/>
              <w:rPr>
                <w:lang w:eastAsia="en-US"/>
              </w:rPr>
            </w:pPr>
            <w:r w:rsidRPr="00BF6A07">
              <w:rPr>
                <w:lang w:eastAsia="en-US"/>
              </w:rPr>
              <w:t>л</w:t>
            </w:r>
          </w:p>
        </w:tc>
      </w:tr>
      <w:tr w:rsidR="00E138CA" w:rsidRPr="00696F69" w:rsidTr="00B91752">
        <w:trPr>
          <w:tblHeader/>
        </w:trPr>
        <w:tc>
          <w:tcPr>
            <w:tcW w:w="283" w:type="pct"/>
          </w:tcPr>
          <w:p w:rsidR="00E138CA" w:rsidRPr="00BF6A07" w:rsidRDefault="00E138CA" w:rsidP="00B91752">
            <w:pPr>
              <w:pStyle w:val="002"/>
              <w:rPr>
                <w:lang w:eastAsia="en-US"/>
              </w:rPr>
            </w:pPr>
            <w:r w:rsidRPr="00BF6A07">
              <w:rPr>
                <w:lang w:eastAsia="en-US"/>
              </w:rPr>
              <w:t>1</w:t>
            </w:r>
          </w:p>
        </w:tc>
        <w:tc>
          <w:tcPr>
            <w:tcW w:w="2847" w:type="pct"/>
          </w:tcPr>
          <w:p w:rsidR="00E138CA" w:rsidRPr="00BF6A07" w:rsidRDefault="00E138CA" w:rsidP="00B91752">
            <w:pPr>
              <w:pStyle w:val="002"/>
              <w:rPr>
                <w:lang w:eastAsia="en-US"/>
              </w:rPr>
            </w:pPr>
            <w:r w:rsidRPr="00BF6A07">
              <w:rPr>
                <w:lang w:eastAsia="en-US"/>
              </w:rPr>
              <w:t>2</w:t>
            </w:r>
          </w:p>
        </w:tc>
        <w:tc>
          <w:tcPr>
            <w:tcW w:w="897" w:type="pct"/>
          </w:tcPr>
          <w:p w:rsidR="00E138CA" w:rsidRPr="00BF6A07" w:rsidRDefault="00E138CA" w:rsidP="00B91752">
            <w:pPr>
              <w:pStyle w:val="002"/>
              <w:rPr>
                <w:lang w:eastAsia="en-US"/>
              </w:rPr>
            </w:pPr>
            <w:r w:rsidRPr="00BF6A07">
              <w:rPr>
                <w:lang w:eastAsia="en-US"/>
              </w:rPr>
              <w:t>3</w:t>
            </w:r>
          </w:p>
        </w:tc>
        <w:tc>
          <w:tcPr>
            <w:tcW w:w="974" w:type="pct"/>
          </w:tcPr>
          <w:p w:rsidR="00E138CA" w:rsidRPr="00BF6A07" w:rsidRDefault="00E138CA" w:rsidP="00B91752">
            <w:pPr>
              <w:pStyle w:val="002"/>
              <w:rPr>
                <w:lang w:eastAsia="en-US"/>
              </w:rPr>
            </w:pPr>
            <w:r w:rsidRPr="00BF6A07">
              <w:rPr>
                <w:lang w:eastAsia="en-US"/>
              </w:rPr>
              <w:t>4</w:t>
            </w:r>
          </w:p>
        </w:tc>
      </w:tr>
      <w:tr w:rsidR="00E138CA" w:rsidRPr="00696F69" w:rsidTr="00B91752">
        <w:tc>
          <w:tcPr>
            <w:tcW w:w="283" w:type="pct"/>
          </w:tcPr>
          <w:p w:rsidR="00E138CA" w:rsidRPr="00BF6A07" w:rsidRDefault="00E138CA" w:rsidP="00B91752">
            <w:pPr>
              <w:pStyle w:val="002"/>
              <w:rPr>
                <w:lang w:eastAsia="en-US"/>
              </w:rPr>
            </w:pPr>
            <w:r w:rsidRPr="00BF6A07">
              <w:rPr>
                <w:lang w:eastAsia="en-US"/>
              </w:rPr>
              <w:t>1</w:t>
            </w:r>
          </w:p>
        </w:tc>
        <w:tc>
          <w:tcPr>
            <w:tcW w:w="2847" w:type="pct"/>
          </w:tcPr>
          <w:p w:rsidR="00E138CA" w:rsidRPr="00BF6A07" w:rsidRDefault="00E138CA" w:rsidP="00B91752">
            <w:pPr>
              <w:pStyle w:val="002"/>
              <w:jc w:val="left"/>
              <w:rPr>
                <w:lang w:eastAsia="en-US"/>
              </w:rPr>
            </w:pPr>
            <w:r w:rsidRPr="00BF6A07">
              <w:rPr>
                <w:lang w:eastAsia="en-US"/>
              </w:rPr>
              <w:t>Твердые:</w:t>
            </w:r>
          </w:p>
        </w:tc>
        <w:tc>
          <w:tcPr>
            <w:tcW w:w="897" w:type="pct"/>
          </w:tcPr>
          <w:p w:rsidR="00E138CA" w:rsidRPr="00BF6A07" w:rsidRDefault="00E138CA" w:rsidP="00B91752">
            <w:pPr>
              <w:pStyle w:val="002"/>
              <w:rPr>
                <w:lang w:eastAsia="en-US"/>
              </w:rPr>
            </w:pPr>
          </w:p>
        </w:tc>
        <w:tc>
          <w:tcPr>
            <w:tcW w:w="974" w:type="pct"/>
          </w:tcPr>
          <w:p w:rsidR="00E138CA" w:rsidRPr="00BF6A07" w:rsidRDefault="00E138CA" w:rsidP="00B91752">
            <w:pPr>
              <w:pStyle w:val="002"/>
              <w:rPr>
                <w:lang w:eastAsia="en-US"/>
              </w:rPr>
            </w:pPr>
          </w:p>
        </w:tc>
      </w:tr>
      <w:tr w:rsidR="00E138CA" w:rsidRPr="00696F69" w:rsidTr="00B91752">
        <w:tc>
          <w:tcPr>
            <w:tcW w:w="283" w:type="pct"/>
          </w:tcPr>
          <w:p w:rsidR="00E138CA" w:rsidRPr="00BF6A07" w:rsidRDefault="00E138CA" w:rsidP="00B91752">
            <w:pPr>
              <w:pStyle w:val="002"/>
              <w:rPr>
                <w:lang w:eastAsia="en-US"/>
              </w:rPr>
            </w:pPr>
            <w:r w:rsidRPr="00BF6A07">
              <w:rPr>
                <w:lang w:eastAsia="en-US"/>
              </w:rPr>
              <w:t>1.1</w:t>
            </w:r>
          </w:p>
        </w:tc>
        <w:tc>
          <w:tcPr>
            <w:tcW w:w="2847" w:type="pct"/>
          </w:tcPr>
          <w:p w:rsidR="00E138CA" w:rsidRPr="00BF6A07" w:rsidRDefault="00E138CA" w:rsidP="00B91752">
            <w:pPr>
              <w:pStyle w:val="002"/>
              <w:jc w:val="left"/>
              <w:rPr>
                <w:lang w:eastAsia="en-US"/>
              </w:rPr>
            </w:pPr>
            <w:r w:rsidRPr="00BF6A07">
              <w:rPr>
                <w:lang w:eastAsia="en-US"/>
              </w:rPr>
              <w:t>от жилых зданий, оборудованных водопроводом, канализацией, центральным отоплением и газом</w:t>
            </w:r>
          </w:p>
        </w:tc>
        <w:tc>
          <w:tcPr>
            <w:tcW w:w="897" w:type="pct"/>
          </w:tcPr>
          <w:p w:rsidR="00E138CA" w:rsidRPr="00BF6A07" w:rsidRDefault="00E138CA" w:rsidP="00B91752">
            <w:pPr>
              <w:pStyle w:val="002"/>
              <w:rPr>
                <w:lang w:eastAsia="en-US"/>
              </w:rPr>
            </w:pPr>
            <w:r w:rsidRPr="00BF6A07">
              <w:rPr>
                <w:lang w:eastAsia="en-US"/>
              </w:rPr>
              <w:t>190-225</w:t>
            </w:r>
          </w:p>
        </w:tc>
        <w:tc>
          <w:tcPr>
            <w:tcW w:w="974" w:type="pct"/>
          </w:tcPr>
          <w:p w:rsidR="00E138CA" w:rsidRPr="00BF6A07" w:rsidRDefault="00E138CA" w:rsidP="00B91752">
            <w:pPr>
              <w:pStyle w:val="002"/>
              <w:rPr>
                <w:lang w:eastAsia="en-US"/>
              </w:rPr>
            </w:pPr>
            <w:r w:rsidRPr="00BF6A07">
              <w:rPr>
                <w:lang w:eastAsia="en-US"/>
              </w:rPr>
              <w:t>900-1000</w:t>
            </w:r>
          </w:p>
        </w:tc>
      </w:tr>
      <w:tr w:rsidR="00E138CA" w:rsidRPr="00696F69" w:rsidTr="00B91752">
        <w:tc>
          <w:tcPr>
            <w:tcW w:w="283" w:type="pct"/>
          </w:tcPr>
          <w:p w:rsidR="00E138CA" w:rsidRPr="00BF6A07" w:rsidRDefault="00E138CA" w:rsidP="00B91752">
            <w:pPr>
              <w:pStyle w:val="002"/>
              <w:rPr>
                <w:lang w:eastAsia="en-US"/>
              </w:rPr>
            </w:pPr>
            <w:r w:rsidRPr="00BF6A07">
              <w:rPr>
                <w:lang w:eastAsia="en-US"/>
              </w:rPr>
              <w:t>1.2</w:t>
            </w:r>
          </w:p>
        </w:tc>
        <w:tc>
          <w:tcPr>
            <w:tcW w:w="2847" w:type="pct"/>
          </w:tcPr>
          <w:p w:rsidR="00E138CA" w:rsidRPr="00BF6A07" w:rsidRDefault="00E138CA" w:rsidP="00B91752">
            <w:pPr>
              <w:pStyle w:val="002"/>
              <w:jc w:val="left"/>
              <w:rPr>
                <w:lang w:eastAsia="en-US"/>
              </w:rPr>
            </w:pPr>
            <w:r w:rsidRPr="00BF6A07">
              <w:rPr>
                <w:lang w:eastAsia="en-US"/>
              </w:rPr>
              <w:t>от прочих жилых зданий</w:t>
            </w:r>
          </w:p>
        </w:tc>
        <w:tc>
          <w:tcPr>
            <w:tcW w:w="897" w:type="pct"/>
          </w:tcPr>
          <w:p w:rsidR="00E138CA" w:rsidRPr="00BF6A07" w:rsidRDefault="00E138CA" w:rsidP="00B91752">
            <w:pPr>
              <w:pStyle w:val="002"/>
              <w:rPr>
                <w:lang w:eastAsia="en-US"/>
              </w:rPr>
            </w:pPr>
            <w:r w:rsidRPr="00BF6A07">
              <w:rPr>
                <w:lang w:eastAsia="en-US"/>
              </w:rPr>
              <w:t>300-450</w:t>
            </w:r>
          </w:p>
        </w:tc>
        <w:tc>
          <w:tcPr>
            <w:tcW w:w="974" w:type="pct"/>
          </w:tcPr>
          <w:p w:rsidR="00E138CA" w:rsidRPr="00BF6A07" w:rsidRDefault="00E138CA" w:rsidP="00B91752">
            <w:pPr>
              <w:pStyle w:val="002"/>
              <w:rPr>
                <w:lang w:eastAsia="en-US"/>
              </w:rPr>
            </w:pPr>
            <w:r w:rsidRPr="00BF6A07">
              <w:rPr>
                <w:lang w:eastAsia="en-US"/>
              </w:rPr>
              <w:t>1100-1500</w:t>
            </w:r>
          </w:p>
        </w:tc>
      </w:tr>
      <w:tr w:rsidR="00E138CA" w:rsidRPr="00696F69" w:rsidTr="00B91752">
        <w:tc>
          <w:tcPr>
            <w:tcW w:w="283" w:type="pct"/>
          </w:tcPr>
          <w:p w:rsidR="00E138CA" w:rsidRPr="00BF6A07" w:rsidRDefault="00E138CA" w:rsidP="00B91752">
            <w:pPr>
              <w:pStyle w:val="002"/>
              <w:rPr>
                <w:lang w:eastAsia="en-US"/>
              </w:rPr>
            </w:pPr>
            <w:r w:rsidRPr="00BF6A07">
              <w:rPr>
                <w:lang w:eastAsia="en-US"/>
              </w:rPr>
              <w:t>1.3</w:t>
            </w:r>
          </w:p>
        </w:tc>
        <w:tc>
          <w:tcPr>
            <w:tcW w:w="2847" w:type="pct"/>
          </w:tcPr>
          <w:p w:rsidR="00E138CA" w:rsidRPr="00BF6A07" w:rsidRDefault="00E138CA" w:rsidP="00B91752">
            <w:pPr>
              <w:pStyle w:val="002"/>
              <w:jc w:val="left"/>
              <w:rPr>
                <w:lang w:eastAsia="en-US"/>
              </w:rPr>
            </w:pPr>
            <w:r w:rsidRPr="00BF6A07">
              <w:rPr>
                <w:lang w:eastAsia="en-US"/>
              </w:rPr>
              <w:t>Общее количество по городу с учетом общественных зданий</w:t>
            </w:r>
          </w:p>
        </w:tc>
        <w:tc>
          <w:tcPr>
            <w:tcW w:w="897" w:type="pct"/>
          </w:tcPr>
          <w:p w:rsidR="00E138CA" w:rsidRPr="00BF6A07" w:rsidRDefault="00E138CA" w:rsidP="00B91752">
            <w:pPr>
              <w:pStyle w:val="002"/>
              <w:rPr>
                <w:lang w:eastAsia="en-US"/>
              </w:rPr>
            </w:pPr>
            <w:r w:rsidRPr="00BF6A07">
              <w:rPr>
                <w:lang w:eastAsia="en-US"/>
              </w:rPr>
              <w:t>280-300</w:t>
            </w:r>
          </w:p>
        </w:tc>
        <w:tc>
          <w:tcPr>
            <w:tcW w:w="974" w:type="pct"/>
          </w:tcPr>
          <w:p w:rsidR="00E138CA" w:rsidRPr="00BF6A07" w:rsidRDefault="00E138CA" w:rsidP="00B91752">
            <w:pPr>
              <w:pStyle w:val="002"/>
              <w:rPr>
                <w:lang w:eastAsia="en-US"/>
              </w:rPr>
            </w:pPr>
            <w:r w:rsidRPr="00BF6A07">
              <w:rPr>
                <w:lang w:eastAsia="en-US"/>
              </w:rPr>
              <w:t>1400-1500</w:t>
            </w:r>
          </w:p>
        </w:tc>
      </w:tr>
      <w:tr w:rsidR="00E138CA" w:rsidRPr="00696F69" w:rsidTr="00B91752">
        <w:trPr>
          <w:trHeight w:val="211"/>
        </w:trPr>
        <w:tc>
          <w:tcPr>
            <w:tcW w:w="283" w:type="pct"/>
          </w:tcPr>
          <w:p w:rsidR="00E138CA" w:rsidRPr="00BF6A07" w:rsidRDefault="00E138CA" w:rsidP="00B91752">
            <w:pPr>
              <w:pStyle w:val="002"/>
              <w:rPr>
                <w:lang w:eastAsia="en-US"/>
              </w:rPr>
            </w:pPr>
            <w:r w:rsidRPr="00BF6A07">
              <w:rPr>
                <w:lang w:eastAsia="en-US"/>
              </w:rPr>
              <w:t>2</w:t>
            </w:r>
          </w:p>
        </w:tc>
        <w:tc>
          <w:tcPr>
            <w:tcW w:w="2847" w:type="pct"/>
          </w:tcPr>
          <w:p w:rsidR="00E138CA" w:rsidRPr="00BF6A07" w:rsidRDefault="00E138CA" w:rsidP="00B91752">
            <w:pPr>
              <w:pStyle w:val="002"/>
              <w:jc w:val="left"/>
              <w:rPr>
                <w:lang w:eastAsia="en-US"/>
              </w:rPr>
            </w:pPr>
            <w:r w:rsidRPr="00BF6A07">
              <w:rPr>
                <w:lang w:eastAsia="en-US"/>
              </w:rPr>
              <w:t>Жидкие из выгребов (при отсутствии канализации)</w:t>
            </w:r>
          </w:p>
        </w:tc>
        <w:tc>
          <w:tcPr>
            <w:tcW w:w="897" w:type="pct"/>
          </w:tcPr>
          <w:p w:rsidR="00E138CA" w:rsidRPr="00BF6A07" w:rsidRDefault="00E138CA" w:rsidP="00B91752">
            <w:pPr>
              <w:pStyle w:val="002"/>
              <w:rPr>
                <w:lang w:eastAsia="en-US"/>
              </w:rPr>
            </w:pPr>
          </w:p>
        </w:tc>
        <w:tc>
          <w:tcPr>
            <w:tcW w:w="974" w:type="pct"/>
          </w:tcPr>
          <w:p w:rsidR="00E138CA" w:rsidRPr="00BF6A07" w:rsidRDefault="00E138CA" w:rsidP="00B91752">
            <w:pPr>
              <w:pStyle w:val="002"/>
              <w:rPr>
                <w:lang w:eastAsia="en-US"/>
              </w:rPr>
            </w:pPr>
            <w:r w:rsidRPr="00BF6A07">
              <w:rPr>
                <w:lang w:eastAsia="en-US"/>
              </w:rPr>
              <w:t>2000-3500</w:t>
            </w:r>
          </w:p>
        </w:tc>
      </w:tr>
      <w:tr w:rsidR="00E138CA" w:rsidRPr="00696F69" w:rsidTr="00B91752">
        <w:tc>
          <w:tcPr>
            <w:tcW w:w="283" w:type="pct"/>
          </w:tcPr>
          <w:p w:rsidR="00E138CA" w:rsidRPr="00BF6A07" w:rsidRDefault="00E138CA" w:rsidP="00B91752">
            <w:pPr>
              <w:pStyle w:val="002"/>
              <w:rPr>
                <w:lang w:eastAsia="en-US"/>
              </w:rPr>
            </w:pPr>
            <w:r w:rsidRPr="00BF6A07">
              <w:rPr>
                <w:lang w:eastAsia="en-US"/>
              </w:rPr>
              <w:t>3</w:t>
            </w:r>
          </w:p>
        </w:tc>
        <w:tc>
          <w:tcPr>
            <w:tcW w:w="2847" w:type="pct"/>
          </w:tcPr>
          <w:p w:rsidR="00E138CA" w:rsidRPr="00BF6A07" w:rsidRDefault="00E138CA" w:rsidP="00B91752">
            <w:pPr>
              <w:pStyle w:val="002"/>
              <w:jc w:val="left"/>
              <w:rPr>
                <w:lang w:eastAsia="en-US"/>
              </w:rPr>
            </w:pPr>
            <w:r w:rsidRPr="00BF6A07">
              <w:rPr>
                <w:lang w:eastAsia="en-US"/>
              </w:rPr>
              <w:t>Смет с 1 м</w:t>
            </w:r>
            <w:r w:rsidRPr="00BF6A07">
              <w:rPr>
                <w:vertAlign w:val="superscript"/>
                <w:lang w:eastAsia="en-US"/>
              </w:rPr>
              <w:t>2</w:t>
            </w:r>
            <w:r w:rsidRPr="00BF6A07">
              <w:rPr>
                <w:lang w:eastAsia="en-US"/>
              </w:rPr>
              <w:t xml:space="preserve"> твердых покрытий улиц, площадей и парков</w:t>
            </w:r>
          </w:p>
        </w:tc>
        <w:tc>
          <w:tcPr>
            <w:tcW w:w="897" w:type="pct"/>
          </w:tcPr>
          <w:p w:rsidR="00E138CA" w:rsidRPr="00BF6A07" w:rsidRDefault="00E138CA" w:rsidP="00B91752">
            <w:pPr>
              <w:pStyle w:val="002"/>
              <w:rPr>
                <w:lang w:eastAsia="en-US"/>
              </w:rPr>
            </w:pPr>
            <w:r w:rsidRPr="00BF6A07">
              <w:rPr>
                <w:lang w:eastAsia="en-US"/>
              </w:rPr>
              <w:t>5-15</w:t>
            </w:r>
          </w:p>
        </w:tc>
        <w:tc>
          <w:tcPr>
            <w:tcW w:w="974" w:type="pct"/>
          </w:tcPr>
          <w:p w:rsidR="00E138CA" w:rsidRPr="00BF6A07" w:rsidRDefault="00E138CA" w:rsidP="00B91752">
            <w:pPr>
              <w:pStyle w:val="002"/>
              <w:rPr>
                <w:lang w:eastAsia="en-US"/>
              </w:rPr>
            </w:pPr>
            <w:r w:rsidRPr="00BF6A07">
              <w:rPr>
                <w:lang w:eastAsia="en-US"/>
              </w:rPr>
              <w:t>8-20</w:t>
            </w:r>
          </w:p>
        </w:tc>
      </w:tr>
    </w:tbl>
    <w:p w:rsidR="00E138CA" w:rsidRPr="00696F69" w:rsidRDefault="00E138CA" w:rsidP="00DB460E">
      <w:pPr>
        <w:pStyle w:val="001"/>
      </w:pPr>
    </w:p>
    <w:p w:rsidR="00E138CA" w:rsidRPr="00696F69" w:rsidRDefault="00E138CA" w:rsidP="00DB460E">
      <w:pPr>
        <w:pStyle w:val="001"/>
      </w:pPr>
      <w:r w:rsidRPr="00696F69">
        <w:t>6.8.4. Согласно СП «30.13330.2012 Внутренний водопровод и канализация зданий. Актуализированная редакция СНиП 2.04.01-85*» неканализованные жилые дома допускается оборудовать люфт-клозетами или биотуалетами (без устройства вводов водопроводов).</w:t>
      </w:r>
    </w:p>
    <w:p w:rsidR="00E138CA" w:rsidRPr="004E5C0E" w:rsidRDefault="00E138CA" w:rsidP="00DB460E">
      <w:pPr>
        <w:pStyle w:val="001"/>
        <w:rPr>
          <w:sz w:val="22"/>
        </w:rPr>
      </w:pPr>
      <w:r w:rsidRPr="004E5C0E">
        <w:rPr>
          <w:sz w:val="22"/>
        </w:rPr>
        <w:t xml:space="preserve">Примечание: </w:t>
      </w:r>
    </w:p>
    <w:p w:rsidR="00E138CA" w:rsidRPr="004E5C0E" w:rsidRDefault="00E138CA" w:rsidP="00DB460E">
      <w:pPr>
        <w:pStyle w:val="001"/>
        <w:rPr>
          <w:sz w:val="22"/>
        </w:rPr>
      </w:pPr>
      <w:r w:rsidRPr="004E5C0E">
        <w:rPr>
          <w:sz w:val="22"/>
        </w:rPr>
        <w:t>Способы утилизации содержимого люфт-клозетов и биотуалетов определяются проектом по техническим условиям коммунальных служб.</w:t>
      </w:r>
    </w:p>
    <w:p w:rsidR="00E138CA" w:rsidRPr="004E5C0E" w:rsidRDefault="00E138CA" w:rsidP="00DB460E">
      <w:pPr>
        <w:pStyle w:val="001"/>
        <w:rPr>
          <w:sz w:val="22"/>
        </w:rPr>
      </w:pPr>
      <w:r w:rsidRPr="004E5C0E">
        <w:rPr>
          <w:sz w:val="22"/>
        </w:rPr>
        <w:t>Люфт-клозет - внутридомовая теплая уборная с подземным выгребом, в который фекалии поступают через сточную (фановую) трубу. Вентиляция осуществляется через специальный люфт-канал, примыкающий к обогревательным устройствам, а выгребной люк располагается снаружи.</w:t>
      </w:r>
    </w:p>
    <w:p w:rsidR="00E138CA" w:rsidRPr="00696F69" w:rsidRDefault="00E138CA" w:rsidP="00DB460E">
      <w:pPr>
        <w:pStyle w:val="001"/>
      </w:pPr>
    </w:p>
    <w:p w:rsidR="00E138CA" w:rsidRPr="00696F69" w:rsidRDefault="00E138CA" w:rsidP="00DB460E">
      <w:pPr>
        <w:pStyle w:val="001"/>
      </w:pPr>
      <w:r w:rsidRPr="00696F69">
        <w:t>Дворовые уборные должны быть удалены от жилых зданий, детских учреждений, школ, площадок для игр детей и отдыха населения на расстояние не менее 20 и не более 100 м. В условиях нецентрализованного водоснабжения дворовые уборные должны быть удалены от колодцев и каптажей родников на расстояние не менее 50 м.</w:t>
      </w:r>
    </w:p>
    <w:p w:rsidR="00E138CA" w:rsidRPr="00696F69" w:rsidRDefault="00E138CA" w:rsidP="00DB460E">
      <w:pPr>
        <w:pStyle w:val="001"/>
      </w:pPr>
      <w:r w:rsidRPr="00696F69">
        <w:t>На территории частного домовладения места расположения мусоросборников, дворовых туалетов и гидронепроницаемых выгребов должны определяться домовладельцами, разрыв может быть сокращен до 25 м.</w:t>
      </w:r>
    </w:p>
    <w:p w:rsidR="00E138CA" w:rsidRPr="00696F69" w:rsidRDefault="00E138CA" w:rsidP="00DB460E">
      <w:pPr>
        <w:pStyle w:val="001"/>
      </w:pPr>
      <w:r w:rsidRPr="00696F69">
        <w:t>6.8.5. Обезвреживание твердых и жидких бытовых отходов производится на специально отведенных полигонах в соответствии с требованиями раздела «12. Зоны специального назначения». Запрещается вывозить отходы на другие, не предназначенные для этого территории, а также закапывать их на сельскохозяйственных полях.</w:t>
      </w:r>
    </w:p>
    <w:p w:rsidR="00E138CA" w:rsidRPr="00696F69" w:rsidRDefault="00E138CA" w:rsidP="00DB460E">
      <w:pPr>
        <w:pStyle w:val="001"/>
      </w:pPr>
      <w:r w:rsidRPr="00696F69">
        <w:t>Для городского округа следует предусматривать предприятия по промышленной переработке бытовых отходов.</w:t>
      </w:r>
    </w:p>
    <w:p w:rsidR="00E138CA" w:rsidRPr="00696F69" w:rsidRDefault="00E138CA" w:rsidP="00DB460E">
      <w:pPr>
        <w:pStyle w:val="001"/>
      </w:pPr>
      <w:r w:rsidRPr="00696F69">
        <w:t xml:space="preserve">6.8.6. Размеры земельных участков предприятий и сооружений по транспортировке, обезвреживанию и переработке бытовых отходов должны быть не менее приведенных в таблице </w:t>
      </w:r>
      <w:r>
        <w:t>40</w:t>
      </w:r>
      <w:r w:rsidRPr="00696F69">
        <w:t>.</w:t>
      </w:r>
    </w:p>
    <w:p w:rsidR="00E138CA" w:rsidRPr="00696F69" w:rsidRDefault="00E138CA" w:rsidP="00DB460E">
      <w:pPr>
        <w:pStyle w:val="001"/>
        <w:jc w:val="right"/>
      </w:pPr>
      <w:bookmarkStart w:id="52" w:name="_Ref450661699"/>
      <w:r w:rsidRPr="00696F69">
        <w:t xml:space="preserve">Таблица </w:t>
      </w:r>
      <w:bookmarkEnd w:id="52"/>
      <w:r>
        <w:t>40</w:t>
      </w:r>
    </w:p>
    <w:tbl>
      <w:tblPr>
        <w:tblW w:w="4873" w:type="pct"/>
        <w:tblInd w:w="108" w:type="dxa"/>
        <w:tblBorders>
          <w:top w:val="single" w:sz="4" w:space="0" w:color="auto"/>
          <w:left w:val="single" w:sz="4" w:space="0" w:color="auto"/>
          <w:bottom w:val="single" w:sz="4" w:space="0" w:color="auto"/>
          <w:right w:val="single" w:sz="4" w:space="0" w:color="auto"/>
        </w:tblBorders>
        <w:tblLook w:val="0000"/>
      </w:tblPr>
      <w:tblGrid>
        <w:gridCol w:w="757"/>
        <w:gridCol w:w="5215"/>
        <w:gridCol w:w="2376"/>
        <w:gridCol w:w="1857"/>
      </w:tblGrid>
      <w:tr w:rsidR="00E138CA" w:rsidRPr="00696F69" w:rsidTr="00B91752">
        <w:tc>
          <w:tcPr>
            <w:tcW w:w="37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п/п</w:t>
            </w:r>
          </w:p>
        </w:tc>
        <w:tc>
          <w:tcPr>
            <w:tcW w:w="2555" w:type="pct"/>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Предприятие и сооружение</w:t>
            </w:r>
          </w:p>
        </w:tc>
        <w:tc>
          <w:tcPr>
            <w:tcW w:w="1164"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Размер земельного участка на 1000 т твердых бытовых отходов в год, га</w:t>
            </w:r>
          </w:p>
        </w:tc>
        <w:tc>
          <w:tcPr>
            <w:tcW w:w="91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Размеры санитарно-защитных зон, м</w:t>
            </w:r>
          </w:p>
        </w:tc>
      </w:tr>
      <w:tr w:rsidR="00E138CA" w:rsidRPr="00696F69" w:rsidTr="00B91752">
        <w:tc>
          <w:tcPr>
            <w:tcW w:w="37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255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1164"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w:t>
            </w:r>
          </w:p>
        </w:tc>
        <w:tc>
          <w:tcPr>
            <w:tcW w:w="91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w:t>
            </w:r>
          </w:p>
        </w:tc>
      </w:tr>
      <w:tr w:rsidR="00E138CA" w:rsidRPr="00696F69" w:rsidTr="00B91752">
        <w:tc>
          <w:tcPr>
            <w:tcW w:w="37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255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Предприятия по промышленной переработке бытовых отходов мощностью, тыс. т в год:</w:t>
            </w:r>
          </w:p>
        </w:tc>
        <w:tc>
          <w:tcPr>
            <w:tcW w:w="1164"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91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37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w:t>
            </w:r>
          </w:p>
        </w:tc>
        <w:tc>
          <w:tcPr>
            <w:tcW w:w="255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до 100</w:t>
            </w:r>
          </w:p>
        </w:tc>
        <w:tc>
          <w:tcPr>
            <w:tcW w:w="1164"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0,05</w:t>
            </w:r>
          </w:p>
        </w:tc>
        <w:tc>
          <w:tcPr>
            <w:tcW w:w="91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300</w:t>
            </w:r>
          </w:p>
        </w:tc>
      </w:tr>
      <w:tr w:rsidR="00E138CA" w:rsidRPr="00696F69" w:rsidTr="00B91752">
        <w:tc>
          <w:tcPr>
            <w:tcW w:w="37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255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свыше 100</w:t>
            </w:r>
          </w:p>
        </w:tc>
        <w:tc>
          <w:tcPr>
            <w:tcW w:w="1164"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0,05</w:t>
            </w:r>
          </w:p>
        </w:tc>
        <w:tc>
          <w:tcPr>
            <w:tcW w:w="91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500</w:t>
            </w:r>
          </w:p>
        </w:tc>
      </w:tr>
      <w:tr w:rsidR="00E138CA" w:rsidRPr="00696F69" w:rsidTr="00B91752">
        <w:tc>
          <w:tcPr>
            <w:tcW w:w="37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555"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Полигоны</w:t>
            </w:r>
          </w:p>
        </w:tc>
        <w:tc>
          <w:tcPr>
            <w:tcW w:w="1164"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0,02-0,05</w:t>
            </w:r>
          </w:p>
        </w:tc>
        <w:tc>
          <w:tcPr>
            <w:tcW w:w="91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500</w:t>
            </w:r>
          </w:p>
        </w:tc>
      </w:tr>
    </w:tbl>
    <w:p w:rsidR="00E138CA" w:rsidRPr="00696F69" w:rsidRDefault="00E138CA" w:rsidP="00DB460E">
      <w:pPr>
        <w:pStyle w:val="001"/>
      </w:pPr>
    </w:p>
    <w:p w:rsidR="00E138CA" w:rsidRPr="00696F69" w:rsidRDefault="00E138CA" w:rsidP="00DB460E">
      <w:pPr>
        <w:pStyle w:val="001"/>
      </w:pPr>
      <w:r w:rsidRPr="00696F69">
        <w:t>6.8.7. Размеры санитарно-защитных зон предприятий и сооружений по транспортировке, обезвреживанию, переработке и захоронению отходов потребления следует принимать в соответствии с санитарными нормами.</w:t>
      </w:r>
    </w:p>
    <w:p w:rsidR="00E138CA" w:rsidRPr="00696F69" w:rsidRDefault="00E138CA" w:rsidP="00DB460E">
      <w:pPr>
        <w:pStyle w:val="001"/>
      </w:pPr>
      <w:r w:rsidRPr="00696F69">
        <w:t>6.8.8. На территории парков:</w:t>
      </w:r>
    </w:p>
    <w:p w:rsidR="00E138CA" w:rsidRPr="00696F69" w:rsidRDefault="00E138CA" w:rsidP="00DB460E">
      <w:pPr>
        <w:pStyle w:val="001"/>
      </w:pPr>
      <w:r>
        <w:t xml:space="preserve">а) </w:t>
      </w:r>
      <w:r w:rsidRPr="00696F69">
        <w:t>хозяйственная зона с участками, выделенными для установки сменных</w:t>
      </w:r>
      <w:r>
        <w:t xml:space="preserve"> </w:t>
      </w:r>
      <w:r w:rsidRPr="00696F69">
        <w:t>мусоросборников, должна быть расположена не ближе 50 м от мест массового скопления отдыхающих (танцплощадки, эстрады, фонтаны, главные аллеи, зрелищные павильоны и другие);</w:t>
      </w:r>
    </w:p>
    <w:p w:rsidR="00E138CA" w:rsidRPr="00696F69" w:rsidRDefault="00E138CA" w:rsidP="00DB460E">
      <w:pPr>
        <w:pStyle w:val="001"/>
      </w:pPr>
      <w:r>
        <w:t xml:space="preserve">б) </w:t>
      </w:r>
      <w:r w:rsidRPr="00696F69">
        <w:t>урны располагаются из расчета одна урна на 800 м</w:t>
      </w:r>
      <w:r w:rsidRPr="00696F69">
        <w:rPr>
          <w:vertAlign w:val="superscript"/>
        </w:rPr>
        <w:t>2</w:t>
      </w:r>
      <w:r w:rsidRPr="00696F69">
        <w:t xml:space="preserve"> площади парка. На</w:t>
      </w:r>
      <w:r>
        <w:t xml:space="preserve"> </w:t>
      </w:r>
      <w:r w:rsidRPr="00696F69">
        <w:t>главных аллеях расстояние между урнами не должно быть более 40 м. У каждого ларька, киоска (продовольственного, сувенирного, книжного и другого) необходимо устанавливать урну емкостью не менее 10 л;</w:t>
      </w:r>
    </w:p>
    <w:p w:rsidR="00E138CA" w:rsidRPr="00696F69" w:rsidRDefault="00E138CA" w:rsidP="00DB460E">
      <w:pPr>
        <w:pStyle w:val="001"/>
      </w:pPr>
      <w:r>
        <w:t xml:space="preserve">в) </w:t>
      </w:r>
      <w:r w:rsidRPr="00696F69">
        <w:t>при определении числа контейнеров для хозяйственных площадок следует</w:t>
      </w:r>
      <w:r>
        <w:t xml:space="preserve"> </w:t>
      </w:r>
      <w:r w:rsidRPr="00696F69">
        <w:t>исходить из среднего накопления отходов за 3 дня;</w:t>
      </w:r>
    </w:p>
    <w:p w:rsidR="00E138CA" w:rsidRPr="00696F69" w:rsidRDefault="00E138CA" w:rsidP="00DB460E">
      <w:pPr>
        <w:pStyle w:val="001"/>
      </w:pPr>
      <w:r>
        <w:t xml:space="preserve">г) </w:t>
      </w:r>
      <w:r w:rsidRPr="00696F69">
        <w:t>общественные туалеты необходимо устраивать исходя из расчета одно</w:t>
      </w:r>
      <w:r>
        <w:t xml:space="preserve"> </w:t>
      </w:r>
      <w:r w:rsidRPr="00696F69">
        <w:t>место на 500 посетителей на расстоянии не ближе 50 м от мест массового скопления отдыхающих.</w:t>
      </w:r>
    </w:p>
    <w:p w:rsidR="00E138CA" w:rsidRPr="00696F69" w:rsidRDefault="00E138CA" w:rsidP="00DB460E">
      <w:pPr>
        <w:pStyle w:val="001"/>
      </w:pPr>
      <w:r w:rsidRPr="00696F69">
        <w:t>6.8.9. На территории лечебно-профилактических организаций хозяйственная площадка для установки контейнеров должна иметь размер не менее 40 м</w:t>
      </w:r>
      <w:r w:rsidRPr="00696F69">
        <w:rPr>
          <w:vertAlign w:val="superscript"/>
        </w:rPr>
        <w:t>2</w:t>
      </w:r>
      <w:r w:rsidRPr="00696F69">
        <w:t xml:space="preserve"> и располагаться на расстоянии не ближе 25 м от лечебных корпусов и не менее 100 м от пищеблоков. Допускается устанавливать сборники отходов во встроенных помещениях.</w:t>
      </w:r>
    </w:p>
    <w:p w:rsidR="00E138CA" w:rsidRPr="00696F69" w:rsidRDefault="00E138CA" w:rsidP="00DB460E">
      <w:pPr>
        <w:pStyle w:val="001"/>
      </w:pPr>
      <w:r w:rsidRPr="00696F69">
        <w:t>6.8.10. На территории пляжей:</w:t>
      </w:r>
    </w:p>
    <w:p w:rsidR="00E138CA" w:rsidRPr="00696F69" w:rsidRDefault="00E138CA" w:rsidP="00DB460E">
      <w:pPr>
        <w:pStyle w:val="001"/>
      </w:pPr>
      <w:r>
        <w:t xml:space="preserve">а) </w:t>
      </w:r>
      <w:r w:rsidRPr="00696F69">
        <w:t>урны необходимо располагать на расстоянии 3-5 м от полосы зеленых</w:t>
      </w:r>
      <w:r>
        <w:t xml:space="preserve"> </w:t>
      </w:r>
      <w:r w:rsidRPr="00696F69">
        <w:t>насаждений и не менее 10 м от уреза воды. Урны должны быть расставлены из расчета не менее одной урны на 1600 м</w:t>
      </w:r>
      <w:r w:rsidRPr="00696F69">
        <w:rPr>
          <w:vertAlign w:val="superscript"/>
        </w:rPr>
        <w:t>2</w:t>
      </w:r>
      <w:r w:rsidRPr="00696F69">
        <w:t xml:space="preserve"> территории пляжа. Расстояние между установленными урнами не должно превышать 40 м;</w:t>
      </w:r>
    </w:p>
    <w:p w:rsidR="00E138CA" w:rsidRPr="00696F69" w:rsidRDefault="00E138CA" w:rsidP="00DB460E">
      <w:pPr>
        <w:pStyle w:val="001"/>
      </w:pPr>
      <w:r>
        <w:t xml:space="preserve">б) </w:t>
      </w:r>
      <w:r w:rsidRPr="00696F69">
        <w:t>контейнеры емкостью 0,75 м</w:t>
      </w:r>
      <w:r w:rsidRPr="00696F69">
        <w:rPr>
          <w:vertAlign w:val="superscript"/>
        </w:rPr>
        <w:t>3</w:t>
      </w:r>
      <w:r w:rsidRPr="00696F69">
        <w:t xml:space="preserve"> следует устанавливать из расчета один</w:t>
      </w:r>
      <w:r>
        <w:t xml:space="preserve"> </w:t>
      </w:r>
      <w:r w:rsidRPr="00696F69">
        <w:t>контейнер на 3500-4000 м</w:t>
      </w:r>
      <w:r w:rsidRPr="00696F69">
        <w:rPr>
          <w:vertAlign w:val="superscript"/>
        </w:rPr>
        <w:t>2</w:t>
      </w:r>
      <w:r w:rsidRPr="00696F69">
        <w:t xml:space="preserve"> площади пляжа;</w:t>
      </w:r>
    </w:p>
    <w:p w:rsidR="00E138CA" w:rsidRPr="00696F69" w:rsidRDefault="00E138CA" w:rsidP="00DB460E">
      <w:pPr>
        <w:pStyle w:val="001"/>
      </w:pPr>
      <w:r>
        <w:t xml:space="preserve">в) </w:t>
      </w:r>
      <w:r w:rsidRPr="00696F69">
        <w:t>общественные туалеты необходимо устраивать из расчета одно место на75 посетителей. Расстояние от общественных туалетов до места купания должно быть не менее 50 м и не более 200 м.</w:t>
      </w:r>
    </w:p>
    <w:p w:rsidR="00E138CA" w:rsidRPr="00696F69" w:rsidRDefault="00E138CA" w:rsidP="00DB460E">
      <w:pPr>
        <w:pStyle w:val="001"/>
        <w:outlineLvl w:val="0"/>
      </w:pPr>
      <w:bookmarkStart w:id="53" w:name="_Toc470085136"/>
      <w:r w:rsidRPr="00696F69">
        <w:t>6.9. Размещение инженерных сетей</w:t>
      </w:r>
      <w:bookmarkEnd w:id="53"/>
      <w:r>
        <w:t>.</w:t>
      </w:r>
    </w:p>
    <w:p w:rsidR="00E138CA" w:rsidRPr="00696F69" w:rsidRDefault="00E138CA" w:rsidP="00DB460E">
      <w:pPr>
        <w:pStyle w:val="001"/>
      </w:pPr>
      <w:r w:rsidRPr="00696F69">
        <w:t>6.9.1. Инженерные сети следует размещать преимущественно в пределах поперечных профилей улиц и дорог:</w:t>
      </w:r>
    </w:p>
    <w:p w:rsidR="00E138CA" w:rsidRPr="00696F69" w:rsidRDefault="00E138CA" w:rsidP="00DB460E">
      <w:pPr>
        <w:pStyle w:val="001"/>
      </w:pPr>
      <w:r>
        <w:t xml:space="preserve">а) </w:t>
      </w:r>
      <w:r w:rsidRPr="00696F69">
        <w:t>под тротуарами или разделительными полосами – инженерные сети в</w:t>
      </w:r>
      <w:r>
        <w:t xml:space="preserve"> </w:t>
      </w:r>
      <w:r w:rsidRPr="00696F69">
        <w:t>коллекторах, каналах или тоннелях;</w:t>
      </w:r>
    </w:p>
    <w:p w:rsidR="00E138CA" w:rsidRPr="00696F69" w:rsidRDefault="00E138CA" w:rsidP="00DB460E">
      <w:pPr>
        <w:pStyle w:val="001"/>
      </w:pPr>
      <w:r>
        <w:t xml:space="preserve">б) </w:t>
      </w:r>
      <w:r w:rsidRPr="00696F69">
        <w:t>в разделительных полосах – тепловые сети, водопровод, газопровод,</w:t>
      </w:r>
      <w:r>
        <w:t xml:space="preserve"> </w:t>
      </w:r>
      <w:r w:rsidRPr="00696F69">
        <w:t>хозяйственную и дождевую канализацию.</w:t>
      </w:r>
    </w:p>
    <w:p w:rsidR="00E138CA" w:rsidRPr="00696F69" w:rsidRDefault="00E138CA" w:rsidP="00DB460E">
      <w:pPr>
        <w:pStyle w:val="001"/>
      </w:pPr>
      <w:r w:rsidRPr="00696F69">
        <w:t>На полосе между красной линией и линией застройки следует размещать газовые сети низкого давления и кабельные сети (силовые, связи, сигнализации и диспетчеризации).</w:t>
      </w:r>
    </w:p>
    <w:p w:rsidR="00E138CA" w:rsidRPr="00696F69" w:rsidRDefault="00E138CA" w:rsidP="00DB460E">
      <w:pPr>
        <w:pStyle w:val="001"/>
      </w:pPr>
      <w:r w:rsidRPr="00696F69">
        <w:t>6.9.2. На территории городского округа не допускается:</w:t>
      </w:r>
    </w:p>
    <w:p w:rsidR="00E138CA" w:rsidRPr="00696F69" w:rsidRDefault="00E138CA" w:rsidP="00DB460E">
      <w:pPr>
        <w:pStyle w:val="001"/>
        <w:rPr>
          <w:color w:val="FF0000"/>
        </w:rPr>
      </w:pPr>
      <w:r>
        <w:t xml:space="preserve">а) </w:t>
      </w:r>
      <w:r w:rsidRPr="00696F69">
        <w:t>надземная и наземная прокладка канализационных сетей;</w:t>
      </w:r>
    </w:p>
    <w:p w:rsidR="00E138CA" w:rsidRPr="00696F69" w:rsidRDefault="00E138CA" w:rsidP="00DB460E">
      <w:pPr>
        <w:pStyle w:val="001"/>
        <w:rPr>
          <w:sz w:val="22"/>
          <w:szCs w:val="22"/>
        </w:rPr>
      </w:pPr>
      <w:r w:rsidRPr="00696F69">
        <w:rPr>
          <w:sz w:val="22"/>
          <w:szCs w:val="22"/>
        </w:rPr>
        <w:t xml:space="preserve">Примечание: </w:t>
      </w:r>
    </w:p>
    <w:p w:rsidR="00E138CA" w:rsidRPr="00696F69" w:rsidRDefault="00E138CA" w:rsidP="00DB460E">
      <w:pPr>
        <w:pStyle w:val="001"/>
        <w:rPr>
          <w:sz w:val="22"/>
          <w:szCs w:val="22"/>
        </w:rPr>
      </w:pPr>
      <w:r w:rsidRPr="00696F69">
        <w:rPr>
          <w:sz w:val="22"/>
          <w:szCs w:val="22"/>
        </w:rPr>
        <w:t>Применение открытых водоотводящих устройств - канав, кюветов, лотков допускается в районах одно-, двухэтажной застройки, а также на территории парков с устройством мостиков или труб на пересечении с улицами, дорогами, проездами и тротуарами.</w:t>
      </w:r>
    </w:p>
    <w:p w:rsidR="00E138CA" w:rsidRPr="00696F69" w:rsidRDefault="00E138CA" w:rsidP="00DB460E">
      <w:pPr>
        <w:pStyle w:val="001"/>
      </w:pPr>
      <w:r>
        <w:t xml:space="preserve">б) </w:t>
      </w:r>
      <w:r w:rsidRPr="00696F69">
        <w:t>прокладка трубопроводов с легковоспламеняющимися и горючими жидкостями, а также со сжиженными газами для снабжения промышленных предприятий и складов;</w:t>
      </w:r>
    </w:p>
    <w:p w:rsidR="00E138CA" w:rsidRPr="00696F69" w:rsidRDefault="00E138CA" w:rsidP="00DB460E">
      <w:pPr>
        <w:pStyle w:val="001"/>
      </w:pPr>
      <w:r>
        <w:t xml:space="preserve">в) </w:t>
      </w:r>
      <w:r w:rsidRPr="00696F69">
        <w:t>прокладка магистральных трубопроводов.</w:t>
      </w:r>
    </w:p>
    <w:p w:rsidR="00E138CA" w:rsidRPr="00696F69" w:rsidRDefault="00E138CA" w:rsidP="00DB460E">
      <w:pPr>
        <w:pStyle w:val="001"/>
      </w:pPr>
      <w:r w:rsidRPr="00696F69">
        <w:t>6.9.3. Проектирование инженерных сетей, обслуживающих жилой микрорайон следует, как правило, осуществлять в соответствующих технических зонах улиц и проездов. Прохождение этих сетей через микрорайоны (кварталы) допускается в исключительных случаях в специально выделенных зонах, являющихся городской собственностью. Габариты технических зон устанавливаются в зависимости от конкретных видов инженерных сетей, прокладываемых в них.</w:t>
      </w:r>
    </w:p>
    <w:p w:rsidR="00E138CA" w:rsidRPr="00696F69" w:rsidRDefault="00E138CA" w:rsidP="00DB460E">
      <w:pPr>
        <w:pStyle w:val="001"/>
      </w:pPr>
      <w:r w:rsidRPr="00696F69">
        <w:t xml:space="preserve">6.9.4. Расстояния по горизонтали (в свету) от ближайших подземных инженерных сетей до зданий и сооружений следует принимать согласно таблице </w:t>
      </w:r>
      <w:r>
        <w:t>41</w:t>
      </w:r>
      <w:r w:rsidRPr="00696F69">
        <w:t>.</w:t>
      </w:r>
    </w:p>
    <w:p w:rsidR="00E138CA" w:rsidRPr="00696F69" w:rsidRDefault="00E138CA" w:rsidP="00DB460E">
      <w:pPr>
        <w:pStyle w:val="001"/>
        <w:sectPr w:rsidR="00E138CA" w:rsidRPr="00696F69" w:rsidSect="00B91752">
          <w:pgSz w:w="12240" w:h="15840"/>
          <w:pgMar w:top="1134" w:right="567" w:bottom="1134" w:left="1418" w:header="720" w:footer="720" w:gutter="0"/>
          <w:cols w:space="720"/>
          <w:noEndnote/>
          <w:docGrid w:linePitch="326"/>
        </w:sectPr>
      </w:pPr>
    </w:p>
    <w:p w:rsidR="00E138CA" w:rsidRPr="00696F69" w:rsidRDefault="00E138CA" w:rsidP="00DB460E">
      <w:pPr>
        <w:pStyle w:val="001"/>
        <w:jc w:val="right"/>
      </w:pPr>
      <w:r w:rsidRPr="00696F69">
        <w:t xml:space="preserve">Таблица </w:t>
      </w:r>
      <w:r>
        <w:t>41</w:t>
      </w:r>
    </w:p>
    <w:tbl>
      <w:tblPr>
        <w:tblW w:w="4936" w:type="pct"/>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901"/>
        <w:gridCol w:w="2225"/>
        <w:gridCol w:w="1664"/>
        <w:gridCol w:w="1697"/>
        <w:gridCol w:w="1286"/>
        <w:gridCol w:w="1286"/>
        <w:gridCol w:w="1628"/>
        <w:gridCol w:w="1303"/>
        <w:gridCol w:w="1145"/>
        <w:gridCol w:w="756"/>
      </w:tblGrid>
      <w:tr w:rsidR="00E138CA" w:rsidRPr="00077E31" w:rsidTr="00B91752">
        <w:trPr>
          <w:trHeight w:val="135"/>
          <w:tblHeader/>
        </w:trPr>
        <w:tc>
          <w:tcPr>
            <w:tcW w:w="324" w:type="pct"/>
            <w:vMerge w:val="restart"/>
            <w:tcBorders>
              <w:top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 п/п</w:t>
            </w:r>
          </w:p>
        </w:tc>
        <w:tc>
          <w:tcPr>
            <w:tcW w:w="801"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Инженерные сети</w:t>
            </w:r>
          </w:p>
        </w:tc>
        <w:tc>
          <w:tcPr>
            <w:tcW w:w="3876" w:type="pct"/>
            <w:gridSpan w:val="8"/>
            <w:tcBorders>
              <w:top w:val="single" w:sz="4" w:space="0" w:color="auto"/>
              <w:left w:val="single" w:sz="4" w:space="0" w:color="auto"/>
              <w:bottom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Расстояние, м, по горизонтали (в свету) от подземных сетей до</w:t>
            </w:r>
          </w:p>
        </w:tc>
      </w:tr>
      <w:tr w:rsidR="00E138CA" w:rsidRPr="00077E31" w:rsidTr="00B91752">
        <w:trPr>
          <w:trHeight w:val="237"/>
          <w:tblHeader/>
        </w:trPr>
        <w:tc>
          <w:tcPr>
            <w:tcW w:w="324" w:type="pct"/>
            <w:vMerge/>
            <w:tcBorders>
              <w:right w:val="single" w:sz="4" w:space="0" w:color="auto"/>
            </w:tcBorders>
          </w:tcPr>
          <w:p w:rsidR="00E138CA" w:rsidRPr="00BF6A07" w:rsidRDefault="00E138CA" w:rsidP="00B91752">
            <w:pPr>
              <w:pStyle w:val="002"/>
              <w:rPr>
                <w:sz w:val="22"/>
                <w:szCs w:val="22"/>
                <w:lang w:eastAsia="en-US"/>
              </w:rPr>
            </w:pPr>
          </w:p>
        </w:tc>
        <w:tc>
          <w:tcPr>
            <w:tcW w:w="801" w:type="pct"/>
            <w:vMerge/>
            <w:tcBorders>
              <w:top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p>
        </w:tc>
        <w:tc>
          <w:tcPr>
            <w:tcW w:w="599" w:type="pct"/>
            <w:vMerge w:val="restar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фундаментов зданий и сооружений</w:t>
            </w:r>
          </w:p>
        </w:tc>
        <w:tc>
          <w:tcPr>
            <w:tcW w:w="611" w:type="pct"/>
            <w:vMerge w:val="restar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фундаментов ограждений предприятий, эстакад, опор контактной сети и связи, железных дорог</w:t>
            </w:r>
          </w:p>
        </w:tc>
        <w:tc>
          <w:tcPr>
            <w:tcW w:w="926" w:type="pct"/>
            <w:gridSpan w:val="2"/>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оси крайнего пути</w:t>
            </w:r>
          </w:p>
        </w:tc>
        <w:tc>
          <w:tcPr>
            <w:tcW w:w="586" w:type="pct"/>
            <w:vMerge w:val="restar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бортового камня улицы, дороги (кромки проезжей части, укрепленной полосы обочины)</w:t>
            </w:r>
          </w:p>
        </w:tc>
        <w:tc>
          <w:tcPr>
            <w:tcW w:w="469" w:type="pct"/>
            <w:vMerge w:val="restar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наружной бровки кювета или подошвы насыпи дороги</w:t>
            </w:r>
          </w:p>
        </w:tc>
        <w:tc>
          <w:tcPr>
            <w:tcW w:w="685" w:type="pct"/>
            <w:gridSpan w:val="2"/>
            <w:tcBorders>
              <w:top w:val="single" w:sz="4" w:space="0" w:color="auto"/>
              <w:left w:val="single" w:sz="4" w:space="0" w:color="auto"/>
              <w:bottom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фундаментов опор воздушных линий электропередачи напряжением</w:t>
            </w:r>
          </w:p>
        </w:tc>
      </w:tr>
      <w:tr w:rsidR="00E138CA" w:rsidRPr="00077E31" w:rsidTr="00B91752">
        <w:trPr>
          <w:trHeight w:val="135"/>
          <w:tblHeader/>
        </w:trPr>
        <w:tc>
          <w:tcPr>
            <w:tcW w:w="324" w:type="pct"/>
            <w:vMerge/>
            <w:tcBorders>
              <w:bottom w:val="single" w:sz="4" w:space="0" w:color="auto"/>
              <w:right w:val="single" w:sz="4" w:space="0" w:color="auto"/>
            </w:tcBorders>
          </w:tcPr>
          <w:p w:rsidR="00E138CA" w:rsidRPr="00BF6A07" w:rsidRDefault="00E138CA" w:rsidP="00B91752">
            <w:pPr>
              <w:pStyle w:val="002"/>
              <w:rPr>
                <w:sz w:val="22"/>
                <w:szCs w:val="22"/>
                <w:lang w:eastAsia="en-US"/>
              </w:rPr>
            </w:pPr>
          </w:p>
        </w:tc>
        <w:tc>
          <w:tcPr>
            <w:tcW w:w="801" w:type="pct"/>
            <w:vMerge/>
            <w:tcBorders>
              <w:top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p>
        </w:tc>
        <w:tc>
          <w:tcPr>
            <w:tcW w:w="599" w:type="pct"/>
            <w:vMerge/>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p>
        </w:tc>
        <w:tc>
          <w:tcPr>
            <w:tcW w:w="611" w:type="pct"/>
            <w:vMerge/>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железных дорог колеи 1520 мм, но не менее глубины траншей до подошвы насыпи и бровки выемки</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железных дорог колеи 750 мм</w:t>
            </w:r>
          </w:p>
        </w:tc>
        <w:tc>
          <w:tcPr>
            <w:tcW w:w="586" w:type="pct"/>
            <w:vMerge/>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p>
        </w:tc>
        <w:tc>
          <w:tcPr>
            <w:tcW w:w="469" w:type="pct"/>
            <w:vMerge/>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СВ.1 до 35 Кв</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sz w:val="22"/>
                <w:szCs w:val="22"/>
                <w:lang w:eastAsia="en-US"/>
              </w:rPr>
            </w:pPr>
            <w:r w:rsidRPr="00BF6A07">
              <w:rPr>
                <w:sz w:val="22"/>
                <w:szCs w:val="22"/>
                <w:lang w:eastAsia="en-US"/>
              </w:rPr>
              <w:t>св. 35 до 110 кВ и выше</w:t>
            </w:r>
          </w:p>
        </w:tc>
      </w:tr>
      <w:tr w:rsidR="00E138CA" w:rsidRPr="00696F69" w:rsidTr="00B91752">
        <w:trPr>
          <w:trHeight w:val="135"/>
          <w:tblHeader/>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9</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rPr>
          <w:trHeight w:val="135"/>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Водопровод и напорная канализация</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rPr>
          <w:trHeight w:val="135"/>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Самотечная канализация (бытовая и дождевая)</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rPr>
          <w:trHeight w:val="135"/>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Дренаж</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rPr>
          <w:trHeight w:val="135"/>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Сопутствующий дренаж</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0,4</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0,4</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0,4</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0,4</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w:t>
            </w:r>
          </w:p>
        </w:tc>
      </w:tr>
      <w:tr w:rsidR="00E138CA" w:rsidRPr="00696F69" w:rsidTr="00B91752">
        <w:trPr>
          <w:trHeight w:val="135"/>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Газопроводы горючих газов давления, МПа</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rPr>
          <w:trHeight w:val="135"/>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5.1</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низкого до 0,005</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3,8</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rPr>
          <w:trHeight w:val="135"/>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5.2</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среднего свыше 0,005 до 0,3</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4,8</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rPr>
          <w:trHeight w:val="220"/>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5.3</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высокого:</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rPr>
          <w:trHeight w:val="440"/>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5.3.1</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свыше 0,3 до 0,6</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7,8</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rPr>
          <w:trHeight w:val="440"/>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5.3.2</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свыше 0,6 до 1,2</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10,8</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p>
        </w:tc>
      </w:tr>
      <w:tr w:rsidR="00E138CA" w:rsidRPr="00696F69" w:rsidTr="00B91752">
        <w:trPr>
          <w:trHeight w:val="220"/>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Тепловые сети:</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rPr>
          <w:trHeight w:val="676"/>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6.1</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от наружной стенки канала, тоннеля</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rPr>
          <w:trHeight w:val="676"/>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6.2</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от оболочки бесканальной прокладки</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p>
        </w:tc>
      </w:tr>
      <w:tr w:rsidR="00E138CA" w:rsidRPr="00696F69" w:rsidTr="00B91752">
        <w:trPr>
          <w:trHeight w:val="660"/>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Кабели силовые всех напряжений и кабели связи</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0,6</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0,5</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3,2</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hyperlink r:id="rId29" w:history="1">
              <w:r w:rsidRPr="00BF6A07">
                <w:rPr>
                  <w:rStyle w:val="Hyperlink"/>
                  <w:lang w:eastAsia="en-US"/>
                </w:rPr>
                <w:t>*</w:t>
              </w:r>
            </w:hyperlink>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w:t>
            </w:r>
            <w:hyperlink r:id="rId30" w:history="1">
              <w:r w:rsidRPr="00BF6A07">
                <w:rPr>
                  <w:rStyle w:val="Hyperlink"/>
                  <w:lang w:eastAsia="en-US"/>
                </w:rPr>
                <w:t>*</w:t>
              </w:r>
            </w:hyperlink>
          </w:p>
        </w:tc>
      </w:tr>
      <w:tr w:rsidR="00E138CA" w:rsidRPr="00696F69" w:rsidTr="00B91752">
        <w:trPr>
          <w:trHeight w:val="443"/>
        </w:trPr>
        <w:tc>
          <w:tcPr>
            <w:tcW w:w="324"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w:t>
            </w:r>
          </w:p>
        </w:tc>
        <w:tc>
          <w:tcPr>
            <w:tcW w:w="801"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Каналы, коммуникационные тоннели</w:t>
            </w:r>
          </w:p>
        </w:tc>
        <w:tc>
          <w:tcPr>
            <w:tcW w:w="59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61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w:t>
            </w:r>
            <w:hyperlink r:id="rId31" w:history="1">
              <w:r w:rsidRPr="00BF6A07">
                <w:rPr>
                  <w:rStyle w:val="Hyperlink"/>
                  <w:lang w:eastAsia="en-US"/>
                </w:rPr>
                <w:t>*</w:t>
              </w:r>
            </w:hyperlink>
          </w:p>
        </w:tc>
      </w:tr>
    </w:tbl>
    <w:p w:rsidR="00E138CA" w:rsidRDefault="00E138CA" w:rsidP="00DB460E">
      <w:pPr>
        <w:sectPr w:rsidR="00E138CA" w:rsidSect="00B91752">
          <w:pgSz w:w="15840" w:h="12240" w:orient="landscape"/>
          <w:pgMar w:top="1134" w:right="567" w:bottom="1134" w:left="1418" w:header="720" w:footer="720" w:gutter="0"/>
          <w:cols w:space="720"/>
          <w:noEndnote/>
          <w:docGrid w:linePitch="326"/>
        </w:sectPr>
      </w:pPr>
    </w:p>
    <w:p w:rsidR="00E138CA" w:rsidRPr="003C5A22" w:rsidRDefault="00E138CA" w:rsidP="00DB460E">
      <w:r w:rsidRPr="003C5A22">
        <w:t>Примечание:</w:t>
      </w:r>
    </w:p>
    <w:p w:rsidR="00E138CA" w:rsidRPr="003C5A22" w:rsidRDefault="00E138CA" w:rsidP="00DB460E">
      <w:pPr>
        <w:pStyle w:val="001"/>
        <w:rPr>
          <w:sz w:val="22"/>
          <w:szCs w:val="22"/>
        </w:rPr>
      </w:pPr>
      <w:r w:rsidRPr="003C5A22">
        <w:rPr>
          <w:sz w:val="22"/>
          <w:szCs w:val="22"/>
        </w:rPr>
        <w:t>а) * относится только к</w:t>
      </w:r>
      <w:r>
        <w:rPr>
          <w:sz w:val="22"/>
          <w:szCs w:val="22"/>
        </w:rPr>
        <w:t xml:space="preserve"> расстояниям от силовых кабелей;</w:t>
      </w:r>
    </w:p>
    <w:p w:rsidR="00E138CA" w:rsidRPr="003C5A22" w:rsidRDefault="00E138CA" w:rsidP="00DB460E">
      <w:pPr>
        <w:pStyle w:val="001"/>
        <w:rPr>
          <w:sz w:val="22"/>
          <w:szCs w:val="22"/>
        </w:rPr>
      </w:pPr>
      <w:r w:rsidRPr="003C5A22">
        <w:rPr>
          <w:sz w:val="22"/>
          <w:szCs w:val="22"/>
        </w:rPr>
        <w:t>б) допускается предусматривать прокладку подземных инженерных сетей в пределах фундаментов опор и эстакад трубопроводов, контактной сети при условии выполнения мер, исключающих возможность повреждения сетей в случае осадки фундаментов, а также повреждения фундаментов при аварии на этих сетях. При размещении инженерных сетей, подлежащих прокладке с применением строительного водопонижения, расстояние их до зданий и сооружений следует устанавливать с учетом зоны возможного нарушения прочности грунтов оснований.</w:t>
      </w:r>
    </w:p>
    <w:p w:rsidR="00E138CA" w:rsidRPr="00696F69" w:rsidRDefault="00E138CA" w:rsidP="00DB460E">
      <w:pPr>
        <w:pStyle w:val="001"/>
      </w:pPr>
    </w:p>
    <w:p w:rsidR="00E138CA" w:rsidRPr="00696F69" w:rsidRDefault="00E138CA" w:rsidP="00DB460E">
      <w:pPr>
        <w:pStyle w:val="001"/>
      </w:pPr>
      <w:r w:rsidRPr="00696F69">
        <w:t xml:space="preserve">6.9.5. Расстояния по горизонтали (в свету) между соседними инженерными подземными сетями при их параллельном размещении следует принимать по таблице </w:t>
      </w:r>
      <w:r>
        <w:t>42</w:t>
      </w:r>
      <w:r w:rsidRPr="00696F69">
        <w:t xml:space="preserve">. </w:t>
      </w:r>
    </w:p>
    <w:p w:rsidR="00E138CA" w:rsidRPr="00696F69" w:rsidRDefault="00E138CA" w:rsidP="00DB460E">
      <w:pPr>
        <w:pStyle w:val="001"/>
        <w:sectPr w:rsidR="00E138CA" w:rsidRPr="00696F69" w:rsidSect="00B91752">
          <w:pgSz w:w="12240" w:h="15840"/>
          <w:pgMar w:top="1134" w:right="567" w:bottom="1134" w:left="1418" w:header="720" w:footer="720" w:gutter="0"/>
          <w:cols w:space="720"/>
          <w:noEndnote/>
          <w:docGrid w:linePitch="326"/>
        </w:sectPr>
      </w:pPr>
    </w:p>
    <w:p w:rsidR="00E138CA" w:rsidRPr="00696F69" w:rsidRDefault="00E138CA" w:rsidP="00DB460E">
      <w:pPr>
        <w:pStyle w:val="001"/>
        <w:jc w:val="right"/>
        <w:outlineLvl w:val="0"/>
      </w:pPr>
      <w:r w:rsidRPr="00696F69">
        <w:t xml:space="preserve">Таблица </w:t>
      </w:r>
      <w:r>
        <w:t>42</w:t>
      </w:r>
    </w:p>
    <w:tbl>
      <w:tblPr>
        <w:tblW w:w="493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9"/>
        <w:gridCol w:w="1261"/>
        <w:gridCol w:w="936"/>
        <w:gridCol w:w="1078"/>
        <w:gridCol w:w="1078"/>
        <w:gridCol w:w="739"/>
        <w:gridCol w:w="825"/>
        <w:gridCol w:w="478"/>
        <w:gridCol w:w="625"/>
        <w:gridCol w:w="845"/>
        <w:gridCol w:w="764"/>
        <w:gridCol w:w="867"/>
        <w:gridCol w:w="1153"/>
        <w:gridCol w:w="845"/>
        <w:gridCol w:w="1678"/>
      </w:tblGrid>
      <w:tr w:rsidR="00E138CA" w:rsidRPr="003C5A22" w:rsidTr="00B91752">
        <w:trPr>
          <w:trHeight w:val="197"/>
          <w:tblHeader/>
        </w:trPr>
        <w:tc>
          <w:tcPr>
            <w:tcW w:w="259" w:type="pct"/>
            <w:vMerge w:val="restart"/>
          </w:tcPr>
          <w:p w:rsidR="00E138CA" w:rsidRPr="00BF6A07" w:rsidRDefault="00E138CA" w:rsidP="00B91752">
            <w:pPr>
              <w:pStyle w:val="002"/>
              <w:rPr>
                <w:sz w:val="22"/>
                <w:szCs w:val="22"/>
                <w:lang w:eastAsia="en-US"/>
              </w:rPr>
            </w:pPr>
            <w:r w:rsidRPr="00BF6A07">
              <w:rPr>
                <w:sz w:val="22"/>
                <w:szCs w:val="22"/>
                <w:lang w:eastAsia="en-US"/>
              </w:rPr>
              <w:t>№ п/п</w:t>
            </w:r>
          </w:p>
        </w:tc>
        <w:tc>
          <w:tcPr>
            <w:tcW w:w="454" w:type="pct"/>
            <w:vMerge w:val="restart"/>
          </w:tcPr>
          <w:p w:rsidR="00E138CA" w:rsidRPr="00BF6A07" w:rsidRDefault="00E138CA" w:rsidP="00B91752">
            <w:pPr>
              <w:pStyle w:val="002"/>
              <w:rPr>
                <w:sz w:val="22"/>
                <w:szCs w:val="22"/>
                <w:lang w:eastAsia="en-US"/>
              </w:rPr>
            </w:pPr>
            <w:r w:rsidRPr="00BF6A07">
              <w:rPr>
                <w:sz w:val="22"/>
                <w:szCs w:val="22"/>
                <w:lang w:eastAsia="en-US"/>
              </w:rPr>
              <w:t>Инженерные сети</w:t>
            </w:r>
          </w:p>
        </w:tc>
        <w:tc>
          <w:tcPr>
            <w:tcW w:w="4287" w:type="pct"/>
            <w:gridSpan w:val="13"/>
          </w:tcPr>
          <w:p w:rsidR="00E138CA" w:rsidRPr="00BF6A07" w:rsidRDefault="00E138CA" w:rsidP="00B91752">
            <w:pPr>
              <w:pStyle w:val="002"/>
              <w:rPr>
                <w:sz w:val="22"/>
                <w:szCs w:val="22"/>
                <w:lang w:eastAsia="en-US"/>
              </w:rPr>
            </w:pPr>
            <w:r w:rsidRPr="00BF6A07">
              <w:rPr>
                <w:sz w:val="22"/>
                <w:szCs w:val="22"/>
                <w:lang w:eastAsia="en-US"/>
              </w:rPr>
              <w:t>Расстояние, м, по горизонтали (в свету) до</w:t>
            </w:r>
          </w:p>
        </w:tc>
      </w:tr>
      <w:tr w:rsidR="00E138CA" w:rsidRPr="003C5A22" w:rsidTr="00B91752">
        <w:trPr>
          <w:trHeight w:val="141"/>
          <w:tblHeader/>
        </w:trPr>
        <w:tc>
          <w:tcPr>
            <w:tcW w:w="259" w:type="pct"/>
            <w:vMerge/>
          </w:tcPr>
          <w:p w:rsidR="00E138CA" w:rsidRPr="00BF6A07" w:rsidRDefault="00E138CA" w:rsidP="00B91752">
            <w:pPr>
              <w:pStyle w:val="002"/>
              <w:rPr>
                <w:sz w:val="22"/>
                <w:szCs w:val="22"/>
                <w:lang w:eastAsia="en-US"/>
              </w:rPr>
            </w:pPr>
          </w:p>
        </w:tc>
        <w:tc>
          <w:tcPr>
            <w:tcW w:w="454" w:type="pct"/>
            <w:vMerge/>
          </w:tcPr>
          <w:p w:rsidR="00E138CA" w:rsidRPr="00BF6A07" w:rsidRDefault="00E138CA" w:rsidP="00B91752">
            <w:pPr>
              <w:pStyle w:val="002"/>
              <w:rPr>
                <w:sz w:val="22"/>
                <w:szCs w:val="22"/>
                <w:lang w:eastAsia="en-US"/>
              </w:rPr>
            </w:pPr>
          </w:p>
        </w:tc>
        <w:tc>
          <w:tcPr>
            <w:tcW w:w="337" w:type="pct"/>
            <w:vMerge w:val="restart"/>
          </w:tcPr>
          <w:p w:rsidR="00E138CA" w:rsidRPr="00BF6A07" w:rsidRDefault="00E138CA" w:rsidP="00B91752">
            <w:pPr>
              <w:pStyle w:val="002"/>
              <w:rPr>
                <w:sz w:val="22"/>
                <w:szCs w:val="22"/>
                <w:lang w:eastAsia="en-US"/>
              </w:rPr>
            </w:pPr>
            <w:r w:rsidRPr="00BF6A07">
              <w:rPr>
                <w:sz w:val="22"/>
                <w:szCs w:val="22"/>
                <w:lang w:eastAsia="en-US"/>
              </w:rPr>
              <w:t>водопровода</w:t>
            </w:r>
          </w:p>
        </w:tc>
        <w:tc>
          <w:tcPr>
            <w:tcW w:w="388" w:type="pct"/>
            <w:vMerge w:val="restart"/>
          </w:tcPr>
          <w:p w:rsidR="00E138CA" w:rsidRPr="00BF6A07" w:rsidRDefault="00E138CA" w:rsidP="00B91752">
            <w:pPr>
              <w:pStyle w:val="002"/>
              <w:rPr>
                <w:sz w:val="22"/>
                <w:szCs w:val="22"/>
                <w:lang w:eastAsia="en-US"/>
              </w:rPr>
            </w:pPr>
            <w:r w:rsidRPr="00BF6A07">
              <w:rPr>
                <w:sz w:val="22"/>
                <w:szCs w:val="22"/>
                <w:lang w:eastAsia="en-US"/>
              </w:rPr>
              <w:t>канализации бытовой</w:t>
            </w:r>
          </w:p>
        </w:tc>
        <w:tc>
          <w:tcPr>
            <w:tcW w:w="388" w:type="pct"/>
            <w:vMerge w:val="restart"/>
          </w:tcPr>
          <w:p w:rsidR="00E138CA" w:rsidRPr="00BF6A07" w:rsidRDefault="00E138CA" w:rsidP="00B91752">
            <w:pPr>
              <w:pStyle w:val="002"/>
              <w:rPr>
                <w:sz w:val="22"/>
                <w:szCs w:val="22"/>
                <w:lang w:eastAsia="en-US"/>
              </w:rPr>
            </w:pPr>
            <w:r w:rsidRPr="00BF6A07">
              <w:rPr>
                <w:sz w:val="22"/>
                <w:szCs w:val="22"/>
                <w:lang w:eastAsia="en-US"/>
              </w:rPr>
              <w:t>дренажа и дождевой канализации</w:t>
            </w:r>
          </w:p>
        </w:tc>
        <w:tc>
          <w:tcPr>
            <w:tcW w:w="960" w:type="pct"/>
            <w:gridSpan w:val="4"/>
          </w:tcPr>
          <w:p w:rsidR="00E138CA" w:rsidRPr="00BF6A07" w:rsidRDefault="00E138CA" w:rsidP="00B91752">
            <w:pPr>
              <w:pStyle w:val="002"/>
              <w:rPr>
                <w:sz w:val="22"/>
                <w:szCs w:val="22"/>
                <w:lang w:eastAsia="en-US"/>
              </w:rPr>
            </w:pPr>
            <w:r w:rsidRPr="00BF6A07">
              <w:rPr>
                <w:sz w:val="22"/>
                <w:szCs w:val="22"/>
                <w:lang w:eastAsia="en-US"/>
              </w:rPr>
              <w:t>газопроводов давления, МПА (кгс/скв.м)</w:t>
            </w:r>
          </w:p>
        </w:tc>
        <w:tc>
          <w:tcPr>
            <w:tcW w:w="304" w:type="pct"/>
            <w:vMerge w:val="restart"/>
          </w:tcPr>
          <w:p w:rsidR="00E138CA" w:rsidRPr="00BF6A07" w:rsidRDefault="00E138CA" w:rsidP="00B91752">
            <w:pPr>
              <w:pStyle w:val="002"/>
              <w:rPr>
                <w:sz w:val="22"/>
                <w:szCs w:val="22"/>
                <w:lang w:eastAsia="en-US"/>
              </w:rPr>
            </w:pPr>
            <w:r w:rsidRPr="00BF6A07">
              <w:rPr>
                <w:sz w:val="22"/>
                <w:szCs w:val="22"/>
                <w:lang w:eastAsia="en-US"/>
              </w:rPr>
              <w:t>кабелей силовых всех напряжений</w:t>
            </w:r>
          </w:p>
        </w:tc>
        <w:tc>
          <w:tcPr>
            <w:tcW w:w="275" w:type="pct"/>
            <w:vMerge w:val="restart"/>
          </w:tcPr>
          <w:p w:rsidR="00E138CA" w:rsidRPr="00BF6A07" w:rsidRDefault="00E138CA" w:rsidP="00B91752">
            <w:pPr>
              <w:pStyle w:val="002"/>
              <w:rPr>
                <w:sz w:val="22"/>
                <w:szCs w:val="22"/>
                <w:lang w:eastAsia="en-US"/>
              </w:rPr>
            </w:pPr>
            <w:r w:rsidRPr="00BF6A07">
              <w:rPr>
                <w:sz w:val="22"/>
                <w:szCs w:val="22"/>
                <w:lang w:eastAsia="en-US"/>
              </w:rPr>
              <w:t>кабелей связи</w:t>
            </w:r>
          </w:p>
        </w:tc>
        <w:tc>
          <w:tcPr>
            <w:tcW w:w="727" w:type="pct"/>
            <w:gridSpan w:val="2"/>
          </w:tcPr>
          <w:p w:rsidR="00E138CA" w:rsidRPr="00BF6A07" w:rsidRDefault="00E138CA" w:rsidP="00B91752">
            <w:pPr>
              <w:pStyle w:val="002"/>
              <w:rPr>
                <w:sz w:val="22"/>
                <w:szCs w:val="22"/>
                <w:lang w:eastAsia="en-US"/>
              </w:rPr>
            </w:pPr>
            <w:r w:rsidRPr="00BF6A07">
              <w:rPr>
                <w:sz w:val="22"/>
                <w:szCs w:val="22"/>
                <w:lang w:eastAsia="en-US"/>
              </w:rPr>
              <w:t>тепловых сетей</w:t>
            </w:r>
          </w:p>
        </w:tc>
        <w:tc>
          <w:tcPr>
            <w:tcW w:w="304" w:type="pct"/>
            <w:vMerge w:val="restart"/>
          </w:tcPr>
          <w:p w:rsidR="00E138CA" w:rsidRPr="00BF6A07" w:rsidRDefault="00E138CA" w:rsidP="00B91752">
            <w:pPr>
              <w:pStyle w:val="002"/>
              <w:rPr>
                <w:sz w:val="22"/>
                <w:szCs w:val="22"/>
                <w:lang w:eastAsia="en-US"/>
              </w:rPr>
            </w:pPr>
            <w:r w:rsidRPr="00BF6A07">
              <w:rPr>
                <w:sz w:val="22"/>
                <w:szCs w:val="22"/>
                <w:lang w:eastAsia="en-US"/>
              </w:rPr>
              <w:t>каналов, тоннелей</w:t>
            </w:r>
          </w:p>
        </w:tc>
        <w:tc>
          <w:tcPr>
            <w:tcW w:w="604" w:type="pct"/>
            <w:vMerge w:val="restart"/>
          </w:tcPr>
          <w:p w:rsidR="00E138CA" w:rsidRPr="00BF6A07" w:rsidRDefault="00E138CA" w:rsidP="00B91752">
            <w:pPr>
              <w:pStyle w:val="002"/>
              <w:rPr>
                <w:sz w:val="22"/>
                <w:szCs w:val="22"/>
                <w:lang w:eastAsia="en-US"/>
              </w:rPr>
            </w:pPr>
            <w:r w:rsidRPr="00BF6A07">
              <w:rPr>
                <w:sz w:val="22"/>
                <w:szCs w:val="22"/>
                <w:lang w:eastAsia="en-US"/>
              </w:rPr>
              <w:t>наружных пневмомусоропроводов</w:t>
            </w:r>
          </w:p>
        </w:tc>
      </w:tr>
      <w:tr w:rsidR="00E138CA" w:rsidRPr="003C5A22" w:rsidTr="00B91752">
        <w:trPr>
          <w:trHeight w:val="141"/>
          <w:tblHeader/>
        </w:trPr>
        <w:tc>
          <w:tcPr>
            <w:tcW w:w="259" w:type="pct"/>
            <w:vMerge/>
          </w:tcPr>
          <w:p w:rsidR="00E138CA" w:rsidRPr="00BF6A07" w:rsidRDefault="00E138CA" w:rsidP="00B91752">
            <w:pPr>
              <w:pStyle w:val="002"/>
              <w:rPr>
                <w:sz w:val="22"/>
                <w:szCs w:val="22"/>
                <w:lang w:eastAsia="en-US"/>
              </w:rPr>
            </w:pPr>
          </w:p>
        </w:tc>
        <w:tc>
          <w:tcPr>
            <w:tcW w:w="454" w:type="pct"/>
            <w:vMerge/>
          </w:tcPr>
          <w:p w:rsidR="00E138CA" w:rsidRPr="00BF6A07" w:rsidRDefault="00E138CA" w:rsidP="00B91752">
            <w:pPr>
              <w:pStyle w:val="002"/>
              <w:rPr>
                <w:sz w:val="22"/>
                <w:szCs w:val="22"/>
                <w:lang w:eastAsia="en-US"/>
              </w:rPr>
            </w:pPr>
          </w:p>
        </w:tc>
        <w:tc>
          <w:tcPr>
            <w:tcW w:w="337" w:type="pct"/>
            <w:vMerge/>
          </w:tcPr>
          <w:p w:rsidR="00E138CA" w:rsidRPr="00BF6A07" w:rsidRDefault="00E138CA" w:rsidP="00B91752">
            <w:pPr>
              <w:pStyle w:val="002"/>
              <w:rPr>
                <w:sz w:val="22"/>
                <w:szCs w:val="22"/>
                <w:lang w:eastAsia="en-US"/>
              </w:rPr>
            </w:pPr>
          </w:p>
        </w:tc>
        <w:tc>
          <w:tcPr>
            <w:tcW w:w="388" w:type="pct"/>
            <w:vMerge/>
          </w:tcPr>
          <w:p w:rsidR="00E138CA" w:rsidRPr="00BF6A07" w:rsidRDefault="00E138CA" w:rsidP="00B91752">
            <w:pPr>
              <w:pStyle w:val="002"/>
              <w:rPr>
                <w:sz w:val="22"/>
                <w:szCs w:val="22"/>
                <w:lang w:eastAsia="en-US"/>
              </w:rPr>
            </w:pPr>
          </w:p>
        </w:tc>
        <w:tc>
          <w:tcPr>
            <w:tcW w:w="388" w:type="pct"/>
            <w:vMerge/>
          </w:tcPr>
          <w:p w:rsidR="00E138CA" w:rsidRPr="00BF6A07" w:rsidRDefault="00E138CA" w:rsidP="00B91752">
            <w:pPr>
              <w:pStyle w:val="002"/>
              <w:rPr>
                <w:sz w:val="22"/>
                <w:szCs w:val="22"/>
                <w:lang w:eastAsia="en-US"/>
              </w:rPr>
            </w:pPr>
          </w:p>
        </w:tc>
        <w:tc>
          <w:tcPr>
            <w:tcW w:w="266" w:type="pct"/>
            <w:vMerge w:val="restart"/>
          </w:tcPr>
          <w:p w:rsidR="00E138CA" w:rsidRPr="00BF6A07" w:rsidRDefault="00E138CA" w:rsidP="00B91752">
            <w:pPr>
              <w:pStyle w:val="002"/>
              <w:rPr>
                <w:sz w:val="22"/>
                <w:szCs w:val="22"/>
                <w:lang w:eastAsia="en-US"/>
              </w:rPr>
            </w:pPr>
            <w:r w:rsidRPr="00BF6A07">
              <w:rPr>
                <w:sz w:val="22"/>
                <w:szCs w:val="22"/>
                <w:lang w:eastAsia="en-US"/>
              </w:rPr>
              <w:t>низкого до 0,005</w:t>
            </w:r>
          </w:p>
        </w:tc>
        <w:tc>
          <w:tcPr>
            <w:tcW w:w="297" w:type="pct"/>
            <w:vMerge w:val="restart"/>
          </w:tcPr>
          <w:p w:rsidR="00E138CA" w:rsidRPr="00BF6A07" w:rsidRDefault="00E138CA" w:rsidP="00B91752">
            <w:pPr>
              <w:pStyle w:val="002"/>
              <w:rPr>
                <w:sz w:val="22"/>
                <w:szCs w:val="22"/>
                <w:lang w:eastAsia="en-US"/>
              </w:rPr>
            </w:pPr>
            <w:r w:rsidRPr="00BF6A07">
              <w:rPr>
                <w:sz w:val="22"/>
                <w:szCs w:val="22"/>
                <w:lang w:eastAsia="en-US"/>
              </w:rPr>
              <w:t>среднего св. 0,005 до 0,3</w:t>
            </w:r>
          </w:p>
        </w:tc>
        <w:tc>
          <w:tcPr>
            <w:tcW w:w="397" w:type="pct"/>
            <w:gridSpan w:val="2"/>
          </w:tcPr>
          <w:p w:rsidR="00E138CA" w:rsidRPr="00BF6A07" w:rsidRDefault="00E138CA" w:rsidP="00B91752">
            <w:pPr>
              <w:pStyle w:val="002"/>
              <w:rPr>
                <w:sz w:val="22"/>
                <w:szCs w:val="22"/>
                <w:lang w:eastAsia="en-US"/>
              </w:rPr>
            </w:pPr>
            <w:r w:rsidRPr="00BF6A07">
              <w:rPr>
                <w:sz w:val="22"/>
                <w:szCs w:val="22"/>
                <w:lang w:eastAsia="en-US"/>
              </w:rPr>
              <w:t>высокого</w:t>
            </w:r>
          </w:p>
        </w:tc>
        <w:tc>
          <w:tcPr>
            <w:tcW w:w="304" w:type="pct"/>
            <w:vMerge/>
          </w:tcPr>
          <w:p w:rsidR="00E138CA" w:rsidRPr="00BF6A07" w:rsidRDefault="00E138CA" w:rsidP="00B91752">
            <w:pPr>
              <w:pStyle w:val="002"/>
              <w:rPr>
                <w:sz w:val="22"/>
                <w:szCs w:val="22"/>
                <w:lang w:eastAsia="en-US"/>
              </w:rPr>
            </w:pPr>
          </w:p>
        </w:tc>
        <w:tc>
          <w:tcPr>
            <w:tcW w:w="275" w:type="pct"/>
            <w:vMerge/>
          </w:tcPr>
          <w:p w:rsidR="00E138CA" w:rsidRPr="00BF6A07" w:rsidRDefault="00E138CA" w:rsidP="00B91752">
            <w:pPr>
              <w:pStyle w:val="002"/>
              <w:rPr>
                <w:sz w:val="22"/>
                <w:szCs w:val="22"/>
                <w:lang w:eastAsia="en-US"/>
              </w:rPr>
            </w:pPr>
          </w:p>
        </w:tc>
        <w:tc>
          <w:tcPr>
            <w:tcW w:w="312" w:type="pct"/>
            <w:vMerge w:val="restart"/>
          </w:tcPr>
          <w:p w:rsidR="00E138CA" w:rsidRPr="00BF6A07" w:rsidRDefault="00E138CA" w:rsidP="00B91752">
            <w:pPr>
              <w:pStyle w:val="002"/>
              <w:rPr>
                <w:sz w:val="22"/>
                <w:szCs w:val="22"/>
                <w:lang w:eastAsia="en-US"/>
              </w:rPr>
            </w:pPr>
            <w:r w:rsidRPr="00BF6A07">
              <w:rPr>
                <w:sz w:val="22"/>
                <w:szCs w:val="22"/>
                <w:lang w:eastAsia="en-US"/>
              </w:rPr>
              <w:t>наружная стенка канала, тоннеля</w:t>
            </w:r>
          </w:p>
        </w:tc>
        <w:tc>
          <w:tcPr>
            <w:tcW w:w="415" w:type="pct"/>
            <w:vMerge w:val="restart"/>
          </w:tcPr>
          <w:p w:rsidR="00E138CA" w:rsidRPr="00BF6A07" w:rsidRDefault="00E138CA" w:rsidP="00B91752">
            <w:pPr>
              <w:pStyle w:val="002"/>
              <w:rPr>
                <w:sz w:val="22"/>
                <w:szCs w:val="22"/>
                <w:lang w:eastAsia="en-US"/>
              </w:rPr>
            </w:pPr>
            <w:r w:rsidRPr="00BF6A07">
              <w:rPr>
                <w:sz w:val="22"/>
                <w:szCs w:val="22"/>
                <w:lang w:eastAsia="en-US"/>
              </w:rPr>
              <w:t>оболочка бесканальной прокладки</w:t>
            </w:r>
          </w:p>
        </w:tc>
        <w:tc>
          <w:tcPr>
            <w:tcW w:w="304" w:type="pct"/>
            <w:vMerge/>
          </w:tcPr>
          <w:p w:rsidR="00E138CA" w:rsidRPr="00BF6A07" w:rsidRDefault="00E138CA" w:rsidP="00B91752">
            <w:pPr>
              <w:pStyle w:val="002"/>
              <w:rPr>
                <w:sz w:val="22"/>
                <w:szCs w:val="22"/>
                <w:lang w:eastAsia="en-US"/>
              </w:rPr>
            </w:pPr>
          </w:p>
        </w:tc>
        <w:tc>
          <w:tcPr>
            <w:tcW w:w="604" w:type="pct"/>
            <w:vMerge/>
          </w:tcPr>
          <w:p w:rsidR="00E138CA" w:rsidRPr="00BF6A07" w:rsidRDefault="00E138CA" w:rsidP="00B91752">
            <w:pPr>
              <w:pStyle w:val="002"/>
              <w:rPr>
                <w:sz w:val="22"/>
                <w:szCs w:val="22"/>
                <w:lang w:eastAsia="en-US"/>
              </w:rPr>
            </w:pPr>
          </w:p>
        </w:tc>
      </w:tr>
      <w:tr w:rsidR="00E138CA" w:rsidRPr="003C5A22" w:rsidTr="00B91752">
        <w:trPr>
          <w:trHeight w:val="141"/>
          <w:tblHeader/>
        </w:trPr>
        <w:tc>
          <w:tcPr>
            <w:tcW w:w="259" w:type="pct"/>
            <w:vMerge/>
          </w:tcPr>
          <w:p w:rsidR="00E138CA" w:rsidRPr="00BF6A07" w:rsidRDefault="00E138CA" w:rsidP="00B91752">
            <w:pPr>
              <w:pStyle w:val="002"/>
              <w:rPr>
                <w:sz w:val="22"/>
                <w:szCs w:val="22"/>
                <w:lang w:eastAsia="en-US"/>
              </w:rPr>
            </w:pPr>
          </w:p>
        </w:tc>
        <w:tc>
          <w:tcPr>
            <w:tcW w:w="454" w:type="pct"/>
            <w:vMerge/>
          </w:tcPr>
          <w:p w:rsidR="00E138CA" w:rsidRPr="00BF6A07" w:rsidRDefault="00E138CA" w:rsidP="00B91752">
            <w:pPr>
              <w:pStyle w:val="002"/>
              <w:rPr>
                <w:sz w:val="22"/>
                <w:szCs w:val="22"/>
                <w:lang w:eastAsia="en-US"/>
              </w:rPr>
            </w:pPr>
          </w:p>
        </w:tc>
        <w:tc>
          <w:tcPr>
            <w:tcW w:w="337" w:type="pct"/>
            <w:vMerge/>
          </w:tcPr>
          <w:p w:rsidR="00E138CA" w:rsidRPr="00BF6A07" w:rsidRDefault="00E138CA" w:rsidP="00B91752">
            <w:pPr>
              <w:pStyle w:val="002"/>
              <w:rPr>
                <w:sz w:val="22"/>
                <w:szCs w:val="22"/>
                <w:lang w:eastAsia="en-US"/>
              </w:rPr>
            </w:pPr>
          </w:p>
        </w:tc>
        <w:tc>
          <w:tcPr>
            <w:tcW w:w="388" w:type="pct"/>
            <w:vMerge/>
          </w:tcPr>
          <w:p w:rsidR="00E138CA" w:rsidRPr="00BF6A07" w:rsidRDefault="00E138CA" w:rsidP="00B91752">
            <w:pPr>
              <w:pStyle w:val="002"/>
              <w:rPr>
                <w:sz w:val="22"/>
                <w:szCs w:val="22"/>
                <w:lang w:eastAsia="en-US"/>
              </w:rPr>
            </w:pPr>
          </w:p>
        </w:tc>
        <w:tc>
          <w:tcPr>
            <w:tcW w:w="388" w:type="pct"/>
            <w:vMerge/>
          </w:tcPr>
          <w:p w:rsidR="00E138CA" w:rsidRPr="00BF6A07" w:rsidRDefault="00E138CA" w:rsidP="00B91752">
            <w:pPr>
              <w:pStyle w:val="002"/>
              <w:rPr>
                <w:sz w:val="22"/>
                <w:szCs w:val="22"/>
                <w:lang w:eastAsia="en-US"/>
              </w:rPr>
            </w:pPr>
          </w:p>
        </w:tc>
        <w:tc>
          <w:tcPr>
            <w:tcW w:w="266" w:type="pct"/>
            <w:vMerge/>
          </w:tcPr>
          <w:p w:rsidR="00E138CA" w:rsidRPr="00BF6A07" w:rsidRDefault="00E138CA" w:rsidP="00B91752">
            <w:pPr>
              <w:pStyle w:val="002"/>
              <w:rPr>
                <w:sz w:val="22"/>
                <w:szCs w:val="22"/>
                <w:lang w:eastAsia="en-US"/>
              </w:rPr>
            </w:pPr>
          </w:p>
        </w:tc>
        <w:tc>
          <w:tcPr>
            <w:tcW w:w="297" w:type="pct"/>
            <w:vMerge/>
          </w:tcPr>
          <w:p w:rsidR="00E138CA" w:rsidRPr="00BF6A07" w:rsidRDefault="00E138CA" w:rsidP="00B91752">
            <w:pPr>
              <w:pStyle w:val="002"/>
              <w:rPr>
                <w:sz w:val="22"/>
                <w:szCs w:val="22"/>
                <w:lang w:eastAsia="en-US"/>
              </w:rPr>
            </w:pPr>
          </w:p>
        </w:tc>
        <w:tc>
          <w:tcPr>
            <w:tcW w:w="172" w:type="pct"/>
          </w:tcPr>
          <w:p w:rsidR="00E138CA" w:rsidRPr="00BF6A07" w:rsidRDefault="00E138CA" w:rsidP="00B91752">
            <w:pPr>
              <w:pStyle w:val="002"/>
              <w:rPr>
                <w:sz w:val="22"/>
                <w:szCs w:val="22"/>
                <w:lang w:eastAsia="en-US"/>
              </w:rPr>
            </w:pPr>
            <w:r w:rsidRPr="00BF6A07">
              <w:rPr>
                <w:sz w:val="22"/>
                <w:szCs w:val="22"/>
                <w:lang w:eastAsia="en-US"/>
              </w:rPr>
              <w:t>св. 0,3 до 0,6</w:t>
            </w:r>
          </w:p>
        </w:tc>
        <w:tc>
          <w:tcPr>
            <w:tcW w:w="225" w:type="pct"/>
          </w:tcPr>
          <w:p w:rsidR="00E138CA" w:rsidRPr="00BF6A07" w:rsidRDefault="00E138CA" w:rsidP="00B91752">
            <w:pPr>
              <w:pStyle w:val="002"/>
              <w:rPr>
                <w:sz w:val="22"/>
                <w:szCs w:val="22"/>
                <w:lang w:eastAsia="en-US"/>
              </w:rPr>
            </w:pPr>
            <w:r w:rsidRPr="00BF6A07">
              <w:rPr>
                <w:sz w:val="22"/>
                <w:szCs w:val="22"/>
                <w:lang w:eastAsia="en-US"/>
              </w:rPr>
              <w:t>св. 0,6 до 1,2</w:t>
            </w:r>
          </w:p>
        </w:tc>
        <w:tc>
          <w:tcPr>
            <w:tcW w:w="304" w:type="pct"/>
            <w:vMerge/>
          </w:tcPr>
          <w:p w:rsidR="00E138CA" w:rsidRPr="00BF6A07" w:rsidRDefault="00E138CA" w:rsidP="00B91752">
            <w:pPr>
              <w:pStyle w:val="002"/>
              <w:rPr>
                <w:sz w:val="22"/>
                <w:szCs w:val="22"/>
                <w:lang w:eastAsia="en-US"/>
              </w:rPr>
            </w:pPr>
          </w:p>
        </w:tc>
        <w:tc>
          <w:tcPr>
            <w:tcW w:w="275" w:type="pct"/>
            <w:vMerge/>
          </w:tcPr>
          <w:p w:rsidR="00E138CA" w:rsidRPr="00BF6A07" w:rsidRDefault="00E138CA" w:rsidP="00B91752">
            <w:pPr>
              <w:pStyle w:val="002"/>
              <w:rPr>
                <w:sz w:val="22"/>
                <w:szCs w:val="22"/>
                <w:lang w:eastAsia="en-US"/>
              </w:rPr>
            </w:pPr>
          </w:p>
        </w:tc>
        <w:tc>
          <w:tcPr>
            <w:tcW w:w="312" w:type="pct"/>
            <w:vMerge/>
          </w:tcPr>
          <w:p w:rsidR="00E138CA" w:rsidRPr="00BF6A07" w:rsidRDefault="00E138CA" w:rsidP="00B91752">
            <w:pPr>
              <w:pStyle w:val="002"/>
              <w:rPr>
                <w:sz w:val="22"/>
                <w:szCs w:val="22"/>
                <w:lang w:eastAsia="en-US"/>
              </w:rPr>
            </w:pPr>
          </w:p>
        </w:tc>
        <w:tc>
          <w:tcPr>
            <w:tcW w:w="415" w:type="pct"/>
            <w:vMerge/>
          </w:tcPr>
          <w:p w:rsidR="00E138CA" w:rsidRPr="00BF6A07" w:rsidRDefault="00E138CA" w:rsidP="00B91752">
            <w:pPr>
              <w:pStyle w:val="002"/>
              <w:rPr>
                <w:sz w:val="22"/>
                <w:szCs w:val="22"/>
                <w:lang w:eastAsia="en-US"/>
              </w:rPr>
            </w:pPr>
          </w:p>
        </w:tc>
        <w:tc>
          <w:tcPr>
            <w:tcW w:w="304" w:type="pct"/>
            <w:vMerge/>
          </w:tcPr>
          <w:p w:rsidR="00E138CA" w:rsidRPr="00BF6A07" w:rsidRDefault="00E138CA" w:rsidP="00B91752">
            <w:pPr>
              <w:pStyle w:val="002"/>
              <w:rPr>
                <w:sz w:val="22"/>
                <w:szCs w:val="22"/>
                <w:lang w:eastAsia="en-US"/>
              </w:rPr>
            </w:pPr>
          </w:p>
        </w:tc>
        <w:tc>
          <w:tcPr>
            <w:tcW w:w="604" w:type="pct"/>
            <w:vMerge/>
          </w:tcPr>
          <w:p w:rsidR="00E138CA" w:rsidRPr="00BF6A07" w:rsidRDefault="00E138CA" w:rsidP="00B91752">
            <w:pPr>
              <w:pStyle w:val="002"/>
              <w:rPr>
                <w:sz w:val="22"/>
                <w:szCs w:val="22"/>
                <w:lang w:eastAsia="en-US"/>
              </w:rPr>
            </w:pPr>
          </w:p>
        </w:tc>
      </w:tr>
      <w:tr w:rsidR="00E138CA" w:rsidRPr="003C5A22" w:rsidTr="00B91752">
        <w:trPr>
          <w:trHeight w:val="197"/>
        </w:trPr>
        <w:tc>
          <w:tcPr>
            <w:tcW w:w="259" w:type="pct"/>
          </w:tcPr>
          <w:p w:rsidR="00E138CA" w:rsidRPr="00BF6A07" w:rsidRDefault="00E138CA" w:rsidP="00B91752">
            <w:pPr>
              <w:pStyle w:val="002"/>
              <w:rPr>
                <w:sz w:val="22"/>
                <w:szCs w:val="22"/>
                <w:lang w:eastAsia="en-US"/>
              </w:rPr>
            </w:pPr>
            <w:r w:rsidRPr="00BF6A07">
              <w:rPr>
                <w:sz w:val="22"/>
                <w:szCs w:val="22"/>
                <w:lang w:eastAsia="en-US"/>
              </w:rPr>
              <w:t>1</w:t>
            </w:r>
          </w:p>
        </w:tc>
        <w:tc>
          <w:tcPr>
            <w:tcW w:w="454" w:type="pct"/>
          </w:tcPr>
          <w:p w:rsidR="00E138CA" w:rsidRPr="00BF6A07" w:rsidRDefault="00E138CA" w:rsidP="00B91752">
            <w:pPr>
              <w:pStyle w:val="002"/>
              <w:rPr>
                <w:sz w:val="22"/>
                <w:szCs w:val="22"/>
                <w:lang w:eastAsia="en-US"/>
              </w:rPr>
            </w:pPr>
            <w:r w:rsidRPr="00BF6A07">
              <w:rPr>
                <w:sz w:val="22"/>
                <w:szCs w:val="22"/>
                <w:lang w:eastAsia="en-US"/>
              </w:rPr>
              <w:t>2</w:t>
            </w:r>
          </w:p>
        </w:tc>
        <w:tc>
          <w:tcPr>
            <w:tcW w:w="337" w:type="pct"/>
          </w:tcPr>
          <w:p w:rsidR="00E138CA" w:rsidRPr="00BF6A07" w:rsidRDefault="00E138CA" w:rsidP="00B91752">
            <w:pPr>
              <w:pStyle w:val="002"/>
              <w:rPr>
                <w:sz w:val="22"/>
                <w:szCs w:val="22"/>
                <w:lang w:eastAsia="en-US"/>
              </w:rPr>
            </w:pPr>
            <w:r w:rsidRPr="00BF6A07">
              <w:rPr>
                <w:sz w:val="22"/>
                <w:szCs w:val="22"/>
                <w:lang w:eastAsia="en-US"/>
              </w:rPr>
              <w:t>3</w:t>
            </w:r>
          </w:p>
        </w:tc>
        <w:tc>
          <w:tcPr>
            <w:tcW w:w="388" w:type="pct"/>
          </w:tcPr>
          <w:p w:rsidR="00E138CA" w:rsidRPr="00BF6A07" w:rsidRDefault="00E138CA" w:rsidP="00B91752">
            <w:pPr>
              <w:pStyle w:val="002"/>
              <w:rPr>
                <w:sz w:val="22"/>
                <w:szCs w:val="22"/>
                <w:lang w:eastAsia="en-US"/>
              </w:rPr>
            </w:pPr>
            <w:r w:rsidRPr="00BF6A07">
              <w:rPr>
                <w:sz w:val="22"/>
                <w:szCs w:val="22"/>
                <w:lang w:eastAsia="en-US"/>
              </w:rPr>
              <w:t>4</w:t>
            </w:r>
          </w:p>
        </w:tc>
        <w:tc>
          <w:tcPr>
            <w:tcW w:w="388" w:type="pct"/>
          </w:tcPr>
          <w:p w:rsidR="00E138CA" w:rsidRPr="00BF6A07" w:rsidRDefault="00E138CA" w:rsidP="00B91752">
            <w:pPr>
              <w:pStyle w:val="002"/>
              <w:rPr>
                <w:sz w:val="22"/>
                <w:szCs w:val="22"/>
                <w:lang w:eastAsia="en-US"/>
              </w:rPr>
            </w:pPr>
            <w:r w:rsidRPr="00BF6A07">
              <w:rPr>
                <w:sz w:val="22"/>
                <w:szCs w:val="22"/>
                <w:lang w:eastAsia="en-US"/>
              </w:rPr>
              <w:t>5</w:t>
            </w:r>
          </w:p>
        </w:tc>
        <w:tc>
          <w:tcPr>
            <w:tcW w:w="266" w:type="pct"/>
          </w:tcPr>
          <w:p w:rsidR="00E138CA" w:rsidRPr="00BF6A07" w:rsidRDefault="00E138CA" w:rsidP="00B91752">
            <w:pPr>
              <w:pStyle w:val="002"/>
              <w:rPr>
                <w:sz w:val="22"/>
                <w:szCs w:val="22"/>
                <w:lang w:eastAsia="en-US"/>
              </w:rPr>
            </w:pPr>
            <w:r w:rsidRPr="00BF6A07">
              <w:rPr>
                <w:sz w:val="22"/>
                <w:szCs w:val="22"/>
                <w:lang w:eastAsia="en-US"/>
              </w:rPr>
              <w:t>6</w:t>
            </w:r>
          </w:p>
        </w:tc>
        <w:tc>
          <w:tcPr>
            <w:tcW w:w="297" w:type="pct"/>
          </w:tcPr>
          <w:p w:rsidR="00E138CA" w:rsidRPr="00BF6A07" w:rsidRDefault="00E138CA" w:rsidP="00B91752">
            <w:pPr>
              <w:pStyle w:val="002"/>
              <w:rPr>
                <w:sz w:val="22"/>
                <w:szCs w:val="22"/>
                <w:lang w:eastAsia="en-US"/>
              </w:rPr>
            </w:pPr>
            <w:r w:rsidRPr="00BF6A07">
              <w:rPr>
                <w:sz w:val="22"/>
                <w:szCs w:val="22"/>
                <w:lang w:eastAsia="en-US"/>
              </w:rPr>
              <w:t>7</w:t>
            </w:r>
          </w:p>
        </w:tc>
        <w:tc>
          <w:tcPr>
            <w:tcW w:w="172" w:type="pct"/>
          </w:tcPr>
          <w:p w:rsidR="00E138CA" w:rsidRPr="00BF6A07" w:rsidRDefault="00E138CA" w:rsidP="00B91752">
            <w:pPr>
              <w:pStyle w:val="002"/>
              <w:rPr>
                <w:sz w:val="22"/>
                <w:szCs w:val="22"/>
                <w:lang w:eastAsia="en-US"/>
              </w:rPr>
            </w:pPr>
            <w:r w:rsidRPr="00BF6A07">
              <w:rPr>
                <w:sz w:val="22"/>
                <w:szCs w:val="22"/>
                <w:lang w:eastAsia="en-US"/>
              </w:rPr>
              <w:t>8</w:t>
            </w:r>
          </w:p>
        </w:tc>
        <w:tc>
          <w:tcPr>
            <w:tcW w:w="225" w:type="pct"/>
          </w:tcPr>
          <w:p w:rsidR="00E138CA" w:rsidRPr="00BF6A07" w:rsidRDefault="00E138CA" w:rsidP="00B91752">
            <w:pPr>
              <w:pStyle w:val="002"/>
              <w:rPr>
                <w:sz w:val="22"/>
                <w:szCs w:val="22"/>
                <w:lang w:eastAsia="en-US"/>
              </w:rPr>
            </w:pPr>
            <w:r w:rsidRPr="00BF6A07">
              <w:rPr>
                <w:sz w:val="22"/>
                <w:szCs w:val="22"/>
                <w:lang w:eastAsia="en-US"/>
              </w:rPr>
              <w:t>9</w:t>
            </w:r>
          </w:p>
        </w:tc>
        <w:tc>
          <w:tcPr>
            <w:tcW w:w="304" w:type="pct"/>
          </w:tcPr>
          <w:p w:rsidR="00E138CA" w:rsidRPr="00BF6A07" w:rsidRDefault="00E138CA" w:rsidP="00B91752">
            <w:pPr>
              <w:pStyle w:val="002"/>
              <w:rPr>
                <w:sz w:val="22"/>
                <w:szCs w:val="22"/>
                <w:lang w:eastAsia="en-US"/>
              </w:rPr>
            </w:pPr>
            <w:r w:rsidRPr="00BF6A07">
              <w:rPr>
                <w:sz w:val="22"/>
                <w:szCs w:val="22"/>
                <w:lang w:eastAsia="en-US"/>
              </w:rPr>
              <w:t>10</w:t>
            </w:r>
          </w:p>
        </w:tc>
        <w:tc>
          <w:tcPr>
            <w:tcW w:w="275" w:type="pct"/>
          </w:tcPr>
          <w:p w:rsidR="00E138CA" w:rsidRPr="00BF6A07" w:rsidRDefault="00E138CA" w:rsidP="00B91752">
            <w:pPr>
              <w:pStyle w:val="002"/>
              <w:rPr>
                <w:sz w:val="22"/>
                <w:szCs w:val="22"/>
                <w:lang w:eastAsia="en-US"/>
              </w:rPr>
            </w:pPr>
            <w:r w:rsidRPr="00BF6A07">
              <w:rPr>
                <w:sz w:val="22"/>
                <w:szCs w:val="22"/>
                <w:lang w:eastAsia="en-US"/>
              </w:rPr>
              <w:t>11</w:t>
            </w:r>
          </w:p>
        </w:tc>
        <w:tc>
          <w:tcPr>
            <w:tcW w:w="312" w:type="pct"/>
          </w:tcPr>
          <w:p w:rsidR="00E138CA" w:rsidRPr="00BF6A07" w:rsidRDefault="00E138CA" w:rsidP="00B91752">
            <w:pPr>
              <w:pStyle w:val="002"/>
              <w:rPr>
                <w:sz w:val="22"/>
                <w:szCs w:val="22"/>
                <w:lang w:eastAsia="en-US"/>
              </w:rPr>
            </w:pPr>
            <w:r w:rsidRPr="00BF6A07">
              <w:rPr>
                <w:sz w:val="22"/>
                <w:szCs w:val="22"/>
                <w:lang w:eastAsia="en-US"/>
              </w:rPr>
              <w:t>12</w:t>
            </w:r>
          </w:p>
        </w:tc>
        <w:tc>
          <w:tcPr>
            <w:tcW w:w="415" w:type="pct"/>
          </w:tcPr>
          <w:p w:rsidR="00E138CA" w:rsidRPr="00BF6A07" w:rsidRDefault="00E138CA" w:rsidP="00B91752">
            <w:pPr>
              <w:pStyle w:val="002"/>
              <w:rPr>
                <w:sz w:val="22"/>
                <w:szCs w:val="22"/>
                <w:lang w:eastAsia="en-US"/>
              </w:rPr>
            </w:pPr>
            <w:r w:rsidRPr="00BF6A07">
              <w:rPr>
                <w:sz w:val="22"/>
                <w:szCs w:val="22"/>
                <w:lang w:eastAsia="en-US"/>
              </w:rPr>
              <w:t>13</w:t>
            </w:r>
          </w:p>
        </w:tc>
        <w:tc>
          <w:tcPr>
            <w:tcW w:w="304" w:type="pct"/>
          </w:tcPr>
          <w:p w:rsidR="00E138CA" w:rsidRPr="00BF6A07" w:rsidRDefault="00E138CA" w:rsidP="00B91752">
            <w:pPr>
              <w:pStyle w:val="002"/>
              <w:rPr>
                <w:sz w:val="22"/>
                <w:szCs w:val="22"/>
                <w:lang w:eastAsia="en-US"/>
              </w:rPr>
            </w:pPr>
            <w:r w:rsidRPr="00BF6A07">
              <w:rPr>
                <w:sz w:val="22"/>
                <w:szCs w:val="22"/>
                <w:lang w:eastAsia="en-US"/>
              </w:rPr>
              <w:t>14</w:t>
            </w:r>
          </w:p>
        </w:tc>
        <w:tc>
          <w:tcPr>
            <w:tcW w:w="604" w:type="pct"/>
          </w:tcPr>
          <w:p w:rsidR="00E138CA" w:rsidRPr="00BF6A07" w:rsidRDefault="00E138CA" w:rsidP="00B91752">
            <w:pPr>
              <w:pStyle w:val="002"/>
              <w:rPr>
                <w:sz w:val="22"/>
                <w:szCs w:val="22"/>
                <w:lang w:eastAsia="en-US"/>
              </w:rPr>
            </w:pPr>
            <w:r w:rsidRPr="00BF6A07">
              <w:rPr>
                <w:sz w:val="22"/>
                <w:szCs w:val="22"/>
                <w:lang w:eastAsia="en-US"/>
              </w:rPr>
              <w:t>15</w:t>
            </w:r>
          </w:p>
        </w:tc>
      </w:tr>
      <w:tr w:rsidR="00E138CA" w:rsidRPr="003C5A22" w:rsidTr="00B91752">
        <w:trPr>
          <w:trHeight w:val="197"/>
        </w:trPr>
        <w:tc>
          <w:tcPr>
            <w:tcW w:w="259" w:type="pct"/>
          </w:tcPr>
          <w:p w:rsidR="00E138CA" w:rsidRPr="00BF6A07" w:rsidRDefault="00E138CA" w:rsidP="00B91752">
            <w:pPr>
              <w:pStyle w:val="002"/>
              <w:rPr>
                <w:sz w:val="22"/>
                <w:szCs w:val="22"/>
                <w:lang w:eastAsia="en-US"/>
              </w:rPr>
            </w:pPr>
            <w:r w:rsidRPr="00BF6A07">
              <w:rPr>
                <w:sz w:val="22"/>
                <w:szCs w:val="22"/>
                <w:lang w:eastAsia="en-US"/>
              </w:rPr>
              <w:t>1</w:t>
            </w:r>
          </w:p>
        </w:tc>
        <w:tc>
          <w:tcPr>
            <w:tcW w:w="454" w:type="pct"/>
          </w:tcPr>
          <w:p w:rsidR="00E138CA" w:rsidRPr="00BF6A07" w:rsidRDefault="00E138CA" w:rsidP="00B91752">
            <w:pPr>
              <w:pStyle w:val="002"/>
              <w:rPr>
                <w:sz w:val="22"/>
                <w:szCs w:val="22"/>
                <w:lang w:eastAsia="en-US"/>
              </w:rPr>
            </w:pPr>
            <w:r w:rsidRPr="00BF6A07">
              <w:rPr>
                <w:sz w:val="22"/>
                <w:szCs w:val="22"/>
                <w:lang w:eastAsia="en-US"/>
              </w:rPr>
              <w:t>Водопровод</w:t>
            </w:r>
          </w:p>
        </w:tc>
        <w:tc>
          <w:tcPr>
            <w:tcW w:w="337" w:type="pct"/>
          </w:tcPr>
          <w:p w:rsidR="00E138CA" w:rsidRPr="00BF6A07" w:rsidRDefault="00E138CA" w:rsidP="00B91752">
            <w:pPr>
              <w:pStyle w:val="002"/>
              <w:rPr>
                <w:sz w:val="22"/>
                <w:szCs w:val="22"/>
                <w:lang w:eastAsia="en-US"/>
              </w:rPr>
            </w:pPr>
            <w:r w:rsidRPr="00BF6A07">
              <w:rPr>
                <w:sz w:val="22"/>
                <w:szCs w:val="22"/>
                <w:lang w:eastAsia="en-US"/>
              </w:rPr>
              <w:t>1,5</w:t>
            </w:r>
          </w:p>
        </w:tc>
        <w:tc>
          <w:tcPr>
            <w:tcW w:w="388" w:type="pct"/>
          </w:tcPr>
          <w:p w:rsidR="00E138CA" w:rsidRPr="00BF6A07" w:rsidRDefault="00E138CA" w:rsidP="00B91752">
            <w:pPr>
              <w:pStyle w:val="002"/>
              <w:rPr>
                <w:sz w:val="22"/>
                <w:szCs w:val="22"/>
                <w:lang w:eastAsia="en-US"/>
              </w:rPr>
            </w:pPr>
            <w:r w:rsidRPr="00BF6A07">
              <w:rPr>
                <w:sz w:val="22"/>
                <w:szCs w:val="22"/>
                <w:lang w:eastAsia="en-US"/>
              </w:rPr>
              <w:t>прим</w:t>
            </w:r>
          </w:p>
        </w:tc>
        <w:tc>
          <w:tcPr>
            <w:tcW w:w="388" w:type="pct"/>
          </w:tcPr>
          <w:p w:rsidR="00E138CA" w:rsidRPr="00BF6A07" w:rsidRDefault="00E138CA" w:rsidP="00B91752">
            <w:pPr>
              <w:pStyle w:val="002"/>
              <w:rPr>
                <w:sz w:val="22"/>
                <w:szCs w:val="22"/>
                <w:lang w:eastAsia="en-US"/>
              </w:rPr>
            </w:pPr>
            <w:r w:rsidRPr="00BF6A07">
              <w:rPr>
                <w:sz w:val="22"/>
                <w:szCs w:val="22"/>
                <w:lang w:eastAsia="en-US"/>
              </w:rPr>
              <w:t>1,5</w:t>
            </w:r>
          </w:p>
        </w:tc>
        <w:tc>
          <w:tcPr>
            <w:tcW w:w="266" w:type="pct"/>
          </w:tcPr>
          <w:p w:rsidR="00E138CA" w:rsidRPr="00BF6A07" w:rsidRDefault="00E138CA" w:rsidP="00B91752">
            <w:pPr>
              <w:pStyle w:val="002"/>
              <w:rPr>
                <w:sz w:val="22"/>
                <w:szCs w:val="22"/>
                <w:lang w:eastAsia="en-US"/>
              </w:rPr>
            </w:pPr>
            <w:r w:rsidRPr="00BF6A07">
              <w:rPr>
                <w:sz w:val="22"/>
                <w:szCs w:val="22"/>
                <w:lang w:eastAsia="en-US"/>
              </w:rPr>
              <w:t>1</w:t>
            </w:r>
          </w:p>
        </w:tc>
        <w:tc>
          <w:tcPr>
            <w:tcW w:w="297" w:type="pct"/>
          </w:tcPr>
          <w:p w:rsidR="00E138CA" w:rsidRPr="00BF6A07" w:rsidRDefault="00E138CA" w:rsidP="00B91752">
            <w:pPr>
              <w:pStyle w:val="002"/>
              <w:rPr>
                <w:sz w:val="22"/>
                <w:szCs w:val="22"/>
                <w:lang w:eastAsia="en-US"/>
              </w:rPr>
            </w:pPr>
            <w:r w:rsidRPr="00BF6A07">
              <w:rPr>
                <w:sz w:val="22"/>
                <w:szCs w:val="22"/>
                <w:lang w:eastAsia="en-US"/>
              </w:rPr>
              <w:t>1</w:t>
            </w:r>
          </w:p>
        </w:tc>
        <w:tc>
          <w:tcPr>
            <w:tcW w:w="172" w:type="pct"/>
          </w:tcPr>
          <w:p w:rsidR="00E138CA" w:rsidRPr="00BF6A07" w:rsidRDefault="00E138CA" w:rsidP="00B91752">
            <w:pPr>
              <w:pStyle w:val="002"/>
              <w:rPr>
                <w:sz w:val="22"/>
                <w:szCs w:val="22"/>
                <w:lang w:eastAsia="en-US"/>
              </w:rPr>
            </w:pPr>
            <w:r w:rsidRPr="00BF6A07">
              <w:rPr>
                <w:sz w:val="22"/>
                <w:szCs w:val="22"/>
                <w:lang w:eastAsia="en-US"/>
              </w:rPr>
              <w:t>1,5</w:t>
            </w:r>
          </w:p>
        </w:tc>
        <w:tc>
          <w:tcPr>
            <w:tcW w:w="225" w:type="pct"/>
          </w:tcPr>
          <w:p w:rsidR="00E138CA" w:rsidRPr="00BF6A07" w:rsidRDefault="00E138CA" w:rsidP="00B91752">
            <w:pPr>
              <w:pStyle w:val="002"/>
              <w:rPr>
                <w:sz w:val="22"/>
                <w:szCs w:val="22"/>
                <w:lang w:eastAsia="en-US"/>
              </w:rPr>
            </w:pPr>
            <w:r w:rsidRPr="00BF6A07">
              <w:rPr>
                <w:sz w:val="22"/>
                <w:szCs w:val="22"/>
                <w:lang w:eastAsia="en-US"/>
              </w:rPr>
              <w:t>2</w:t>
            </w:r>
          </w:p>
        </w:tc>
        <w:tc>
          <w:tcPr>
            <w:tcW w:w="304" w:type="pct"/>
          </w:tcPr>
          <w:p w:rsidR="00E138CA" w:rsidRPr="00BF6A07" w:rsidRDefault="00E138CA" w:rsidP="00B91752">
            <w:pPr>
              <w:pStyle w:val="002"/>
              <w:rPr>
                <w:sz w:val="22"/>
                <w:szCs w:val="22"/>
                <w:lang w:eastAsia="en-US"/>
              </w:rPr>
            </w:pPr>
            <w:r w:rsidRPr="00BF6A07">
              <w:rPr>
                <w:sz w:val="22"/>
                <w:szCs w:val="22"/>
                <w:lang w:eastAsia="en-US"/>
              </w:rPr>
              <w:t>1</w:t>
            </w:r>
            <w:hyperlink r:id="rId32" w:history="1">
              <w:r w:rsidRPr="00BF6A07">
                <w:rPr>
                  <w:rStyle w:val="Hyperlink"/>
                  <w:sz w:val="22"/>
                  <w:szCs w:val="22"/>
                  <w:lang w:eastAsia="en-US"/>
                </w:rPr>
                <w:t>*</w:t>
              </w:r>
            </w:hyperlink>
          </w:p>
        </w:tc>
        <w:tc>
          <w:tcPr>
            <w:tcW w:w="275" w:type="pct"/>
          </w:tcPr>
          <w:p w:rsidR="00E138CA" w:rsidRPr="00BF6A07" w:rsidRDefault="00E138CA" w:rsidP="00B91752">
            <w:pPr>
              <w:pStyle w:val="002"/>
              <w:rPr>
                <w:sz w:val="22"/>
                <w:szCs w:val="22"/>
                <w:lang w:eastAsia="en-US"/>
              </w:rPr>
            </w:pPr>
            <w:r w:rsidRPr="00BF6A07">
              <w:rPr>
                <w:sz w:val="22"/>
                <w:szCs w:val="22"/>
                <w:lang w:eastAsia="en-US"/>
              </w:rPr>
              <w:t>0,5</w:t>
            </w:r>
          </w:p>
        </w:tc>
        <w:tc>
          <w:tcPr>
            <w:tcW w:w="312" w:type="pct"/>
          </w:tcPr>
          <w:p w:rsidR="00E138CA" w:rsidRPr="00BF6A07" w:rsidRDefault="00E138CA" w:rsidP="00B91752">
            <w:pPr>
              <w:pStyle w:val="002"/>
              <w:rPr>
                <w:sz w:val="22"/>
                <w:szCs w:val="22"/>
                <w:lang w:eastAsia="en-US"/>
              </w:rPr>
            </w:pPr>
            <w:r w:rsidRPr="00BF6A07">
              <w:rPr>
                <w:sz w:val="22"/>
                <w:szCs w:val="22"/>
                <w:lang w:eastAsia="en-US"/>
              </w:rPr>
              <w:t>1,5</w:t>
            </w:r>
          </w:p>
        </w:tc>
        <w:tc>
          <w:tcPr>
            <w:tcW w:w="415" w:type="pct"/>
          </w:tcPr>
          <w:p w:rsidR="00E138CA" w:rsidRPr="00BF6A07" w:rsidRDefault="00E138CA" w:rsidP="00B91752">
            <w:pPr>
              <w:pStyle w:val="002"/>
              <w:rPr>
                <w:sz w:val="22"/>
                <w:szCs w:val="22"/>
                <w:lang w:eastAsia="en-US"/>
              </w:rPr>
            </w:pPr>
            <w:r w:rsidRPr="00BF6A07">
              <w:rPr>
                <w:sz w:val="22"/>
                <w:szCs w:val="22"/>
                <w:lang w:eastAsia="en-US"/>
              </w:rPr>
              <w:t>1,5</w:t>
            </w:r>
          </w:p>
        </w:tc>
        <w:tc>
          <w:tcPr>
            <w:tcW w:w="304" w:type="pct"/>
          </w:tcPr>
          <w:p w:rsidR="00E138CA" w:rsidRPr="00BF6A07" w:rsidRDefault="00E138CA" w:rsidP="00B91752">
            <w:pPr>
              <w:pStyle w:val="002"/>
              <w:rPr>
                <w:sz w:val="22"/>
                <w:szCs w:val="22"/>
                <w:lang w:eastAsia="en-US"/>
              </w:rPr>
            </w:pPr>
            <w:r w:rsidRPr="00BF6A07">
              <w:rPr>
                <w:sz w:val="22"/>
                <w:szCs w:val="22"/>
                <w:lang w:eastAsia="en-US"/>
              </w:rPr>
              <w:t>1,5</w:t>
            </w:r>
          </w:p>
        </w:tc>
        <w:tc>
          <w:tcPr>
            <w:tcW w:w="604" w:type="pct"/>
          </w:tcPr>
          <w:p w:rsidR="00E138CA" w:rsidRPr="00BF6A07" w:rsidRDefault="00E138CA" w:rsidP="00B91752">
            <w:pPr>
              <w:pStyle w:val="002"/>
              <w:rPr>
                <w:sz w:val="22"/>
                <w:szCs w:val="22"/>
                <w:lang w:eastAsia="en-US"/>
              </w:rPr>
            </w:pPr>
            <w:r w:rsidRPr="00BF6A07">
              <w:rPr>
                <w:sz w:val="22"/>
                <w:szCs w:val="22"/>
                <w:lang w:eastAsia="en-US"/>
              </w:rPr>
              <w:t>1</w:t>
            </w:r>
          </w:p>
        </w:tc>
      </w:tr>
      <w:tr w:rsidR="00E138CA" w:rsidRPr="003C5A22" w:rsidTr="00B91752">
        <w:trPr>
          <w:trHeight w:val="197"/>
        </w:trPr>
        <w:tc>
          <w:tcPr>
            <w:tcW w:w="259" w:type="pct"/>
          </w:tcPr>
          <w:p w:rsidR="00E138CA" w:rsidRPr="00BF6A07" w:rsidRDefault="00E138CA" w:rsidP="00B91752">
            <w:pPr>
              <w:pStyle w:val="002"/>
              <w:rPr>
                <w:sz w:val="22"/>
                <w:szCs w:val="22"/>
                <w:lang w:eastAsia="en-US"/>
              </w:rPr>
            </w:pPr>
            <w:r w:rsidRPr="00BF6A07">
              <w:rPr>
                <w:sz w:val="22"/>
                <w:szCs w:val="22"/>
                <w:lang w:eastAsia="en-US"/>
              </w:rPr>
              <w:t>2</w:t>
            </w:r>
          </w:p>
        </w:tc>
        <w:tc>
          <w:tcPr>
            <w:tcW w:w="454" w:type="pct"/>
          </w:tcPr>
          <w:p w:rsidR="00E138CA" w:rsidRPr="00BF6A07" w:rsidRDefault="00E138CA" w:rsidP="00B91752">
            <w:pPr>
              <w:pStyle w:val="002"/>
              <w:rPr>
                <w:sz w:val="22"/>
                <w:szCs w:val="22"/>
                <w:lang w:eastAsia="en-US"/>
              </w:rPr>
            </w:pPr>
            <w:r w:rsidRPr="00BF6A07">
              <w:rPr>
                <w:sz w:val="22"/>
                <w:szCs w:val="22"/>
                <w:lang w:eastAsia="en-US"/>
              </w:rPr>
              <w:t>Канал. бытовая</w:t>
            </w:r>
          </w:p>
        </w:tc>
        <w:tc>
          <w:tcPr>
            <w:tcW w:w="337" w:type="pct"/>
          </w:tcPr>
          <w:p w:rsidR="00E138CA" w:rsidRPr="00BF6A07" w:rsidRDefault="00E138CA" w:rsidP="00B91752">
            <w:pPr>
              <w:pStyle w:val="002"/>
              <w:rPr>
                <w:sz w:val="22"/>
                <w:szCs w:val="22"/>
                <w:lang w:eastAsia="en-US"/>
              </w:rPr>
            </w:pPr>
            <w:r w:rsidRPr="00BF6A07">
              <w:rPr>
                <w:sz w:val="22"/>
                <w:szCs w:val="22"/>
                <w:lang w:eastAsia="en-US"/>
              </w:rPr>
              <w:t>прим</w:t>
            </w:r>
          </w:p>
        </w:tc>
        <w:tc>
          <w:tcPr>
            <w:tcW w:w="388" w:type="pct"/>
          </w:tcPr>
          <w:p w:rsidR="00E138CA" w:rsidRPr="00BF6A07" w:rsidRDefault="00E138CA" w:rsidP="00B91752">
            <w:pPr>
              <w:pStyle w:val="002"/>
              <w:rPr>
                <w:sz w:val="22"/>
                <w:szCs w:val="22"/>
                <w:lang w:eastAsia="en-US"/>
              </w:rPr>
            </w:pPr>
            <w:r w:rsidRPr="00BF6A07">
              <w:rPr>
                <w:sz w:val="22"/>
                <w:szCs w:val="22"/>
                <w:lang w:eastAsia="en-US"/>
              </w:rPr>
              <w:t>0,4</w:t>
            </w:r>
          </w:p>
        </w:tc>
        <w:tc>
          <w:tcPr>
            <w:tcW w:w="388" w:type="pct"/>
          </w:tcPr>
          <w:p w:rsidR="00E138CA" w:rsidRPr="00BF6A07" w:rsidRDefault="00E138CA" w:rsidP="00B91752">
            <w:pPr>
              <w:pStyle w:val="002"/>
              <w:rPr>
                <w:sz w:val="22"/>
                <w:szCs w:val="22"/>
                <w:lang w:eastAsia="en-US"/>
              </w:rPr>
            </w:pPr>
            <w:r w:rsidRPr="00BF6A07">
              <w:rPr>
                <w:sz w:val="22"/>
                <w:szCs w:val="22"/>
                <w:lang w:eastAsia="en-US"/>
              </w:rPr>
              <w:t>0,4</w:t>
            </w:r>
          </w:p>
        </w:tc>
        <w:tc>
          <w:tcPr>
            <w:tcW w:w="266" w:type="pct"/>
          </w:tcPr>
          <w:p w:rsidR="00E138CA" w:rsidRPr="00BF6A07" w:rsidRDefault="00E138CA" w:rsidP="00B91752">
            <w:pPr>
              <w:pStyle w:val="002"/>
              <w:rPr>
                <w:sz w:val="22"/>
                <w:szCs w:val="22"/>
                <w:lang w:eastAsia="en-US"/>
              </w:rPr>
            </w:pPr>
            <w:r w:rsidRPr="00BF6A07">
              <w:rPr>
                <w:sz w:val="22"/>
                <w:szCs w:val="22"/>
                <w:lang w:eastAsia="en-US"/>
              </w:rPr>
              <w:t>1</w:t>
            </w:r>
          </w:p>
        </w:tc>
        <w:tc>
          <w:tcPr>
            <w:tcW w:w="297" w:type="pct"/>
          </w:tcPr>
          <w:p w:rsidR="00E138CA" w:rsidRPr="00BF6A07" w:rsidRDefault="00E138CA" w:rsidP="00B91752">
            <w:pPr>
              <w:pStyle w:val="002"/>
              <w:rPr>
                <w:sz w:val="22"/>
                <w:szCs w:val="22"/>
                <w:lang w:eastAsia="en-US"/>
              </w:rPr>
            </w:pPr>
            <w:r w:rsidRPr="00BF6A07">
              <w:rPr>
                <w:sz w:val="22"/>
                <w:szCs w:val="22"/>
                <w:lang w:eastAsia="en-US"/>
              </w:rPr>
              <w:t>1,5</w:t>
            </w:r>
          </w:p>
        </w:tc>
        <w:tc>
          <w:tcPr>
            <w:tcW w:w="172" w:type="pct"/>
          </w:tcPr>
          <w:p w:rsidR="00E138CA" w:rsidRPr="00BF6A07" w:rsidRDefault="00E138CA" w:rsidP="00B91752">
            <w:pPr>
              <w:pStyle w:val="002"/>
              <w:rPr>
                <w:sz w:val="22"/>
                <w:szCs w:val="22"/>
                <w:lang w:eastAsia="en-US"/>
              </w:rPr>
            </w:pPr>
            <w:r w:rsidRPr="00BF6A07">
              <w:rPr>
                <w:sz w:val="22"/>
                <w:szCs w:val="22"/>
                <w:lang w:eastAsia="en-US"/>
              </w:rPr>
              <w:t>2</w:t>
            </w:r>
          </w:p>
        </w:tc>
        <w:tc>
          <w:tcPr>
            <w:tcW w:w="225" w:type="pct"/>
          </w:tcPr>
          <w:p w:rsidR="00E138CA" w:rsidRPr="00BF6A07" w:rsidRDefault="00E138CA" w:rsidP="00B91752">
            <w:pPr>
              <w:pStyle w:val="002"/>
              <w:rPr>
                <w:sz w:val="22"/>
                <w:szCs w:val="22"/>
                <w:lang w:eastAsia="en-US"/>
              </w:rPr>
            </w:pPr>
            <w:r w:rsidRPr="00BF6A07">
              <w:rPr>
                <w:sz w:val="22"/>
                <w:szCs w:val="22"/>
                <w:lang w:eastAsia="en-US"/>
              </w:rPr>
              <w:t>5</w:t>
            </w:r>
          </w:p>
        </w:tc>
        <w:tc>
          <w:tcPr>
            <w:tcW w:w="304" w:type="pct"/>
          </w:tcPr>
          <w:p w:rsidR="00E138CA" w:rsidRPr="00BF6A07" w:rsidRDefault="00E138CA" w:rsidP="00B91752">
            <w:pPr>
              <w:pStyle w:val="002"/>
              <w:rPr>
                <w:sz w:val="22"/>
                <w:szCs w:val="22"/>
                <w:lang w:eastAsia="en-US"/>
              </w:rPr>
            </w:pPr>
            <w:r w:rsidRPr="00BF6A07">
              <w:rPr>
                <w:sz w:val="22"/>
                <w:szCs w:val="22"/>
                <w:lang w:eastAsia="en-US"/>
              </w:rPr>
              <w:t>1</w:t>
            </w:r>
            <w:hyperlink r:id="rId33" w:history="1">
              <w:r w:rsidRPr="00BF6A07">
                <w:rPr>
                  <w:rStyle w:val="Hyperlink"/>
                  <w:sz w:val="22"/>
                  <w:szCs w:val="22"/>
                  <w:lang w:eastAsia="en-US"/>
                </w:rPr>
                <w:t>*</w:t>
              </w:r>
            </w:hyperlink>
          </w:p>
        </w:tc>
        <w:tc>
          <w:tcPr>
            <w:tcW w:w="275" w:type="pct"/>
          </w:tcPr>
          <w:p w:rsidR="00E138CA" w:rsidRPr="00BF6A07" w:rsidRDefault="00E138CA" w:rsidP="00B91752">
            <w:pPr>
              <w:pStyle w:val="002"/>
              <w:rPr>
                <w:sz w:val="22"/>
                <w:szCs w:val="22"/>
                <w:lang w:eastAsia="en-US"/>
              </w:rPr>
            </w:pPr>
            <w:r w:rsidRPr="00BF6A07">
              <w:rPr>
                <w:sz w:val="22"/>
                <w:szCs w:val="22"/>
                <w:lang w:eastAsia="en-US"/>
              </w:rPr>
              <w:t>0,5</w:t>
            </w:r>
          </w:p>
        </w:tc>
        <w:tc>
          <w:tcPr>
            <w:tcW w:w="312" w:type="pct"/>
          </w:tcPr>
          <w:p w:rsidR="00E138CA" w:rsidRPr="00BF6A07" w:rsidRDefault="00E138CA" w:rsidP="00B91752">
            <w:pPr>
              <w:pStyle w:val="002"/>
              <w:rPr>
                <w:sz w:val="22"/>
                <w:szCs w:val="22"/>
                <w:lang w:eastAsia="en-US"/>
              </w:rPr>
            </w:pPr>
            <w:r w:rsidRPr="00BF6A07">
              <w:rPr>
                <w:sz w:val="22"/>
                <w:szCs w:val="22"/>
                <w:lang w:eastAsia="en-US"/>
              </w:rPr>
              <w:t>1</w:t>
            </w:r>
          </w:p>
        </w:tc>
        <w:tc>
          <w:tcPr>
            <w:tcW w:w="415" w:type="pct"/>
          </w:tcPr>
          <w:p w:rsidR="00E138CA" w:rsidRPr="00BF6A07" w:rsidRDefault="00E138CA" w:rsidP="00B91752">
            <w:pPr>
              <w:pStyle w:val="002"/>
              <w:rPr>
                <w:sz w:val="22"/>
                <w:szCs w:val="22"/>
                <w:lang w:eastAsia="en-US"/>
              </w:rPr>
            </w:pPr>
            <w:r w:rsidRPr="00BF6A07">
              <w:rPr>
                <w:sz w:val="22"/>
                <w:szCs w:val="22"/>
                <w:lang w:eastAsia="en-US"/>
              </w:rPr>
              <w:t>1</w:t>
            </w:r>
          </w:p>
        </w:tc>
        <w:tc>
          <w:tcPr>
            <w:tcW w:w="304" w:type="pct"/>
          </w:tcPr>
          <w:p w:rsidR="00E138CA" w:rsidRPr="00BF6A07" w:rsidRDefault="00E138CA" w:rsidP="00B91752">
            <w:pPr>
              <w:pStyle w:val="002"/>
              <w:rPr>
                <w:sz w:val="22"/>
                <w:szCs w:val="22"/>
                <w:lang w:eastAsia="en-US"/>
              </w:rPr>
            </w:pPr>
            <w:r w:rsidRPr="00BF6A07">
              <w:rPr>
                <w:sz w:val="22"/>
                <w:szCs w:val="22"/>
                <w:lang w:eastAsia="en-US"/>
              </w:rPr>
              <w:t>1</w:t>
            </w:r>
          </w:p>
        </w:tc>
        <w:tc>
          <w:tcPr>
            <w:tcW w:w="604" w:type="pct"/>
          </w:tcPr>
          <w:p w:rsidR="00E138CA" w:rsidRPr="00BF6A07" w:rsidRDefault="00E138CA" w:rsidP="00B91752">
            <w:pPr>
              <w:pStyle w:val="002"/>
              <w:rPr>
                <w:sz w:val="22"/>
                <w:szCs w:val="22"/>
                <w:lang w:eastAsia="en-US"/>
              </w:rPr>
            </w:pPr>
            <w:r w:rsidRPr="00BF6A07">
              <w:rPr>
                <w:sz w:val="22"/>
                <w:szCs w:val="22"/>
                <w:lang w:eastAsia="en-US"/>
              </w:rPr>
              <w:t>1</w:t>
            </w:r>
          </w:p>
        </w:tc>
      </w:tr>
      <w:tr w:rsidR="00E138CA" w:rsidRPr="003C5A22" w:rsidTr="00B91752">
        <w:trPr>
          <w:trHeight w:val="393"/>
        </w:trPr>
        <w:tc>
          <w:tcPr>
            <w:tcW w:w="259" w:type="pct"/>
          </w:tcPr>
          <w:p w:rsidR="00E138CA" w:rsidRPr="00BF6A07" w:rsidRDefault="00E138CA" w:rsidP="00B91752">
            <w:pPr>
              <w:pStyle w:val="002"/>
              <w:rPr>
                <w:sz w:val="22"/>
                <w:szCs w:val="22"/>
                <w:lang w:eastAsia="en-US"/>
              </w:rPr>
            </w:pPr>
            <w:r w:rsidRPr="00BF6A07">
              <w:rPr>
                <w:sz w:val="22"/>
                <w:szCs w:val="22"/>
                <w:lang w:eastAsia="en-US"/>
              </w:rPr>
              <w:t>3</w:t>
            </w:r>
          </w:p>
        </w:tc>
        <w:tc>
          <w:tcPr>
            <w:tcW w:w="454" w:type="pct"/>
          </w:tcPr>
          <w:p w:rsidR="00E138CA" w:rsidRPr="00BF6A07" w:rsidRDefault="00E138CA" w:rsidP="00B91752">
            <w:pPr>
              <w:pStyle w:val="002"/>
              <w:rPr>
                <w:sz w:val="22"/>
                <w:szCs w:val="22"/>
                <w:lang w:eastAsia="en-US"/>
              </w:rPr>
            </w:pPr>
            <w:r w:rsidRPr="00BF6A07">
              <w:rPr>
                <w:sz w:val="22"/>
                <w:szCs w:val="22"/>
                <w:lang w:eastAsia="en-US"/>
              </w:rPr>
              <w:t>Дождевая канализация</w:t>
            </w:r>
          </w:p>
        </w:tc>
        <w:tc>
          <w:tcPr>
            <w:tcW w:w="337" w:type="pct"/>
          </w:tcPr>
          <w:p w:rsidR="00E138CA" w:rsidRPr="00BF6A07" w:rsidRDefault="00E138CA" w:rsidP="00B91752">
            <w:pPr>
              <w:pStyle w:val="002"/>
              <w:rPr>
                <w:sz w:val="22"/>
                <w:szCs w:val="22"/>
                <w:lang w:eastAsia="en-US"/>
              </w:rPr>
            </w:pPr>
            <w:r w:rsidRPr="00BF6A07">
              <w:rPr>
                <w:sz w:val="22"/>
                <w:szCs w:val="22"/>
                <w:lang w:eastAsia="en-US"/>
              </w:rPr>
              <w:t>1,5</w:t>
            </w:r>
          </w:p>
        </w:tc>
        <w:tc>
          <w:tcPr>
            <w:tcW w:w="388" w:type="pct"/>
          </w:tcPr>
          <w:p w:rsidR="00E138CA" w:rsidRPr="00BF6A07" w:rsidRDefault="00E138CA" w:rsidP="00B91752">
            <w:pPr>
              <w:pStyle w:val="002"/>
              <w:rPr>
                <w:sz w:val="22"/>
                <w:szCs w:val="22"/>
                <w:lang w:eastAsia="en-US"/>
              </w:rPr>
            </w:pPr>
            <w:r w:rsidRPr="00BF6A07">
              <w:rPr>
                <w:sz w:val="22"/>
                <w:szCs w:val="22"/>
                <w:lang w:eastAsia="en-US"/>
              </w:rPr>
              <w:t>0,4</w:t>
            </w:r>
          </w:p>
        </w:tc>
        <w:tc>
          <w:tcPr>
            <w:tcW w:w="388" w:type="pct"/>
          </w:tcPr>
          <w:p w:rsidR="00E138CA" w:rsidRPr="00BF6A07" w:rsidRDefault="00E138CA" w:rsidP="00B91752">
            <w:pPr>
              <w:pStyle w:val="002"/>
              <w:rPr>
                <w:sz w:val="22"/>
                <w:szCs w:val="22"/>
                <w:lang w:eastAsia="en-US"/>
              </w:rPr>
            </w:pPr>
            <w:r w:rsidRPr="00BF6A07">
              <w:rPr>
                <w:sz w:val="22"/>
                <w:szCs w:val="22"/>
                <w:lang w:eastAsia="en-US"/>
              </w:rPr>
              <w:t>0,4</w:t>
            </w:r>
          </w:p>
        </w:tc>
        <w:tc>
          <w:tcPr>
            <w:tcW w:w="266" w:type="pct"/>
          </w:tcPr>
          <w:p w:rsidR="00E138CA" w:rsidRPr="00BF6A07" w:rsidRDefault="00E138CA" w:rsidP="00B91752">
            <w:pPr>
              <w:pStyle w:val="002"/>
              <w:rPr>
                <w:sz w:val="22"/>
                <w:szCs w:val="22"/>
                <w:lang w:eastAsia="en-US"/>
              </w:rPr>
            </w:pPr>
            <w:r w:rsidRPr="00BF6A07">
              <w:rPr>
                <w:sz w:val="22"/>
                <w:szCs w:val="22"/>
                <w:lang w:eastAsia="en-US"/>
              </w:rPr>
              <w:t>1</w:t>
            </w:r>
          </w:p>
        </w:tc>
        <w:tc>
          <w:tcPr>
            <w:tcW w:w="297" w:type="pct"/>
          </w:tcPr>
          <w:p w:rsidR="00E138CA" w:rsidRPr="00BF6A07" w:rsidRDefault="00E138CA" w:rsidP="00B91752">
            <w:pPr>
              <w:pStyle w:val="002"/>
              <w:rPr>
                <w:sz w:val="22"/>
                <w:szCs w:val="22"/>
                <w:lang w:eastAsia="en-US"/>
              </w:rPr>
            </w:pPr>
            <w:r w:rsidRPr="00BF6A07">
              <w:rPr>
                <w:sz w:val="22"/>
                <w:szCs w:val="22"/>
                <w:lang w:eastAsia="en-US"/>
              </w:rPr>
              <w:t>1,5</w:t>
            </w:r>
          </w:p>
        </w:tc>
        <w:tc>
          <w:tcPr>
            <w:tcW w:w="172" w:type="pct"/>
          </w:tcPr>
          <w:p w:rsidR="00E138CA" w:rsidRPr="00BF6A07" w:rsidRDefault="00E138CA" w:rsidP="00B91752">
            <w:pPr>
              <w:pStyle w:val="002"/>
              <w:rPr>
                <w:sz w:val="22"/>
                <w:szCs w:val="22"/>
                <w:lang w:eastAsia="en-US"/>
              </w:rPr>
            </w:pPr>
            <w:r w:rsidRPr="00BF6A07">
              <w:rPr>
                <w:sz w:val="22"/>
                <w:szCs w:val="22"/>
                <w:lang w:eastAsia="en-US"/>
              </w:rPr>
              <w:t>2</w:t>
            </w:r>
          </w:p>
        </w:tc>
        <w:tc>
          <w:tcPr>
            <w:tcW w:w="225" w:type="pct"/>
          </w:tcPr>
          <w:p w:rsidR="00E138CA" w:rsidRPr="00BF6A07" w:rsidRDefault="00E138CA" w:rsidP="00B91752">
            <w:pPr>
              <w:pStyle w:val="002"/>
              <w:rPr>
                <w:sz w:val="22"/>
                <w:szCs w:val="22"/>
                <w:lang w:eastAsia="en-US"/>
              </w:rPr>
            </w:pPr>
            <w:r w:rsidRPr="00BF6A07">
              <w:rPr>
                <w:sz w:val="22"/>
                <w:szCs w:val="22"/>
                <w:lang w:eastAsia="en-US"/>
              </w:rPr>
              <w:t>5</w:t>
            </w:r>
          </w:p>
        </w:tc>
        <w:tc>
          <w:tcPr>
            <w:tcW w:w="304" w:type="pct"/>
          </w:tcPr>
          <w:p w:rsidR="00E138CA" w:rsidRPr="00BF6A07" w:rsidRDefault="00E138CA" w:rsidP="00B91752">
            <w:pPr>
              <w:pStyle w:val="002"/>
              <w:rPr>
                <w:sz w:val="22"/>
                <w:szCs w:val="22"/>
                <w:lang w:eastAsia="en-US"/>
              </w:rPr>
            </w:pPr>
            <w:r w:rsidRPr="00BF6A07">
              <w:rPr>
                <w:sz w:val="22"/>
                <w:szCs w:val="22"/>
                <w:lang w:eastAsia="en-US"/>
              </w:rPr>
              <w:t>1</w:t>
            </w:r>
            <w:hyperlink r:id="rId34" w:history="1">
              <w:r w:rsidRPr="00BF6A07">
                <w:rPr>
                  <w:rStyle w:val="Hyperlink"/>
                  <w:sz w:val="22"/>
                  <w:szCs w:val="22"/>
                  <w:lang w:eastAsia="en-US"/>
                </w:rPr>
                <w:t>*</w:t>
              </w:r>
            </w:hyperlink>
          </w:p>
        </w:tc>
        <w:tc>
          <w:tcPr>
            <w:tcW w:w="275" w:type="pct"/>
          </w:tcPr>
          <w:p w:rsidR="00E138CA" w:rsidRPr="00BF6A07" w:rsidRDefault="00E138CA" w:rsidP="00B91752">
            <w:pPr>
              <w:pStyle w:val="002"/>
              <w:rPr>
                <w:sz w:val="22"/>
                <w:szCs w:val="22"/>
                <w:lang w:eastAsia="en-US"/>
              </w:rPr>
            </w:pPr>
            <w:r w:rsidRPr="00BF6A07">
              <w:rPr>
                <w:sz w:val="22"/>
                <w:szCs w:val="22"/>
                <w:lang w:eastAsia="en-US"/>
              </w:rPr>
              <w:t>0,5</w:t>
            </w:r>
          </w:p>
        </w:tc>
        <w:tc>
          <w:tcPr>
            <w:tcW w:w="312" w:type="pct"/>
          </w:tcPr>
          <w:p w:rsidR="00E138CA" w:rsidRPr="00BF6A07" w:rsidRDefault="00E138CA" w:rsidP="00B91752">
            <w:pPr>
              <w:pStyle w:val="002"/>
              <w:rPr>
                <w:sz w:val="22"/>
                <w:szCs w:val="22"/>
                <w:lang w:eastAsia="en-US"/>
              </w:rPr>
            </w:pPr>
            <w:r w:rsidRPr="00BF6A07">
              <w:rPr>
                <w:sz w:val="22"/>
                <w:szCs w:val="22"/>
                <w:lang w:eastAsia="en-US"/>
              </w:rPr>
              <w:t>1</w:t>
            </w:r>
          </w:p>
        </w:tc>
        <w:tc>
          <w:tcPr>
            <w:tcW w:w="415" w:type="pct"/>
          </w:tcPr>
          <w:p w:rsidR="00E138CA" w:rsidRPr="00BF6A07" w:rsidRDefault="00E138CA" w:rsidP="00B91752">
            <w:pPr>
              <w:pStyle w:val="002"/>
              <w:rPr>
                <w:sz w:val="22"/>
                <w:szCs w:val="22"/>
                <w:lang w:eastAsia="en-US"/>
              </w:rPr>
            </w:pPr>
            <w:r w:rsidRPr="00BF6A07">
              <w:rPr>
                <w:sz w:val="22"/>
                <w:szCs w:val="22"/>
                <w:lang w:eastAsia="en-US"/>
              </w:rPr>
              <w:t>1</w:t>
            </w:r>
          </w:p>
        </w:tc>
        <w:tc>
          <w:tcPr>
            <w:tcW w:w="304" w:type="pct"/>
          </w:tcPr>
          <w:p w:rsidR="00E138CA" w:rsidRPr="00BF6A07" w:rsidRDefault="00E138CA" w:rsidP="00B91752">
            <w:pPr>
              <w:pStyle w:val="002"/>
              <w:rPr>
                <w:sz w:val="22"/>
                <w:szCs w:val="22"/>
                <w:lang w:eastAsia="en-US"/>
              </w:rPr>
            </w:pPr>
            <w:r w:rsidRPr="00BF6A07">
              <w:rPr>
                <w:sz w:val="22"/>
                <w:szCs w:val="22"/>
                <w:lang w:eastAsia="en-US"/>
              </w:rPr>
              <w:t>1</w:t>
            </w:r>
          </w:p>
        </w:tc>
        <w:tc>
          <w:tcPr>
            <w:tcW w:w="604" w:type="pct"/>
          </w:tcPr>
          <w:p w:rsidR="00E138CA" w:rsidRPr="00BF6A07" w:rsidRDefault="00E138CA" w:rsidP="00B91752">
            <w:pPr>
              <w:pStyle w:val="002"/>
              <w:rPr>
                <w:sz w:val="22"/>
                <w:szCs w:val="22"/>
                <w:lang w:eastAsia="en-US"/>
              </w:rPr>
            </w:pPr>
            <w:r w:rsidRPr="00BF6A07">
              <w:rPr>
                <w:sz w:val="22"/>
                <w:szCs w:val="22"/>
                <w:lang w:eastAsia="en-US"/>
              </w:rPr>
              <w:t>1</w:t>
            </w:r>
          </w:p>
        </w:tc>
      </w:tr>
      <w:tr w:rsidR="00E138CA" w:rsidRPr="003C5A22" w:rsidTr="00B91752">
        <w:trPr>
          <w:trHeight w:val="393"/>
        </w:trPr>
        <w:tc>
          <w:tcPr>
            <w:tcW w:w="259" w:type="pct"/>
          </w:tcPr>
          <w:p w:rsidR="00E138CA" w:rsidRPr="00BF6A07" w:rsidRDefault="00E138CA" w:rsidP="00B91752">
            <w:pPr>
              <w:pStyle w:val="002"/>
              <w:rPr>
                <w:sz w:val="22"/>
                <w:szCs w:val="22"/>
                <w:lang w:eastAsia="en-US"/>
              </w:rPr>
            </w:pPr>
            <w:r w:rsidRPr="00BF6A07">
              <w:rPr>
                <w:sz w:val="22"/>
                <w:szCs w:val="22"/>
                <w:lang w:eastAsia="en-US"/>
              </w:rPr>
              <w:t>4</w:t>
            </w:r>
          </w:p>
        </w:tc>
        <w:tc>
          <w:tcPr>
            <w:tcW w:w="454" w:type="pct"/>
          </w:tcPr>
          <w:p w:rsidR="00E138CA" w:rsidRPr="00BF6A07" w:rsidRDefault="00E138CA" w:rsidP="00B91752">
            <w:pPr>
              <w:pStyle w:val="002"/>
              <w:rPr>
                <w:sz w:val="22"/>
                <w:szCs w:val="22"/>
                <w:lang w:eastAsia="en-US"/>
              </w:rPr>
            </w:pPr>
            <w:r w:rsidRPr="00BF6A07">
              <w:rPr>
                <w:sz w:val="22"/>
                <w:szCs w:val="22"/>
                <w:lang w:eastAsia="en-US"/>
              </w:rPr>
              <w:t>Газопроводы давления, МПа:</w:t>
            </w:r>
          </w:p>
        </w:tc>
        <w:tc>
          <w:tcPr>
            <w:tcW w:w="337" w:type="pct"/>
          </w:tcPr>
          <w:p w:rsidR="00E138CA" w:rsidRPr="00BF6A07" w:rsidRDefault="00E138CA" w:rsidP="00B91752">
            <w:pPr>
              <w:pStyle w:val="002"/>
              <w:rPr>
                <w:sz w:val="22"/>
                <w:szCs w:val="22"/>
                <w:lang w:eastAsia="en-US"/>
              </w:rPr>
            </w:pPr>
          </w:p>
        </w:tc>
        <w:tc>
          <w:tcPr>
            <w:tcW w:w="388" w:type="pct"/>
          </w:tcPr>
          <w:p w:rsidR="00E138CA" w:rsidRPr="00BF6A07" w:rsidRDefault="00E138CA" w:rsidP="00B91752">
            <w:pPr>
              <w:pStyle w:val="002"/>
              <w:rPr>
                <w:sz w:val="22"/>
                <w:szCs w:val="22"/>
                <w:lang w:eastAsia="en-US"/>
              </w:rPr>
            </w:pPr>
          </w:p>
        </w:tc>
        <w:tc>
          <w:tcPr>
            <w:tcW w:w="388" w:type="pct"/>
          </w:tcPr>
          <w:p w:rsidR="00E138CA" w:rsidRPr="00BF6A07" w:rsidRDefault="00E138CA" w:rsidP="00B91752">
            <w:pPr>
              <w:pStyle w:val="002"/>
              <w:rPr>
                <w:sz w:val="22"/>
                <w:szCs w:val="22"/>
                <w:lang w:eastAsia="en-US"/>
              </w:rPr>
            </w:pPr>
          </w:p>
        </w:tc>
        <w:tc>
          <w:tcPr>
            <w:tcW w:w="266" w:type="pct"/>
          </w:tcPr>
          <w:p w:rsidR="00E138CA" w:rsidRPr="00BF6A07" w:rsidRDefault="00E138CA" w:rsidP="00B91752">
            <w:pPr>
              <w:pStyle w:val="002"/>
              <w:rPr>
                <w:sz w:val="22"/>
                <w:szCs w:val="22"/>
                <w:lang w:eastAsia="en-US"/>
              </w:rPr>
            </w:pPr>
          </w:p>
        </w:tc>
        <w:tc>
          <w:tcPr>
            <w:tcW w:w="297" w:type="pct"/>
          </w:tcPr>
          <w:p w:rsidR="00E138CA" w:rsidRPr="00BF6A07" w:rsidRDefault="00E138CA" w:rsidP="00B91752">
            <w:pPr>
              <w:pStyle w:val="002"/>
              <w:rPr>
                <w:sz w:val="22"/>
                <w:szCs w:val="22"/>
                <w:lang w:eastAsia="en-US"/>
              </w:rPr>
            </w:pPr>
          </w:p>
        </w:tc>
        <w:tc>
          <w:tcPr>
            <w:tcW w:w="172" w:type="pct"/>
          </w:tcPr>
          <w:p w:rsidR="00E138CA" w:rsidRPr="00BF6A07" w:rsidRDefault="00E138CA" w:rsidP="00B91752">
            <w:pPr>
              <w:pStyle w:val="002"/>
              <w:rPr>
                <w:sz w:val="22"/>
                <w:szCs w:val="22"/>
                <w:lang w:eastAsia="en-US"/>
              </w:rPr>
            </w:pPr>
          </w:p>
        </w:tc>
        <w:tc>
          <w:tcPr>
            <w:tcW w:w="225" w:type="pct"/>
          </w:tcPr>
          <w:p w:rsidR="00E138CA" w:rsidRPr="00BF6A07" w:rsidRDefault="00E138CA" w:rsidP="00B91752">
            <w:pPr>
              <w:pStyle w:val="002"/>
              <w:rPr>
                <w:sz w:val="22"/>
                <w:szCs w:val="22"/>
                <w:lang w:eastAsia="en-US"/>
              </w:rPr>
            </w:pPr>
          </w:p>
        </w:tc>
        <w:tc>
          <w:tcPr>
            <w:tcW w:w="304" w:type="pct"/>
          </w:tcPr>
          <w:p w:rsidR="00E138CA" w:rsidRPr="00BF6A07" w:rsidRDefault="00E138CA" w:rsidP="00B91752">
            <w:pPr>
              <w:pStyle w:val="002"/>
              <w:rPr>
                <w:sz w:val="22"/>
                <w:szCs w:val="22"/>
                <w:lang w:eastAsia="en-US"/>
              </w:rPr>
            </w:pPr>
          </w:p>
        </w:tc>
        <w:tc>
          <w:tcPr>
            <w:tcW w:w="275" w:type="pct"/>
          </w:tcPr>
          <w:p w:rsidR="00E138CA" w:rsidRPr="00BF6A07" w:rsidRDefault="00E138CA" w:rsidP="00B91752">
            <w:pPr>
              <w:pStyle w:val="002"/>
              <w:rPr>
                <w:sz w:val="22"/>
                <w:szCs w:val="22"/>
                <w:lang w:eastAsia="en-US"/>
              </w:rPr>
            </w:pPr>
          </w:p>
        </w:tc>
        <w:tc>
          <w:tcPr>
            <w:tcW w:w="312" w:type="pct"/>
          </w:tcPr>
          <w:p w:rsidR="00E138CA" w:rsidRPr="00BF6A07" w:rsidRDefault="00E138CA" w:rsidP="00B91752">
            <w:pPr>
              <w:pStyle w:val="002"/>
              <w:rPr>
                <w:sz w:val="22"/>
                <w:szCs w:val="22"/>
                <w:lang w:eastAsia="en-US"/>
              </w:rPr>
            </w:pPr>
          </w:p>
        </w:tc>
        <w:tc>
          <w:tcPr>
            <w:tcW w:w="415" w:type="pct"/>
          </w:tcPr>
          <w:p w:rsidR="00E138CA" w:rsidRPr="00BF6A07" w:rsidRDefault="00E138CA" w:rsidP="00B91752">
            <w:pPr>
              <w:pStyle w:val="002"/>
              <w:rPr>
                <w:sz w:val="22"/>
                <w:szCs w:val="22"/>
                <w:lang w:eastAsia="en-US"/>
              </w:rPr>
            </w:pPr>
          </w:p>
        </w:tc>
        <w:tc>
          <w:tcPr>
            <w:tcW w:w="304" w:type="pct"/>
          </w:tcPr>
          <w:p w:rsidR="00E138CA" w:rsidRPr="00BF6A07" w:rsidRDefault="00E138CA" w:rsidP="00B91752">
            <w:pPr>
              <w:pStyle w:val="002"/>
              <w:rPr>
                <w:sz w:val="22"/>
                <w:szCs w:val="22"/>
                <w:lang w:eastAsia="en-US"/>
              </w:rPr>
            </w:pPr>
          </w:p>
        </w:tc>
        <w:tc>
          <w:tcPr>
            <w:tcW w:w="604" w:type="pct"/>
          </w:tcPr>
          <w:p w:rsidR="00E138CA" w:rsidRPr="00BF6A07" w:rsidRDefault="00E138CA" w:rsidP="00B91752">
            <w:pPr>
              <w:pStyle w:val="002"/>
              <w:rPr>
                <w:sz w:val="22"/>
                <w:szCs w:val="22"/>
                <w:lang w:eastAsia="en-US"/>
              </w:rPr>
            </w:pPr>
          </w:p>
        </w:tc>
      </w:tr>
      <w:tr w:rsidR="00E138CA" w:rsidRPr="003C5A22" w:rsidTr="00B91752">
        <w:trPr>
          <w:trHeight w:val="180"/>
        </w:trPr>
        <w:tc>
          <w:tcPr>
            <w:tcW w:w="259" w:type="pct"/>
          </w:tcPr>
          <w:p w:rsidR="00E138CA" w:rsidRPr="00BF6A07" w:rsidRDefault="00E138CA" w:rsidP="00B91752">
            <w:pPr>
              <w:pStyle w:val="002"/>
              <w:rPr>
                <w:sz w:val="22"/>
                <w:szCs w:val="22"/>
                <w:lang w:eastAsia="en-US"/>
              </w:rPr>
            </w:pPr>
            <w:r w:rsidRPr="00BF6A07">
              <w:rPr>
                <w:sz w:val="22"/>
                <w:szCs w:val="22"/>
                <w:lang w:eastAsia="en-US"/>
              </w:rPr>
              <w:t>4.1</w:t>
            </w:r>
          </w:p>
        </w:tc>
        <w:tc>
          <w:tcPr>
            <w:tcW w:w="454" w:type="pct"/>
          </w:tcPr>
          <w:p w:rsidR="00E138CA" w:rsidRPr="00BF6A07" w:rsidRDefault="00E138CA" w:rsidP="00B91752">
            <w:pPr>
              <w:pStyle w:val="002"/>
              <w:rPr>
                <w:sz w:val="22"/>
                <w:szCs w:val="22"/>
                <w:lang w:eastAsia="en-US"/>
              </w:rPr>
            </w:pPr>
            <w:r w:rsidRPr="00BF6A07">
              <w:rPr>
                <w:sz w:val="22"/>
                <w:szCs w:val="22"/>
                <w:lang w:eastAsia="en-US"/>
              </w:rPr>
              <w:t>низкого до 0,005</w:t>
            </w:r>
          </w:p>
        </w:tc>
        <w:tc>
          <w:tcPr>
            <w:tcW w:w="337" w:type="pct"/>
          </w:tcPr>
          <w:p w:rsidR="00E138CA" w:rsidRPr="00BF6A07" w:rsidRDefault="00E138CA" w:rsidP="00B91752">
            <w:pPr>
              <w:pStyle w:val="002"/>
              <w:rPr>
                <w:sz w:val="22"/>
                <w:szCs w:val="22"/>
                <w:lang w:eastAsia="en-US"/>
              </w:rPr>
            </w:pPr>
            <w:r w:rsidRPr="00BF6A07">
              <w:rPr>
                <w:sz w:val="22"/>
                <w:szCs w:val="22"/>
                <w:lang w:eastAsia="en-US"/>
              </w:rPr>
              <w:t>1</w:t>
            </w:r>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p>
        </w:tc>
        <w:tc>
          <w:tcPr>
            <w:tcW w:w="266" w:type="pct"/>
          </w:tcPr>
          <w:p w:rsidR="00E138CA" w:rsidRPr="00BF6A07" w:rsidRDefault="00E138CA" w:rsidP="00B91752">
            <w:pPr>
              <w:pStyle w:val="002"/>
              <w:rPr>
                <w:sz w:val="22"/>
                <w:szCs w:val="22"/>
                <w:lang w:eastAsia="en-US"/>
              </w:rPr>
            </w:pPr>
            <w:r w:rsidRPr="00BF6A07">
              <w:rPr>
                <w:sz w:val="22"/>
                <w:szCs w:val="22"/>
                <w:lang w:eastAsia="en-US"/>
              </w:rPr>
              <w:t>0,5</w:t>
            </w:r>
          </w:p>
        </w:tc>
        <w:tc>
          <w:tcPr>
            <w:tcW w:w="297" w:type="pct"/>
          </w:tcPr>
          <w:p w:rsidR="00E138CA" w:rsidRPr="00BF6A07" w:rsidRDefault="00E138CA" w:rsidP="00B91752">
            <w:pPr>
              <w:pStyle w:val="002"/>
              <w:rPr>
                <w:sz w:val="22"/>
                <w:szCs w:val="22"/>
                <w:lang w:eastAsia="en-US"/>
              </w:rPr>
            </w:pPr>
            <w:r w:rsidRPr="00BF6A07">
              <w:rPr>
                <w:sz w:val="22"/>
                <w:szCs w:val="22"/>
                <w:lang w:eastAsia="en-US"/>
              </w:rPr>
              <w:t>0,5</w:t>
            </w:r>
          </w:p>
        </w:tc>
        <w:tc>
          <w:tcPr>
            <w:tcW w:w="172" w:type="pct"/>
          </w:tcPr>
          <w:p w:rsidR="00E138CA" w:rsidRPr="00BF6A07" w:rsidRDefault="00E138CA" w:rsidP="00B91752">
            <w:pPr>
              <w:pStyle w:val="002"/>
              <w:rPr>
                <w:sz w:val="22"/>
                <w:szCs w:val="22"/>
                <w:lang w:eastAsia="en-US"/>
              </w:rPr>
            </w:pPr>
            <w:r w:rsidRPr="00BF6A07">
              <w:rPr>
                <w:sz w:val="22"/>
                <w:szCs w:val="22"/>
                <w:lang w:eastAsia="en-US"/>
              </w:rPr>
              <w:t>0,5</w:t>
            </w:r>
          </w:p>
        </w:tc>
        <w:tc>
          <w:tcPr>
            <w:tcW w:w="225" w:type="pct"/>
          </w:tcPr>
          <w:p w:rsidR="00E138CA" w:rsidRPr="00BF6A07" w:rsidRDefault="00E138CA" w:rsidP="00B91752">
            <w:pPr>
              <w:pStyle w:val="002"/>
              <w:rPr>
                <w:sz w:val="22"/>
                <w:szCs w:val="22"/>
                <w:lang w:eastAsia="en-US"/>
              </w:rPr>
            </w:pPr>
            <w:r w:rsidRPr="00BF6A07">
              <w:rPr>
                <w:sz w:val="22"/>
                <w:szCs w:val="22"/>
                <w:lang w:eastAsia="en-US"/>
              </w:rPr>
              <w:t>0,5</w:t>
            </w:r>
          </w:p>
        </w:tc>
        <w:tc>
          <w:tcPr>
            <w:tcW w:w="304" w:type="pct"/>
          </w:tcPr>
          <w:p w:rsidR="00E138CA" w:rsidRPr="00BF6A07" w:rsidRDefault="00E138CA" w:rsidP="00B91752">
            <w:pPr>
              <w:pStyle w:val="002"/>
              <w:rPr>
                <w:sz w:val="22"/>
                <w:szCs w:val="22"/>
                <w:lang w:eastAsia="en-US"/>
              </w:rPr>
            </w:pPr>
            <w:r w:rsidRPr="00BF6A07">
              <w:rPr>
                <w:sz w:val="22"/>
                <w:szCs w:val="22"/>
                <w:lang w:eastAsia="en-US"/>
              </w:rPr>
              <w:t>1</w:t>
            </w:r>
          </w:p>
        </w:tc>
        <w:tc>
          <w:tcPr>
            <w:tcW w:w="275" w:type="pct"/>
          </w:tcPr>
          <w:p w:rsidR="00E138CA" w:rsidRPr="00BF6A07" w:rsidRDefault="00E138CA" w:rsidP="00B91752">
            <w:pPr>
              <w:pStyle w:val="002"/>
              <w:rPr>
                <w:sz w:val="22"/>
                <w:szCs w:val="22"/>
                <w:lang w:eastAsia="en-US"/>
              </w:rPr>
            </w:pPr>
            <w:r w:rsidRPr="00BF6A07">
              <w:rPr>
                <w:sz w:val="22"/>
                <w:szCs w:val="22"/>
                <w:lang w:eastAsia="en-US"/>
              </w:rPr>
              <w:t>1</w:t>
            </w:r>
          </w:p>
        </w:tc>
        <w:tc>
          <w:tcPr>
            <w:tcW w:w="312" w:type="pct"/>
          </w:tcPr>
          <w:p w:rsidR="00E138CA" w:rsidRPr="00BF6A07" w:rsidRDefault="00E138CA" w:rsidP="00B91752">
            <w:pPr>
              <w:pStyle w:val="002"/>
              <w:rPr>
                <w:sz w:val="22"/>
                <w:szCs w:val="22"/>
                <w:lang w:eastAsia="en-US"/>
              </w:rPr>
            </w:pPr>
            <w:r w:rsidRPr="00BF6A07">
              <w:rPr>
                <w:sz w:val="22"/>
                <w:szCs w:val="22"/>
                <w:lang w:eastAsia="en-US"/>
              </w:rPr>
              <w:t>2</w:t>
            </w:r>
          </w:p>
        </w:tc>
        <w:tc>
          <w:tcPr>
            <w:tcW w:w="415" w:type="pct"/>
          </w:tcPr>
          <w:p w:rsidR="00E138CA" w:rsidRPr="00BF6A07" w:rsidRDefault="00E138CA" w:rsidP="00B91752">
            <w:pPr>
              <w:pStyle w:val="002"/>
              <w:rPr>
                <w:sz w:val="22"/>
                <w:szCs w:val="22"/>
                <w:lang w:eastAsia="en-US"/>
              </w:rPr>
            </w:pPr>
            <w:r w:rsidRPr="00BF6A07">
              <w:rPr>
                <w:sz w:val="22"/>
                <w:szCs w:val="22"/>
                <w:lang w:eastAsia="en-US"/>
              </w:rPr>
              <w:t>1</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604" w:type="pct"/>
          </w:tcPr>
          <w:p w:rsidR="00E138CA" w:rsidRPr="00BF6A07" w:rsidRDefault="00E138CA" w:rsidP="00B91752">
            <w:pPr>
              <w:pStyle w:val="002"/>
              <w:rPr>
                <w:sz w:val="22"/>
                <w:szCs w:val="22"/>
                <w:lang w:eastAsia="en-US"/>
              </w:rPr>
            </w:pPr>
            <w:r w:rsidRPr="00BF6A07">
              <w:rPr>
                <w:sz w:val="22"/>
                <w:szCs w:val="22"/>
                <w:lang w:eastAsia="en-US"/>
              </w:rPr>
              <w:t>1</w:t>
            </w:r>
          </w:p>
        </w:tc>
      </w:tr>
      <w:tr w:rsidR="00E138CA" w:rsidRPr="003C5A22" w:rsidTr="00B91752">
        <w:trPr>
          <w:trHeight w:val="393"/>
        </w:trPr>
        <w:tc>
          <w:tcPr>
            <w:tcW w:w="259" w:type="pct"/>
          </w:tcPr>
          <w:p w:rsidR="00E138CA" w:rsidRPr="00BF6A07" w:rsidRDefault="00E138CA" w:rsidP="00B91752">
            <w:pPr>
              <w:pStyle w:val="002"/>
              <w:rPr>
                <w:sz w:val="22"/>
                <w:szCs w:val="22"/>
                <w:lang w:eastAsia="en-US"/>
              </w:rPr>
            </w:pPr>
            <w:r w:rsidRPr="00BF6A07">
              <w:rPr>
                <w:sz w:val="22"/>
                <w:szCs w:val="22"/>
                <w:lang w:eastAsia="en-US"/>
              </w:rPr>
              <w:t>4.2</w:t>
            </w:r>
          </w:p>
        </w:tc>
        <w:tc>
          <w:tcPr>
            <w:tcW w:w="454" w:type="pct"/>
          </w:tcPr>
          <w:p w:rsidR="00E138CA" w:rsidRPr="00BF6A07" w:rsidRDefault="00E138CA" w:rsidP="00B91752">
            <w:pPr>
              <w:pStyle w:val="002"/>
              <w:rPr>
                <w:sz w:val="22"/>
                <w:szCs w:val="22"/>
                <w:lang w:eastAsia="en-US"/>
              </w:rPr>
            </w:pPr>
            <w:r w:rsidRPr="00BF6A07">
              <w:rPr>
                <w:sz w:val="22"/>
                <w:szCs w:val="22"/>
                <w:lang w:eastAsia="en-US"/>
              </w:rPr>
              <w:t>среднего свыше 0,005 до 0,3</w:t>
            </w:r>
          </w:p>
        </w:tc>
        <w:tc>
          <w:tcPr>
            <w:tcW w:w="337" w:type="pct"/>
          </w:tcPr>
          <w:p w:rsidR="00E138CA" w:rsidRPr="00BF6A07" w:rsidRDefault="00E138CA" w:rsidP="00B91752">
            <w:pPr>
              <w:pStyle w:val="002"/>
              <w:rPr>
                <w:sz w:val="22"/>
                <w:szCs w:val="22"/>
                <w:lang w:eastAsia="en-US"/>
              </w:rPr>
            </w:pPr>
            <w:r w:rsidRPr="00BF6A07">
              <w:rPr>
                <w:sz w:val="22"/>
                <w:szCs w:val="22"/>
                <w:lang w:eastAsia="en-US"/>
              </w:rPr>
              <w:t>1</w:t>
            </w:r>
          </w:p>
        </w:tc>
        <w:tc>
          <w:tcPr>
            <w:tcW w:w="388" w:type="pct"/>
          </w:tcPr>
          <w:p w:rsidR="00E138CA" w:rsidRPr="00BF6A07" w:rsidRDefault="00E138CA" w:rsidP="00B91752">
            <w:pPr>
              <w:pStyle w:val="002"/>
              <w:rPr>
                <w:sz w:val="22"/>
                <w:szCs w:val="22"/>
                <w:lang w:eastAsia="en-US"/>
              </w:rPr>
            </w:pPr>
            <w:r w:rsidRPr="00BF6A07">
              <w:rPr>
                <w:sz w:val="22"/>
                <w:szCs w:val="22"/>
                <w:lang w:eastAsia="en-US"/>
              </w:rPr>
              <w:t>1,5</w:t>
            </w:r>
          </w:p>
        </w:tc>
        <w:tc>
          <w:tcPr>
            <w:tcW w:w="388" w:type="pct"/>
          </w:tcPr>
          <w:p w:rsidR="00E138CA" w:rsidRPr="00BF6A07" w:rsidRDefault="00E138CA" w:rsidP="00B91752">
            <w:pPr>
              <w:pStyle w:val="002"/>
              <w:rPr>
                <w:sz w:val="22"/>
                <w:szCs w:val="22"/>
                <w:lang w:eastAsia="en-US"/>
              </w:rPr>
            </w:pPr>
            <w:r w:rsidRPr="00BF6A07">
              <w:rPr>
                <w:sz w:val="22"/>
                <w:szCs w:val="22"/>
                <w:lang w:eastAsia="en-US"/>
              </w:rPr>
              <w:t>1,5</w:t>
            </w:r>
          </w:p>
        </w:tc>
        <w:tc>
          <w:tcPr>
            <w:tcW w:w="266" w:type="pct"/>
          </w:tcPr>
          <w:p w:rsidR="00E138CA" w:rsidRPr="00BF6A07" w:rsidRDefault="00E138CA" w:rsidP="00B91752">
            <w:pPr>
              <w:pStyle w:val="002"/>
              <w:rPr>
                <w:sz w:val="22"/>
                <w:szCs w:val="22"/>
                <w:lang w:eastAsia="en-US"/>
              </w:rPr>
            </w:pPr>
            <w:r w:rsidRPr="00BF6A07">
              <w:rPr>
                <w:sz w:val="22"/>
                <w:szCs w:val="22"/>
                <w:lang w:eastAsia="en-US"/>
              </w:rPr>
              <w:t>0,5</w:t>
            </w:r>
          </w:p>
        </w:tc>
        <w:tc>
          <w:tcPr>
            <w:tcW w:w="297" w:type="pct"/>
          </w:tcPr>
          <w:p w:rsidR="00E138CA" w:rsidRPr="00BF6A07" w:rsidRDefault="00E138CA" w:rsidP="00B91752">
            <w:pPr>
              <w:pStyle w:val="002"/>
              <w:rPr>
                <w:sz w:val="22"/>
                <w:szCs w:val="22"/>
                <w:lang w:eastAsia="en-US"/>
              </w:rPr>
            </w:pPr>
            <w:r w:rsidRPr="00BF6A07">
              <w:rPr>
                <w:sz w:val="22"/>
                <w:szCs w:val="22"/>
                <w:lang w:eastAsia="en-US"/>
              </w:rPr>
              <w:t>0,5</w:t>
            </w:r>
          </w:p>
        </w:tc>
        <w:tc>
          <w:tcPr>
            <w:tcW w:w="172" w:type="pct"/>
          </w:tcPr>
          <w:p w:rsidR="00E138CA" w:rsidRPr="00BF6A07" w:rsidRDefault="00E138CA" w:rsidP="00B91752">
            <w:pPr>
              <w:pStyle w:val="002"/>
              <w:rPr>
                <w:sz w:val="22"/>
                <w:szCs w:val="22"/>
                <w:lang w:eastAsia="en-US"/>
              </w:rPr>
            </w:pPr>
            <w:r w:rsidRPr="00BF6A07">
              <w:rPr>
                <w:sz w:val="22"/>
                <w:szCs w:val="22"/>
                <w:lang w:eastAsia="en-US"/>
              </w:rPr>
              <w:t>0,5</w:t>
            </w:r>
          </w:p>
        </w:tc>
        <w:tc>
          <w:tcPr>
            <w:tcW w:w="225" w:type="pct"/>
          </w:tcPr>
          <w:p w:rsidR="00E138CA" w:rsidRPr="00BF6A07" w:rsidRDefault="00E138CA" w:rsidP="00B91752">
            <w:pPr>
              <w:pStyle w:val="002"/>
              <w:rPr>
                <w:sz w:val="22"/>
                <w:szCs w:val="22"/>
                <w:lang w:eastAsia="en-US"/>
              </w:rPr>
            </w:pPr>
            <w:r w:rsidRPr="00BF6A07">
              <w:rPr>
                <w:sz w:val="22"/>
                <w:szCs w:val="22"/>
                <w:lang w:eastAsia="en-US"/>
              </w:rPr>
              <w:t>0,5</w:t>
            </w:r>
          </w:p>
        </w:tc>
        <w:tc>
          <w:tcPr>
            <w:tcW w:w="304" w:type="pct"/>
          </w:tcPr>
          <w:p w:rsidR="00E138CA" w:rsidRPr="00BF6A07" w:rsidRDefault="00E138CA" w:rsidP="00B91752">
            <w:pPr>
              <w:pStyle w:val="002"/>
              <w:rPr>
                <w:sz w:val="22"/>
                <w:szCs w:val="22"/>
                <w:lang w:eastAsia="en-US"/>
              </w:rPr>
            </w:pPr>
            <w:r w:rsidRPr="00BF6A07">
              <w:rPr>
                <w:sz w:val="22"/>
                <w:szCs w:val="22"/>
                <w:lang w:eastAsia="en-US"/>
              </w:rPr>
              <w:t>1</w:t>
            </w:r>
          </w:p>
        </w:tc>
        <w:tc>
          <w:tcPr>
            <w:tcW w:w="275" w:type="pct"/>
          </w:tcPr>
          <w:p w:rsidR="00E138CA" w:rsidRPr="00BF6A07" w:rsidRDefault="00E138CA" w:rsidP="00B91752">
            <w:pPr>
              <w:pStyle w:val="002"/>
              <w:rPr>
                <w:sz w:val="22"/>
                <w:szCs w:val="22"/>
                <w:lang w:eastAsia="en-US"/>
              </w:rPr>
            </w:pPr>
            <w:r w:rsidRPr="00BF6A07">
              <w:rPr>
                <w:sz w:val="22"/>
                <w:szCs w:val="22"/>
                <w:lang w:eastAsia="en-US"/>
              </w:rPr>
              <w:t>1</w:t>
            </w:r>
          </w:p>
        </w:tc>
        <w:tc>
          <w:tcPr>
            <w:tcW w:w="312" w:type="pct"/>
          </w:tcPr>
          <w:p w:rsidR="00E138CA" w:rsidRPr="00BF6A07" w:rsidRDefault="00E138CA" w:rsidP="00B91752">
            <w:pPr>
              <w:pStyle w:val="002"/>
              <w:rPr>
                <w:sz w:val="22"/>
                <w:szCs w:val="22"/>
                <w:lang w:eastAsia="en-US"/>
              </w:rPr>
            </w:pPr>
            <w:r w:rsidRPr="00BF6A07">
              <w:rPr>
                <w:sz w:val="22"/>
                <w:szCs w:val="22"/>
                <w:lang w:eastAsia="en-US"/>
              </w:rPr>
              <w:t>2</w:t>
            </w:r>
          </w:p>
        </w:tc>
        <w:tc>
          <w:tcPr>
            <w:tcW w:w="415" w:type="pct"/>
          </w:tcPr>
          <w:p w:rsidR="00E138CA" w:rsidRPr="00BF6A07" w:rsidRDefault="00E138CA" w:rsidP="00B91752">
            <w:pPr>
              <w:pStyle w:val="002"/>
              <w:rPr>
                <w:sz w:val="22"/>
                <w:szCs w:val="22"/>
                <w:lang w:eastAsia="en-US"/>
              </w:rPr>
            </w:pPr>
            <w:r w:rsidRPr="00BF6A07">
              <w:rPr>
                <w:sz w:val="22"/>
                <w:szCs w:val="22"/>
                <w:lang w:eastAsia="en-US"/>
              </w:rPr>
              <w:t>1</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604" w:type="pct"/>
          </w:tcPr>
          <w:p w:rsidR="00E138CA" w:rsidRPr="00BF6A07" w:rsidRDefault="00E138CA" w:rsidP="00B91752">
            <w:pPr>
              <w:pStyle w:val="002"/>
              <w:rPr>
                <w:sz w:val="22"/>
                <w:szCs w:val="22"/>
                <w:lang w:eastAsia="en-US"/>
              </w:rPr>
            </w:pPr>
            <w:r w:rsidRPr="00BF6A07">
              <w:rPr>
                <w:sz w:val="22"/>
                <w:szCs w:val="22"/>
                <w:lang w:eastAsia="en-US"/>
              </w:rPr>
              <w:t>1,5</w:t>
            </w:r>
          </w:p>
        </w:tc>
      </w:tr>
      <w:tr w:rsidR="00E138CA" w:rsidRPr="003C5A22" w:rsidTr="00B91752">
        <w:trPr>
          <w:trHeight w:val="180"/>
        </w:trPr>
        <w:tc>
          <w:tcPr>
            <w:tcW w:w="259" w:type="pct"/>
          </w:tcPr>
          <w:p w:rsidR="00E138CA" w:rsidRPr="00BF6A07" w:rsidRDefault="00E138CA" w:rsidP="00B91752">
            <w:pPr>
              <w:pStyle w:val="002"/>
              <w:rPr>
                <w:sz w:val="22"/>
                <w:szCs w:val="22"/>
                <w:lang w:eastAsia="en-US"/>
              </w:rPr>
            </w:pPr>
            <w:r w:rsidRPr="00BF6A07">
              <w:rPr>
                <w:sz w:val="22"/>
                <w:szCs w:val="22"/>
                <w:lang w:eastAsia="en-US"/>
              </w:rPr>
              <w:t>4.3</w:t>
            </w:r>
          </w:p>
        </w:tc>
        <w:tc>
          <w:tcPr>
            <w:tcW w:w="454" w:type="pct"/>
          </w:tcPr>
          <w:p w:rsidR="00E138CA" w:rsidRPr="00BF6A07" w:rsidRDefault="00E138CA" w:rsidP="00B91752">
            <w:pPr>
              <w:pStyle w:val="002"/>
              <w:rPr>
                <w:sz w:val="22"/>
                <w:szCs w:val="22"/>
                <w:lang w:eastAsia="en-US"/>
              </w:rPr>
            </w:pPr>
            <w:r w:rsidRPr="00BF6A07">
              <w:rPr>
                <w:sz w:val="22"/>
                <w:szCs w:val="22"/>
                <w:lang w:eastAsia="en-US"/>
              </w:rPr>
              <w:t>высокого:</w:t>
            </w:r>
          </w:p>
        </w:tc>
        <w:tc>
          <w:tcPr>
            <w:tcW w:w="337" w:type="pct"/>
          </w:tcPr>
          <w:p w:rsidR="00E138CA" w:rsidRPr="00BF6A07" w:rsidRDefault="00E138CA" w:rsidP="00B91752">
            <w:pPr>
              <w:pStyle w:val="002"/>
              <w:rPr>
                <w:sz w:val="22"/>
                <w:szCs w:val="22"/>
                <w:lang w:eastAsia="en-US"/>
              </w:rPr>
            </w:pPr>
          </w:p>
        </w:tc>
        <w:tc>
          <w:tcPr>
            <w:tcW w:w="388" w:type="pct"/>
          </w:tcPr>
          <w:p w:rsidR="00E138CA" w:rsidRPr="00BF6A07" w:rsidRDefault="00E138CA" w:rsidP="00B91752">
            <w:pPr>
              <w:pStyle w:val="002"/>
              <w:rPr>
                <w:sz w:val="22"/>
                <w:szCs w:val="22"/>
                <w:lang w:eastAsia="en-US"/>
              </w:rPr>
            </w:pPr>
          </w:p>
        </w:tc>
        <w:tc>
          <w:tcPr>
            <w:tcW w:w="388" w:type="pct"/>
          </w:tcPr>
          <w:p w:rsidR="00E138CA" w:rsidRPr="00BF6A07" w:rsidRDefault="00E138CA" w:rsidP="00B91752">
            <w:pPr>
              <w:pStyle w:val="002"/>
              <w:rPr>
                <w:sz w:val="22"/>
                <w:szCs w:val="22"/>
                <w:lang w:eastAsia="en-US"/>
              </w:rPr>
            </w:pPr>
          </w:p>
        </w:tc>
        <w:tc>
          <w:tcPr>
            <w:tcW w:w="266" w:type="pct"/>
          </w:tcPr>
          <w:p w:rsidR="00E138CA" w:rsidRPr="00BF6A07" w:rsidRDefault="00E138CA" w:rsidP="00B91752">
            <w:pPr>
              <w:pStyle w:val="002"/>
              <w:rPr>
                <w:sz w:val="22"/>
                <w:szCs w:val="22"/>
                <w:lang w:eastAsia="en-US"/>
              </w:rPr>
            </w:pPr>
          </w:p>
        </w:tc>
        <w:tc>
          <w:tcPr>
            <w:tcW w:w="297" w:type="pct"/>
          </w:tcPr>
          <w:p w:rsidR="00E138CA" w:rsidRPr="00BF6A07" w:rsidRDefault="00E138CA" w:rsidP="00B91752">
            <w:pPr>
              <w:pStyle w:val="002"/>
              <w:rPr>
                <w:sz w:val="22"/>
                <w:szCs w:val="22"/>
                <w:lang w:eastAsia="en-US"/>
              </w:rPr>
            </w:pPr>
          </w:p>
        </w:tc>
        <w:tc>
          <w:tcPr>
            <w:tcW w:w="172" w:type="pct"/>
          </w:tcPr>
          <w:p w:rsidR="00E138CA" w:rsidRPr="00BF6A07" w:rsidRDefault="00E138CA" w:rsidP="00B91752">
            <w:pPr>
              <w:pStyle w:val="002"/>
              <w:rPr>
                <w:sz w:val="22"/>
                <w:szCs w:val="22"/>
                <w:lang w:eastAsia="en-US"/>
              </w:rPr>
            </w:pPr>
          </w:p>
        </w:tc>
        <w:tc>
          <w:tcPr>
            <w:tcW w:w="225" w:type="pct"/>
          </w:tcPr>
          <w:p w:rsidR="00E138CA" w:rsidRPr="00BF6A07" w:rsidRDefault="00E138CA" w:rsidP="00B91752">
            <w:pPr>
              <w:pStyle w:val="002"/>
              <w:rPr>
                <w:sz w:val="22"/>
                <w:szCs w:val="22"/>
                <w:lang w:eastAsia="en-US"/>
              </w:rPr>
            </w:pPr>
          </w:p>
        </w:tc>
        <w:tc>
          <w:tcPr>
            <w:tcW w:w="304" w:type="pct"/>
          </w:tcPr>
          <w:p w:rsidR="00E138CA" w:rsidRPr="00BF6A07" w:rsidRDefault="00E138CA" w:rsidP="00B91752">
            <w:pPr>
              <w:pStyle w:val="002"/>
              <w:rPr>
                <w:sz w:val="22"/>
                <w:szCs w:val="22"/>
                <w:lang w:eastAsia="en-US"/>
              </w:rPr>
            </w:pPr>
          </w:p>
        </w:tc>
        <w:tc>
          <w:tcPr>
            <w:tcW w:w="275" w:type="pct"/>
          </w:tcPr>
          <w:p w:rsidR="00E138CA" w:rsidRPr="00BF6A07" w:rsidRDefault="00E138CA" w:rsidP="00B91752">
            <w:pPr>
              <w:pStyle w:val="002"/>
              <w:rPr>
                <w:sz w:val="22"/>
                <w:szCs w:val="22"/>
                <w:lang w:eastAsia="en-US"/>
              </w:rPr>
            </w:pPr>
          </w:p>
        </w:tc>
        <w:tc>
          <w:tcPr>
            <w:tcW w:w="312" w:type="pct"/>
          </w:tcPr>
          <w:p w:rsidR="00E138CA" w:rsidRPr="00BF6A07" w:rsidRDefault="00E138CA" w:rsidP="00B91752">
            <w:pPr>
              <w:pStyle w:val="002"/>
              <w:rPr>
                <w:sz w:val="22"/>
                <w:szCs w:val="22"/>
                <w:lang w:eastAsia="en-US"/>
              </w:rPr>
            </w:pPr>
          </w:p>
        </w:tc>
        <w:tc>
          <w:tcPr>
            <w:tcW w:w="415" w:type="pct"/>
          </w:tcPr>
          <w:p w:rsidR="00E138CA" w:rsidRPr="00BF6A07" w:rsidRDefault="00E138CA" w:rsidP="00B91752">
            <w:pPr>
              <w:pStyle w:val="002"/>
              <w:rPr>
                <w:sz w:val="22"/>
                <w:szCs w:val="22"/>
                <w:lang w:eastAsia="en-US"/>
              </w:rPr>
            </w:pPr>
          </w:p>
        </w:tc>
        <w:tc>
          <w:tcPr>
            <w:tcW w:w="304" w:type="pct"/>
          </w:tcPr>
          <w:p w:rsidR="00E138CA" w:rsidRPr="00BF6A07" w:rsidRDefault="00E138CA" w:rsidP="00B91752">
            <w:pPr>
              <w:pStyle w:val="002"/>
              <w:rPr>
                <w:sz w:val="22"/>
                <w:szCs w:val="22"/>
                <w:lang w:eastAsia="en-US"/>
              </w:rPr>
            </w:pPr>
          </w:p>
        </w:tc>
        <w:tc>
          <w:tcPr>
            <w:tcW w:w="604" w:type="pct"/>
          </w:tcPr>
          <w:p w:rsidR="00E138CA" w:rsidRPr="00BF6A07" w:rsidRDefault="00E138CA" w:rsidP="00B91752">
            <w:pPr>
              <w:pStyle w:val="002"/>
              <w:rPr>
                <w:sz w:val="22"/>
                <w:szCs w:val="22"/>
                <w:lang w:eastAsia="en-US"/>
              </w:rPr>
            </w:pPr>
          </w:p>
        </w:tc>
      </w:tr>
      <w:tr w:rsidR="00E138CA" w:rsidRPr="003C5A22" w:rsidTr="00B91752">
        <w:trPr>
          <w:trHeight w:val="180"/>
        </w:trPr>
        <w:tc>
          <w:tcPr>
            <w:tcW w:w="259" w:type="pct"/>
          </w:tcPr>
          <w:p w:rsidR="00E138CA" w:rsidRPr="00BF6A07" w:rsidRDefault="00E138CA" w:rsidP="00B91752">
            <w:pPr>
              <w:pStyle w:val="002"/>
              <w:rPr>
                <w:sz w:val="22"/>
                <w:szCs w:val="22"/>
                <w:lang w:eastAsia="en-US"/>
              </w:rPr>
            </w:pPr>
            <w:r w:rsidRPr="00BF6A07">
              <w:rPr>
                <w:sz w:val="22"/>
                <w:szCs w:val="22"/>
                <w:lang w:eastAsia="en-US"/>
              </w:rPr>
              <w:t>4.3.1</w:t>
            </w:r>
          </w:p>
        </w:tc>
        <w:tc>
          <w:tcPr>
            <w:tcW w:w="454" w:type="pct"/>
          </w:tcPr>
          <w:p w:rsidR="00E138CA" w:rsidRPr="00BF6A07" w:rsidRDefault="00E138CA" w:rsidP="00B91752">
            <w:pPr>
              <w:pStyle w:val="002"/>
              <w:rPr>
                <w:sz w:val="22"/>
                <w:szCs w:val="22"/>
                <w:lang w:eastAsia="en-US"/>
              </w:rPr>
            </w:pPr>
            <w:r w:rsidRPr="00BF6A07">
              <w:rPr>
                <w:sz w:val="22"/>
                <w:szCs w:val="22"/>
                <w:lang w:eastAsia="en-US"/>
              </w:rPr>
              <w:t>свыше 0,3 до 0,6</w:t>
            </w:r>
          </w:p>
        </w:tc>
        <w:tc>
          <w:tcPr>
            <w:tcW w:w="337" w:type="pct"/>
          </w:tcPr>
          <w:p w:rsidR="00E138CA" w:rsidRPr="00BF6A07" w:rsidRDefault="00E138CA" w:rsidP="00B91752">
            <w:pPr>
              <w:pStyle w:val="002"/>
              <w:rPr>
                <w:sz w:val="22"/>
                <w:szCs w:val="22"/>
                <w:lang w:eastAsia="en-US"/>
              </w:rPr>
            </w:pPr>
            <w:r w:rsidRPr="00BF6A07">
              <w:rPr>
                <w:sz w:val="22"/>
                <w:szCs w:val="22"/>
                <w:lang w:eastAsia="en-US"/>
              </w:rPr>
              <w:t>1,5</w:t>
            </w:r>
          </w:p>
        </w:tc>
        <w:tc>
          <w:tcPr>
            <w:tcW w:w="388" w:type="pct"/>
          </w:tcPr>
          <w:p w:rsidR="00E138CA" w:rsidRPr="00BF6A07" w:rsidRDefault="00E138CA" w:rsidP="00B91752">
            <w:pPr>
              <w:pStyle w:val="002"/>
              <w:rPr>
                <w:sz w:val="22"/>
                <w:szCs w:val="22"/>
                <w:lang w:eastAsia="en-US"/>
              </w:rPr>
            </w:pPr>
            <w:r w:rsidRPr="00BF6A07">
              <w:rPr>
                <w:sz w:val="22"/>
                <w:szCs w:val="22"/>
                <w:lang w:eastAsia="en-US"/>
              </w:rPr>
              <w:t>2</w:t>
            </w:r>
          </w:p>
        </w:tc>
        <w:tc>
          <w:tcPr>
            <w:tcW w:w="388" w:type="pct"/>
          </w:tcPr>
          <w:p w:rsidR="00E138CA" w:rsidRPr="00BF6A07" w:rsidRDefault="00E138CA" w:rsidP="00B91752">
            <w:pPr>
              <w:pStyle w:val="002"/>
              <w:rPr>
                <w:sz w:val="22"/>
                <w:szCs w:val="22"/>
                <w:lang w:eastAsia="en-US"/>
              </w:rPr>
            </w:pPr>
            <w:r w:rsidRPr="00BF6A07">
              <w:rPr>
                <w:sz w:val="22"/>
                <w:szCs w:val="22"/>
                <w:lang w:eastAsia="en-US"/>
              </w:rPr>
              <w:t>2</w:t>
            </w:r>
          </w:p>
        </w:tc>
        <w:tc>
          <w:tcPr>
            <w:tcW w:w="266" w:type="pct"/>
          </w:tcPr>
          <w:p w:rsidR="00E138CA" w:rsidRPr="00BF6A07" w:rsidRDefault="00E138CA" w:rsidP="00B91752">
            <w:pPr>
              <w:pStyle w:val="002"/>
              <w:rPr>
                <w:sz w:val="22"/>
                <w:szCs w:val="22"/>
                <w:lang w:eastAsia="en-US"/>
              </w:rPr>
            </w:pPr>
            <w:r w:rsidRPr="00BF6A07">
              <w:rPr>
                <w:sz w:val="22"/>
                <w:szCs w:val="22"/>
                <w:lang w:eastAsia="en-US"/>
              </w:rPr>
              <w:t>0,5</w:t>
            </w:r>
          </w:p>
        </w:tc>
        <w:tc>
          <w:tcPr>
            <w:tcW w:w="297" w:type="pct"/>
          </w:tcPr>
          <w:p w:rsidR="00E138CA" w:rsidRPr="00BF6A07" w:rsidRDefault="00E138CA" w:rsidP="00B91752">
            <w:pPr>
              <w:pStyle w:val="002"/>
              <w:rPr>
                <w:sz w:val="22"/>
                <w:szCs w:val="22"/>
                <w:lang w:eastAsia="en-US"/>
              </w:rPr>
            </w:pPr>
            <w:r w:rsidRPr="00BF6A07">
              <w:rPr>
                <w:sz w:val="22"/>
                <w:szCs w:val="22"/>
                <w:lang w:eastAsia="en-US"/>
              </w:rPr>
              <w:t>0,5</w:t>
            </w:r>
          </w:p>
        </w:tc>
        <w:tc>
          <w:tcPr>
            <w:tcW w:w="172" w:type="pct"/>
          </w:tcPr>
          <w:p w:rsidR="00E138CA" w:rsidRPr="00BF6A07" w:rsidRDefault="00E138CA" w:rsidP="00B91752">
            <w:pPr>
              <w:pStyle w:val="002"/>
              <w:rPr>
                <w:sz w:val="22"/>
                <w:szCs w:val="22"/>
                <w:lang w:eastAsia="en-US"/>
              </w:rPr>
            </w:pPr>
            <w:r w:rsidRPr="00BF6A07">
              <w:rPr>
                <w:sz w:val="22"/>
                <w:szCs w:val="22"/>
                <w:lang w:eastAsia="en-US"/>
              </w:rPr>
              <w:t>0,5</w:t>
            </w:r>
          </w:p>
        </w:tc>
        <w:tc>
          <w:tcPr>
            <w:tcW w:w="225" w:type="pct"/>
          </w:tcPr>
          <w:p w:rsidR="00E138CA" w:rsidRPr="00BF6A07" w:rsidRDefault="00E138CA" w:rsidP="00B91752">
            <w:pPr>
              <w:pStyle w:val="002"/>
              <w:rPr>
                <w:sz w:val="22"/>
                <w:szCs w:val="22"/>
                <w:lang w:eastAsia="en-US"/>
              </w:rPr>
            </w:pPr>
            <w:r w:rsidRPr="00BF6A07">
              <w:rPr>
                <w:sz w:val="22"/>
                <w:szCs w:val="22"/>
                <w:lang w:eastAsia="en-US"/>
              </w:rPr>
              <w:t>0,5</w:t>
            </w:r>
          </w:p>
        </w:tc>
        <w:tc>
          <w:tcPr>
            <w:tcW w:w="304" w:type="pct"/>
          </w:tcPr>
          <w:p w:rsidR="00E138CA" w:rsidRPr="00BF6A07" w:rsidRDefault="00E138CA" w:rsidP="00B91752">
            <w:pPr>
              <w:pStyle w:val="002"/>
              <w:rPr>
                <w:sz w:val="22"/>
                <w:szCs w:val="22"/>
                <w:lang w:eastAsia="en-US"/>
              </w:rPr>
            </w:pPr>
            <w:r w:rsidRPr="00BF6A07">
              <w:rPr>
                <w:sz w:val="22"/>
                <w:szCs w:val="22"/>
                <w:lang w:eastAsia="en-US"/>
              </w:rPr>
              <w:t>1</w:t>
            </w:r>
          </w:p>
        </w:tc>
        <w:tc>
          <w:tcPr>
            <w:tcW w:w="275" w:type="pct"/>
          </w:tcPr>
          <w:p w:rsidR="00E138CA" w:rsidRPr="00BF6A07" w:rsidRDefault="00E138CA" w:rsidP="00B91752">
            <w:pPr>
              <w:pStyle w:val="002"/>
              <w:rPr>
                <w:sz w:val="22"/>
                <w:szCs w:val="22"/>
                <w:lang w:eastAsia="en-US"/>
              </w:rPr>
            </w:pPr>
            <w:r w:rsidRPr="00BF6A07">
              <w:rPr>
                <w:sz w:val="22"/>
                <w:szCs w:val="22"/>
                <w:lang w:eastAsia="en-US"/>
              </w:rPr>
              <w:t>1</w:t>
            </w:r>
          </w:p>
        </w:tc>
        <w:tc>
          <w:tcPr>
            <w:tcW w:w="312" w:type="pct"/>
          </w:tcPr>
          <w:p w:rsidR="00E138CA" w:rsidRPr="00BF6A07" w:rsidRDefault="00E138CA" w:rsidP="00B91752">
            <w:pPr>
              <w:pStyle w:val="002"/>
              <w:rPr>
                <w:sz w:val="22"/>
                <w:szCs w:val="22"/>
                <w:lang w:eastAsia="en-US"/>
              </w:rPr>
            </w:pPr>
            <w:r w:rsidRPr="00BF6A07">
              <w:rPr>
                <w:sz w:val="22"/>
                <w:szCs w:val="22"/>
                <w:lang w:eastAsia="en-US"/>
              </w:rPr>
              <w:t>2</w:t>
            </w:r>
          </w:p>
        </w:tc>
        <w:tc>
          <w:tcPr>
            <w:tcW w:w="415" w:type="pct"/>
          </w:tcPr>
          <w:p w:rsidR="00E138CA" w:rsidRPr="00BF6A07" w:rsidRDefault="00E138CA" w:rsidP="00B91752">
            <w:pPr>
              <w:pStyle w:val="002"/>
              <w:rPr>
                <w:sz w:val="22"/>
                <w:szCs w:val="22"/>
                <w:lang w:eastAsia="en-US"/>
              </w:rPr>
            </w:pPr>
            <w:r w:rsidRPr="00BF6A07">
              <w:rPr>
                <w:sz w:val="22"/>
                <w:szCs w:val="22"/>
                <w:lang w:eastAsia="en-US"/>
              </w:rPr>
              <w:t>1,5</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604" w:type="pct"/>
          </w:tcPr>
          <w:p w:rsidR="00E138CA" w:rsidRPr="00BF6A07" w:rsidRDefault="00E138CA" w:rsidP="00B91752">
            <w:pPr>
              <w:pStyle w:val="002"/>
              <w:rPr>
                <w:sz w:val="22"/>
                <w:szCs w:val="22"/>
                <w:lang w:eastAsia="en-US"/>
              </w:rPr>
            </w:pPr>
            <w:r w:rsidRPr="00BF6A07">
              <w:rPr>
                <w:sz w:val="22"/>
                <w:szCs w:val="22"/>
                <w:lang w:eastAsia="en-US"/>
              </w:rPr>
              <w:t>2</w:t>
            </w:r>
          </w:p>
        </w:tc>
      </w:tr>
      <w:tr w:rsidR="00E138CA" w:rsidRPr="003C5A22" w:rsidTr="00B91752">
        <w:trPr>
          <w:trHeight w:val="197"/>
        </w:trPr>
        <w:tc>
          <w:tcPr>
            <w:tcW w:w="259" w:type="pct"/>
          </w:tcPr>
          <w:p w:rsidR="00E138CA" w:rsidRPr="00BF6A07" w:rsidRDefault="00E138CA" w:rsidP="00B91752">
            <w:pPr>
              <w:pStyle w:val="002"/>
              <w:rPr>
                <w:sz w:val="22"/>
                <w:szCs w:val="22"/>
                <w:lang w:eastAsia="en-US"/>
              </w:rPr>
            </w:pPr>
            <w:r w:rsidRPr="00BF6A07">
              <w:rPr>
                <w:sz w:val="22"/>
                <w:szCs w:val="22"/>
                <w:lang w:eastAsia="en-US"/>
              </w:rPr>
              <w:t>4.3.2</w:t>
            </w:r>
          </w:p>
        </w:tc>
        <w:tc>
          <w:tcPr>
            <w:tcW w:w="454" w:type="pct"/>
          </w:tcPr>
          <w:p w:rsidR="00E138CA" w:rsidRPr="00BF6A07" w:rsidRDefault="00E138CA" w:rsidP="00B91752">
            <w:pPr>
              <w:pStyle w:val="002"/>
              <w:rPr>
                <w:sz w:val="22"/>
                <w:szCs w:val="22"/>
                <w:lang w:eastAsia="en-US"/>
              </w:rPr>
            </w:pPr>
            <w:r w:rsidRPr="00BF6A07">
              <w:rPr>
                <w:sz w:val="22"/>
                <w:szCs w:val="22"/>
                <w:lang w:eastAsia="en-US"/>
              </w:rPr>
              <w:t>свыше 0,6 до 1,2</w:t>
            </w:r>
          </w:p>
        </w:tc>
        <w:tc>
          <w:tcPr>
            <w:tcW w:w="337" w:type="pct"/>
          </w:tcPr>
          <w:p w:rsidR="00E138CA" w:rsidRPr="00BF6A07" w:rsidRDefault="00E138CA" w:rsidP="00B91752">
            <w:pPr>
              <w:pStyle w:val="002"/>
              <w:rPr>
                <w:sz w:val="22"/>
                <w:szCs w:val="22"/>
                <w:lang w:eastAsia="en-US"/>
              </w:rPr>
            </w:pPr>
            <w:r w:rsidRPr="00BF6A07">
              <w:rPr>
                <w:sz w:val="22"/>
                <w:szCs w:val="22"/>
                <w:lang w:eastAsia="en-US"/>
              </w:rPr>
              <w:t>2</w:t>
            </w:r>
          </w:p>
        </w:tc>
        <w:tc>
          <w:tcPr>
            <w:tcW w:w="388" w:type="pct"/>
          </w:tcPr>
          <w:p w:rsidR="00E138CA" w:rsidRPr="00BF6A07" w:rsidRDefault="00E138CA" w:rsidP="00B91752">
            <w:pPr>
              <w:pStyle w:val="002"/>
              <w:rPr>
                <w:sz w:val="22"/>
                <w:szCs w:val="22"/>
                <w:lang w:eastAsia="en-US"/>
              </w:rPr>
            </w:pPr>
            <w:r w:rsidRPr="00BF6A07">
              <w:rPr>
                <w:sz w:val="22"/>
                <w:szCs w:val="22"/>
                <w:lang w:eastAsia="en-US"/>
              </w:rPr>
              <w:t>5</w:t>
            </w:r>
          </w:p>
        </w:tc>
        <w:tc>
          <w:tcPr>
            <w:tcW w:w="388" w:type="pct"/>
          </w:tcPr>
          <w:p w:rsidR="00E138CA" w:rsidRPr="00BF6A07" w:rsidRDefault="00E138CA" w:rsidP="00B91752">
            <w:pPr>
              <w:pStyle w:val="002"/>
              <w:rPr>
                <w:sz w:val="22"/>
                <w:szCs w:val="22"/>
                <w:lang w:eastAsia="en-US"/>
              </w:rPr>
            </w:pPr>
            <w:r w:rsidRPr="00BF6A07">
              <w:rPr>
                <w:sz w:val="22"/>
                <w:szCs w:val="22"/>
                <w:lang w:eastAsia="en-US"/>
              </w:rPr>
              <w:t>5</w:t>
            </w:r>
          </w:p>
        </w:tc>
        <w:tc>
          <w:tcPr>
            <w:tcW w:w="266" w:type="pct"/>
          </w:tcPr>
          <w:p w:rsidR="00E138CA" w:rsidRPr="00BF6A07" w:rsidRDefault="00E138CA" w:rsidP="00B91752">
            <w:pPr>
              <w:pStyle w:val="002"/>
              <w:rPr>
                <w:sz w:val="22"/>
                <w:szCs w:val="22"/>
                <w:lang w:eastAsia="en-US"/>
              </w:rPr>
            </w:pPr>
            <w:r w:rsidRPr="00BF6A07">
              <w:rPr>
                <w:sz w:val="22"/>
                <w:szCs w:val="22"/>
                <w:lang w:eastAsia="en-US"/>
              </w:rPr>
              <w:t>0,5</w:t>
            </w:r>
          </w:p>
        </w:tc>
        <w:tc>
          <w:tcPr>
            <w:tcW w:w="297" w:type="pct"/>
          </w:tcPr>
          <w:p w:rsidR="00E138CA" w:rsidRPr="00BF6A07" w:rsidRDefault="00E138CA" w:rsidP="00B91752">
            <w:pPr>
              <w:pStyle w:val="002"/>
              <w:rPr>
                <w:sz w:val="22"/>
                <w:szCs w:val="22"/>
                <w:lang w:eastAsia="en-US"/>
              </w:rPr>
            </w:pPr>
            <w:r w:rsidRPr="00BF6A07">
              <w:rPr>
                <w:sz w:val="22"/>
                <w:szCs w:val="22"/>
                <w:lang w:eastAsia="en-US"/>
              </w:rPr>
              <w:t>0,5</w:t>
            </w:r>
          </w:p>
        </w:tc>
        <w:tc>
          <w:tcPr>
            <w:tcW w:w="172" w:type="pct"/>
          </w:tcPr>
          <w:p w:rsidR="00E138CA" w:rsidRPr="00BF6A07" w:rsidRDefault="00E138CA" w:rsidP="00B91752">
            <w:pPr>
              <w:pStyle w:val="002"/>
              <w:rPr>
                <w:sz w:val="22"/>
                <w:szCs w:val="22"/>
                <w:lang w:eastAsia="en-US"/>
              </w:rPr>
            </w:pPr>
            <w:r w:rsidRPr="00BF6A07">
              <w:rPr>
                <w:sz w:val="22"/>
                <w:szCs w:val="22"/>
                <w:lang w:eastAsia="en-US"/>
              </w:rPr>
              <w:t>0,5</w:t>
            </w:r>
          </w:p>
        </w:tc>
        <w:tc>
          <w:tcPr>
            <w:tcW w:w="225" w:type="pct"/>
          </w:tcPr>
          <w:p w:rsidR="00E138CA" w:rsidRPr="00BF6A07" w:rsidRDefault="00E138CA" w:rsidP="00B91752">
            <w:pPr>
              <w:pStyle w:val="002"/>
              <w:rPr>
                <w:sz w:val="22"/>
                <w:szCs w:val="22"/>
                <w:lang w:eastAsia="en-US"/>
              </w:rPr>
            </w:pPr>
            <w:r w:rsidRPr="00BF6A07">
              <w:rPr>
                <w:sz w:val="22"/>
                <w:szCs w:val="22"/>
                <w:lang w:eastAsia="en-US"/>
              </w:rPr>
              <w:t>0,5</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275" w:type="pct"/>
          </w:tcPr>
          <w:p w:rsidR="00E138CA" w:rsidRPr="00BF6A07" w:rsidRDefault="00E138CA" w:rsidP="00B91752">
            <w:pPr>
              <w:pStyle w:val="002"/>
              <w:rPr>
                <w:sz w:val="22"/>
                <w:szCs w:val="22"/>
                <w:lang w:eastAsia="en-US"/>
              </w:rPr>
            </w:pPr>
            <w:r w:rsidRPr="00BF6A07">
              <w:rPr>
                <w:sz w:val="22"/>
                <w:szCs w:val="22"/>
                <w:lang w:eastAsia="en-US"/>
              </w:rPr>
              <w:t>1</w:t>
            </w:r>
          </w:p>
        </w:tc>
        <w:tc>
          <w:tcPr>
            <w:tcW w:w="312" w:type="pct"/>
          </w:tcPr>
          <w:p w:rsidR="00E138CA" w:rsidRPr="00BF6A07" w:rsidRDefault="00E138CA" w:rsidP="00B91752">
            <w:pPr>
              <w:pStyle w:val="002"/>
              <w:rPr>
                <w:sz w:val="22"/>
                <w:szCs w:val="22"/>
                <w:lang w:eastAsia="en-US"/>
              </w:rPr>
            </w:pPr>
            <w:r w:rsidRPr="00BF6A07">
              <w:rPr>
                <w:sz w:val="22"/>
                <w:szCs w:val="22"/>
                <w:lang w:eastAsia="en-US"/>
              </w:rPr>
              <w:t>4</w:t>
            </w:r>
          </w:p>
        </w:tc>
        <w:tc>
          <w:tcPr>
            <w:tcW w:w="415" w:type="pct"/>
          </w:tcPr>
          <w:p w:rsidR="00E138CA" w:rsidRPr="00BF6A07" w:rsidRDefault="00E138CA" w:rsidP="00B91752">
            <w:pPr>
              <w:pStyle w:val="002"/>
              <w:rPr>
                <w:sz w:val="22"/>
                <w:szCs w:val="22"/>
                <w:lang w:eastAsia="en-US"/>
              </w:rPr>
            </w:pPr>
            <w:r w:rsidRPr="00BF6A07">
              <w:rPr>
                <w:sz w:val="22"/>
                <w:szCs w:val="22"/>
                <w:lang w:eastAsia="en-US"/>
              </w:rPr>
              <w:t>2</w:t>
            </w:r>
          </w:p>
        </w:tc>
        <w:tc>
          <w:tcPr>
            <w:tcW w:w="304" w:type="pct"/>
          </w:tcPr>
          <w:p w:rsidR="00E138CA" w:rsidRPr="00BF6A07" w:rsidRDefault="00E138CA" w:rsidP="00B91752">
            <w:pPr>
              <w:pStyle w:val="002"/>
              <w:rPr>
                <w:sz w:val="22"/>
                <w:szCs w:val="22"/>
                <w:lang w:eastAsia="en-US"/>
              </w:rPr>
            </w:pPr>
            <w:r w:rsidRPr="00BF6A07">
              <w:rPr>
                <w:sz w:val="22"/>
                <w:szCs w:val="22"/>
                <w:lang w:eastAsia="en-US"/>
              </w:rPr>
              <w:t>4</w:t>
            </w:r>
          </w:p>
        </w:tc>
        <w:tc>
          <w:tcPr>
            <w:tcW w:w="604" w:type="pct"/>
          </w:tcPr>
          <w:p w:rsidR="00E138CA" w:rsidRPr="00BF6A07" w:rsidRDefault="00E138CA" w:rsidP="00B91752">
            <w:pPr>
              <w:pStyle w:val="002"/>
              <w:rPr>
                <w:sz w:val="22"/>
                <w:szCs w:val="22"/>
                <w:lang w:eastAsia="en-US"/>
              </w:rPr>
            </w:pPr>
            <w:r w:rsidRPr="00BF6A07">
              <w:rPr>
                <w:sz w:val="22"/>
                <w:szCs w:val="22"/>
                <w:lang w:eastAsia="en-US"/>
              </w:rPr>
              <w:t>2</w:t>
            </w:r>
          </w:p>
        </w:tc>
      </w:tr>
      <w:tr w:rsidR="00E138CA" w:rsidRPr="003C5A22" w:rsidTr="00B91752">
        <w:trPr>
          <w:trHeight w:val="393"/>
        </w:trPr>
        <w:tc>
          <w:tcPr>
            <w:tcW w:w="259" w:type="pct"/>
          </w:tcPr>
          <w:p w:rsidR="00E138CA" w:rsidRPr="00BF6A07" w:rsidRDefault="00E138CA" w:rsidP="00B91752">
            <w:pPr>
              <w:pStyle w:val="002"/>
              <w:rPr>
                <w:sz w:val="22"/>
                <w:szCs w:val="22"/>
                <w:lang w:eastAsia="en-US"/>
              </w:rPr>
            </w:pPr>
            <w:r w:rsidRPr="00BF6A07">
              <w:rPr>
                <w:sz w:val="22"/>
                <w:szCs w:val="22"/>
                <w:lang w:eastAsia="en-US"/>
              </w:rPr>
              <w:t>5</w:t>
            </w:r>
          </w:p>
        </w:tc>
        <w:tc>
          <w:tcPr>
            <w:tcW w:w="454" w:type="pct"/>
          </w:tcPr>
          <w:p w:rsidR="00E138CA" w:rsidRPr="00BF6A07" w:rsidRDefault="00E138CA" w:rsidP="00B91752">
            <w:pPr>
              <w:pStyle w:val="002"/>
              <w:rPr>
                <w:sz w:val="22"/>
                <w:szCs w:val="22"/>
                <w:lang w:eastAsia="en-US"/>
              </w:rPr>
            </w:pPr>
            <w:r w:rsidRPr="00BF6A07">
              <w:rPr>
                <w:sz w:val="22"/>
                <w:szCs w:val="22"/>
                <w:lang w:eastAsia="en-US"/>
              </w:rPr>
              <w:t>Кабели силовые всех напряжений</w:t>
            </w:r>
          </w:p>
        </w:tc>
        <w:tc>
          <w:tcPr>
            <w:tcW w:w="337" w:type="pct"/>
          </w:tcPr>
          <w:p w:rsidR="00E138CA" w:rsidRPr="00BF6A07" w:rsidRDefault="00E138CA" w:rsidP="00B91752">
            <w:pPr>
              <w:pStyle w:val="002"/>
              <w:rPr>
                <w:sz w:val="22"/>
                <w:szCs w:val="22"/>
                <w:lang w:eastAsia="en-US"/>
              </w:rPr>
            </w:pPr>
            <w:r w:rsidRPr="00BF6A07">
              <w:rPr>
                <w:sz w:val="22"/>
                <w:szCs w:val="22"/>
                <w:lang w:eastAsia="en-US"/>
              </w:rPr>
              <w:t>1</w:t>
            </w:r>
            <w:hyperlink r:id="rId35" w:history="1">
              <w:r w:rsidRPr="00BF6A07">
                <w:rPr>
                  <w:rStyle w:val="Hyperlink"/>
                  <w:sz w:val="22"/>
                  <w:szCs w:val="22"/>
                  <w:lang w:eastAsia="en-US"/>
                </w:rPr>
                <w:t>*</w:t>
              </w:r>
            </w:hyperlink>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hyperlink r:id="rId36" w:history="1">
              <w:r w:rsidRPr="00BF6A07">
                <w:rPr>
                  <w:rStyle w:val="Hyperlink"/>
                  <w:sz w:val="22"/>
                  <w:szCs w:val="22"/>
                  <w:lang w:eastAsia="en-US"/>
                </w:rPr>
                <w:t>*</w:t>
              </w:r>
            </w:hyperlink>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hyperlink r:id="rId37" w:history="1">
              <w:r w:rsidRPr="00BF6A07">
                <w:rPr>
                  <w:rStyle w:val="Hyperlink"/>
                  <w:sz w:val="22"/>
                  <w:szCs w:val="22"/>
                  <w:lang w:eastAsia="en-US"/>
                </w:rPr>
                <w:t>*</w:t>
              </w:r>
            </w:hyperlink>
          </w:p>
        </w:tc>
        <w:tc>
          <w:tcPr>
            <w:tcW w:w="266" w:type="pct"/>
          </w:tcPr>
          <w:p w:rsidR="00E138CA" w:rsidRPr="00BF6A07" w:rsidRDefault="00E138CA" w:rsidP="00B91752">
            <w:pPr>
              <w:pStyle w:val="002"/>
              <w:rPr>
                <w:sz w:val="22"/>
                <w:szCs w:val="22"/>
                <w:lang w:eastAsia="en-US"/>
              </w:rPr>
            </w:pPr>
            <w:r w:rsidRPr="00BF6A07">
              <w:rPr>
                <w:sz w:val="22"/>
                <w:szCs w:val="22"/>
                <w:lang w:eastAsia="en-US"/>
              </w:rPr>
              <w:t>1</w:t>
            </w:r>
          </w:p>
        </w:tc>
        <w:tc>
          <w:tcPr>
            <w:tcW w:w="297" w:type="pct"/>
          </w:tcPr>
          <w:p w:rsidR="00E138CA" w:rsidRPr="00BF6A07" w:rsidRDefault="00E138CA" w:rsidP="00B91752">
            <w:pPr>
              <w:pStyle w:val="002"/>
              <w:rPr>
                <w:sz w:val="22"/>
                <w:szCs w:val="22"/>
                <w:lang w:eastAsia="en-US"/>
              </w:rPr>
            </w:pPr>
            <w:r w:rsidRPr="00BF6A07">
              <w:rPr>
                <w:sz w:val="22"/>
                <w:szCs w:val="22"/>
                <w:lang w:eastAsia="en-US"/>
              </w:rPr>
              <w:t>1</w:t>
            </w:r>
          </w:p>
        </w:tc>
        <w:tc>
          <w:tcPr>
            <w:tcW w:w="172" w:type="pct"/>
          </w:tcPr>
          <w:p w:rsidR="00E138CA" w:rsidRPr="00BF6A07" w:rsidRDefault="00E138CA" w:rsidP="00B91752">
            <w:pPr>
              <w:pStyle w:val="002"/>
              <w:rPr>
                <w:sz w:val="22"/>
                <w:szCs w:val="22"/>
                <w:lang w:eastAsia="en-US"/>
              </w:rPr>
            </w:pPr>
            <w:r w:rsidRPr="00BF6A07">
              <w:rPr>
                <w:sz w:val="22"/>
                <w:szCs w:val="22"/>
                <w:lang w:eastAsia="en-US"/>
              </w:rPr>
              <w:t>1</w:t>
            </w:r>
          </w:p>
        </w:tc>
        <w:tc>
          <w:tcPr>
            <w:tcW w:w="225" w:type="pct"/>
          </w:tcPr>
          <w:p w:rsidR="00E138CA" w:rsidRPr="00BF6A07" w:rsidRDefault="00E138CA" w:rsidP="00B91752">
            <w:pPr>
              <w:pStyle w:val="002"/>
              <w:rPr>
                <w:sz w:val="22"/>
                <w:szCs w:val="22"/>
                <w:lang w:eastAsia="en-US"/>
              </w:rPr>
            </w:pPr>
            <w:r w:rsidRPr="00BF6A07">
              <w:rPr>
                <w:sz w:val="22"/>
                <w:szCs w:val="22"/>
                <w:lang w:eastAsia="en-US"/>
              </w:rPr>
              <w:t>2</w:t>
            </w:r>
          </w:p>
        </w:tc>
        <w:tc>
          <w:tcPr>
            <w:tcW w:w="304" w:type="pct"/>
          </w:tcPr>
          <w:p w:rsidR="00E138CA" w:rsidRPr="00BF6A07" w:rsidRDefault="00E138CA" w:rsidP="00B91752">
            <w:pPr>
              <w:pStyle w:val="002"/>
              <w:rPr>
                <w:sz w:val="22"/>
                <w:szCs w:val="22"/>
                <w:lang w:eastAsia="en-US"/>
              </w:rPr>
            </w:pPr>
            <w:r w:rsidRPr="00BF6A07">
              <w:rPr>
                <w:sz w:val="22"/>
                <w:szCs w:val="22"/>
                <w:lang w:eastAsia="en-US"/>
              </w:rPr>
              <w:t>0,1–0,5</w:t>
            </w:r>
          </w:p>
        </w:tc>
        <w:tc>
          <w:tcPr>
            <w:tcW w:w="275" w:type="pct"/>
          </w:tcPr>
          <w:p w:rsidR="00E138CA" w:rsidRPr="00BF6A07" w:rsidRDefault="00E138CA" w:rsidP="00B91752">
            <w:pPr>
              <w:pStyle w:val="002"/>
              <w:rPr>
                <w:sz w:val="22"/>
                <w:szCs w:val="22"/>
                <w:lang w:eastAsia="en-US"/>
              </w:rPr>
            </w:pPr>
            <w:r w:rsidRPr="00BF6A07">
              <w:rPr>
                <w:sz w:val="22"/>
                <w:szCs w:val="22"/>
                <w:lang w:eastAsia="en-US"/>
              </w:rPr>
              <w:t>0,5</w:t>
            </w:r>
          </w:p>
        </w:tc>
        <w:tc>
          <w:tcPr>
            <w:tcW w:w="312" w:type="pct"/>
          </w:tcPr>
          <w:p w:rsidR="00E138CA" w:rsidRPr="00BF6A07" w:rsidRDefault="00E138CA" w:rsidP="00B91752">
            <w:pPr>
              <w:pStyle w:val="002"/>
              <w:rPr>
                <w:sz w:val="22"/>
                <w:szCs w:val="22"/>
                <w:lang w:eastAsia="en-US"/>
              </w:rPr>
            </w:pPr>
            <w:r w:rsidRPr="00BF6A07">
              <w:rPr>
                <w:sz w:val="22"/>
                <w:szCs w:val="22"/>
                <w:lang w:eastAsia="en-US"/>
              </w:rPr>
              <w:t>2</w:t>
            </w:r>
          </w:p>
        </w:tc>
        <w:tc>
          <w:tcPr>
            <w:tcW w:w="415" w:type="pct"/>
          </w:tcPr>
          <w:p w:rsidR="00E138CA" w:rsidRPr="00BF6A07" w:rsidRDefault="00E138CA" w:rsidP="00B91752">
            <w:pPr>
              <w:pStyle w:val="002"/>
              <w:rPr>
                <w:sz w:val="22"/>
                <w:szCs w:val="22"/>
                <w:lang w:eastAsia="en-US"/>
              </w:rPr>
            </w:pPr>
            <w:r w:rsidRPr="00BF6A07">
              <w:rPr>
                <w:sz w:val="22"/>
                <w:szCs w:val="22"/>
                <w:lang w:eastAsia="en-US"/>
              </w:rPr>
              <w:t>2</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604" w:type="pct"/>
          </w:tcPr>
          <w:p w:rsidR="00E138CA" w:rsidRPr="00BF6A07" w:rsidRDefault="00E138CA" w:rsidP="00B91752">
            <w:pPr>
              <w:pStyle w:val="002"/>
              <w:rPr>
                <w:sz w:val="22"/>
                <w:szCs w:val="22"/>
                <w:lang w:eastAsia="en-US"/>
              </w:rPr>
            </w:pPr>
            <w:r w:rsidRPr="00BF6A07">
              <w:rPr>
                <w:sz w:val="22"/>
                <w:szCs w:val="22"/>
                <w:lang w:eastAsia="en-US"/>
              </w:rPr>
              <w:t>1,5</w:t>
            </w:r>
          </w:p>
        </w:tc>
      </w:tr>
      <w:tr w:rsidR="00E138CA" w:rsidRPr="003C5A22" w:rsidTr="00B91752">
        <w:trPr>
          <w:trHeight w:val="197"/>
        </w:trPr>
        <w:tc>
          <w:tcPr>
            <w:tcW w:w="259" w:type="pct"/>
          </w:tcPr>
          <w:p w:rsidR="00E138CA" w:rsidRPr="00BF6A07" w:rsidRDefault="00E138CA" w:rsidP="00B91752">
            <w:pPr>
              <w:pStyle w:val="002"/>
              <w:rPr>
                <w:sz w:val="22"/>
                <w:szCs w:val="22"/>
                <w:lang w:eastAsia="en-US"/>
              </w:rPr>
            </w:pPr>
            <w:r w:rsidRPr="00BF6A07">
              <w:rPr>
                <w:sz w:val="22"/>
                <w:szCs w:val="22"/>
                <w:lang w:eastAsia="en-US"/>
              </w:rPr>
              <w:t>6</w:t>
            </w:r>
          </w:p>
        </w:tc>
        <w:tc>
          <w:tcPr>
            <w:tcW w:w="454" w:type="pct"/>
          </w:tcPr>
          <w:p w:rsidR="00E138CA" w:rsidRPr="00BF6A07" w:rsidRDefault="00E138CA" w:rsidP="00B91752">
            <w:pPr>
              <w:pStyle w:val="002"/>
              <w:rPr>
                <w:sz w:val="22"/>
                <w:szCs w:val="22"/>
                <w:lang w:eastAsia="en-US"/>
              </w:rPr>
            </w:pPr>
            <w:r w:rsidRPr="00BF6A07">
              <w:rPr>
                <w:sz w:val="22"/>
                <w:szCs w:val="22"/>
                <w:lang w:eastAsia="en-US"/>
              </w:rPr>
              <w:t>Кабели связи</w:t>
            </w:r>
          </w:p>
        </w:tc>
        <w:tc>
          <w:tcPr>
            <w:tcW w:w="337" w:type="pct"/>
          </w:tcPr>
          <w:p w:rsidR="00E138CA" w:rsidRPr="00BF6A07" w:rsidRDefault="00E138CA" w:rsidP="00B91752">
            <w:pPr>
              <w:pStyle w:val="002"/>
              <w:rPr>
                <w:sz w:val="22"/>
                <w:szCs w:val="22"/>
                <w:lang w:eastAsia="en-US"/>
              </w:rPr>
            </w:pPr>
            <w:r w:rsidRPr="00BF6A07">
              <w:rPr>
                <w:sz w:val="22"/>
                <w:szCs w:val="22"/>
                <w:lang w:eastAsia="en-US"/>
              </w:rPr>
              <w:t>0,5</w:t>
            </w:r>
          </w:p>
        </w:tc>
        <w:tc>
          <w:tcPr>
            <w:tcW w:w="388" w:type="pct"/>
          </w:tcPr>
          <w:p w:rsidR="00E138CA" w:rsidRPr="00BF6A07" w:rsidRDefault="00E138CA" w:rsidP="00B91752">
            <w:pPr>
              <w:pStyle w:val="002"/>
              <w:rPr>
                <w:sz w:val="22"/>
                <w:szCs w:val="22"/>
                <w:lang w:eastAsia="en-US"/>
              </w:rPr>
            </w:pPr>
            <w:r w:rsidRPr="00BF6A07">
              <w:rPr>
                <w:sz w:val="22"/>
                <w:szCs w:val="22"/>
                <w:lang w:eastAsia="en-US"/>
              </w:rPr>
              <w:t>0,5</w:t>
            </w:r>
          </w:p>
        </w:tc>
        <w:tc>
          <w:tcPr>
            <w:tcW w:w="388" w:type="pct"/>
          </w:tcPr>
          <w:p w:rsidR="00E138CA" w:rsidRPr="00BF6A07" w:rsidRDefault="00E138CA" w:rsidP="00B91752">
            <w:pPr>
              <w:pStyle w:val="002"/>
              <w:rPr>
                <w:sz w:val="22"/>
                <w:szCs w:val="22"/>
                <w:lang w:eastAsia="en-US"/>
              </w:rPr>
            </w:pPr>
            <w:r w:rsidRPr="00BF6A07">
              <w:rPr>
                <w:sz w:val="22"/>
                <w:szCs w:val="22"/>
                <w:lang w:eastAsia="en-US"/>
              </w:rPr>
              <w:t>0,5</w:t>
            </w:r>
          </w:p>
        </w:tc>
        <w:tc>
          <w:tcPr>
            <w:tcW w:w="266" w:type="pct"/>
          </w:tcPr>
          <w:p w:rsidR="00E138CA" w:rsidRPr="00BF6A07" w:rsidRDefault="00E138CA" w:rsidP="00B91752">
            <w:pPr>
              <w:pStyle w:val="002"/>
              <w:rPr>
                <w:sz w:val="22"/>
                <w:szCs w:val="22"/>
                <w:lang w:eastAsia="en-US"/>
              </w:rPr>
            </w:pPr>
            <w:r w:rsidRPr="00BF6A07">
              <w:rPr>
                <w:sz w:val="22"/>
                <w:szCs w:val="22"/>
                <w:lang w:eastAsia="en-US"/>
              </w:rPr>
              <w:t>1</w:t>
            </w:r>
          </w:p>
        </w:tc>
        <w:tc>
          <w:tcPr>
            <w:tcW w:w="297" w:type="pct"/>
          </w:tcPr>
          <w:p w:rsidR="00E138CA" w:rsidRPr="00BF6A07" w:rsidRDefault="00E138CA" w:rsidP="00B91752">
            <w:pPr>
              <w:pStyle w:val="002"/>
              <w:rPr>
                <w:sz w:val="22"/>
                <w:szCs w:val="22"/>
                <w:lang w:eastAsia="en-US"/>
              </w:rPr>
            </w:pPr>
            <w:r w:rsidRPr="00BF6A07">
              <w:rPr>
                <w:sz w:val="22"/>
                <w:szCs w:val="22"/>
                <w:lang w:eastAsia="en-US"/>
              </w:rPr>
              <w:t>1</w:t>
            </w:r>
          </w:p>
        </w:tc>
        <w:tc>
          <w:tcPr>
            <w:tcW w:w="172" w:type="pct"/>
          </w:tcPr>
          <w:p w:rsidR="00E138CA" w:rsidRPr="00BF6A07" w:rsidRDefault="00E138CA" w:rsidP="00B91752">
            <w:pPr>
              <w:pStyle w:val="002"/>
              <w:rPr>
                <w:sz w:val="22"/>
                <w:szCs w:val="22"/>
                <w:lang w:eastAsia="en-US"/>
              </w:rPr>
            </w:pPr>
            <w:r w:rsidRPr="00BF6A07">
              <w:rPr>
                <w:sz w:val="22"/>
                <w:szCs w:val="22"/>
                <w:lang w:eastAsia="en-US"/>
              </w:rPr>
              <w:t>1</w:t>
            </w:r>
          </w:p>
        </w:tc>
        <w:tc>
          <w:tcPr>
            <w:tcW w:w="225" w:type="pct"/>
          </w:tcPr>
          <w:p w:rsidR="00E138CA" w:rsidRPr="00BF6A07" w:rsidRDefault="00E138CA" w:rsidP="00B91752">
            <w:pPr>
              <w:pStyle w:val="002"/>
              <w:rPr>
                <w:sz w:val="22"/>
                <w:szCs w:val="22"/>
                <w:lang w:eastAsia="en-US"/>
              </w:rPr>
            </w:pPr>
            <w:r w:rsidRPr="00BF6A07">
              <w:rPr>
                <w:sz w:val="22"/>
                <w:szCs w:val="22"/>
                <w:lang w:eastAsia="en-US"/>
              </w:rPr>
              <w:t>1</w:t>
            </w:r>
          </w:p>
        </w:tc>
        <w:tc>
          <w:tcPr>
            <w:tcW w:w="304" w:type="pct"/>
          </w:tcPr>
          <w:p w:rsidR="00E138CA" w:rsidRPr="00BF6A07" w:rsidRDefault="00E138CA" w:rsidP="00B91752">
            <w:pPr>
              <w:pStyle w:val="002"/>
              <w:rPr>
                <w:sz w:val="22"/>
                <w:szCs w:val="22"/>
                <w:lang w:eastAsia="en-US"/>
              </w:rPr>
            </w:pPr>
            <w:r w:rsidRPr="00BF6A07">
              <w:rPr>
                <w:sz w:val="22"/>
                <w:szCs w:val="22"/>
                <w:lang w:eastAsia="en-US"/>
              </w:rPr>
              <w:t>0,5</w:t>
            </w:r>
          </w:p>
        </w:tc>
        <w:tc>
          <w:tcPr>
            <w:tcW w:w="275" w:type="pct"/>
          </w:tcPr>
          <w:p w:rsidR="00E138CA" w:rsidRPr="00BF6A07" w:rsidRDefault="00E138CA" w:rsidP="00B91752">
            <w:pPr>
              <w:pStyle w:val="002"/>
              <w:rPr>
                <w:sz w:val="22"/>
                <w:szCs w:val="22"/>
                <w:lang w:eastAsia="en-US"/>
              </w:rPr>
            </w:pPr>
            <w:r w:rsidRPr="00BF6A07">
              <w:rPr>
                <w:sz w:val="22"/>
                <w:szCs w:val="22"/>
                <w:lang w:eastAsia="en-US"/>
              </w:rPr>
              <w:t>–</w:t>
            </w:r>
          </w:p>
        </w:tc>
        <w:tc>
          <w:tcPr>
            <w:tcW w:w="312" w:type="pct"/>
          </w:tcPr>
          <w:p w:rsidR="00E138CA" w:rsidRPr="00BF6A07" w:rsidRDefault="00E138CA" w:rsidP="00B91752">
            <w:pPr>
              <w:pStyle w:val="002"/>
              <w:rPr>
                <w:sz w:val="22"/>
                <w:szCs w:val="22"/>
                <w:lang w:eastAsia="en-US"/>
              </w:rPr>
            </w:pPr>
            <w:r w:rsidRPr="00BF6A07">
              <w:rPr>
                <w:sz w:val="22"/>
                <w:szCs w:val="22"/>
                <w:lang w:eastAsia="en-US"/>
              </w:rPr>
              <w:t>1</w:t>
            </w:r>
          </w:p>
        </w:tc>
        <w:tc>
          <w:tcPr>
            <w:tcW w:w="415" w:type="pct"/>
          </w:tcPr>
          <w:p w:rsidR="00E138CA" w:rsidRPr="00BF6A07" w:rsidRDefault="00E138CA" w:rsidP="00B91752">
            <w:pPr>
              <w:pStyle w:val="002"/>
              <w:rPr>
                <w:sz w:val="22"/>
                <w:szCs w:val="22"/>
                <w:lang w:eastAsia="en-US"/>
              </w:rPr>
            </w:pPr>
            <w:r w:rsidRPr="00BF6A07">
              <w:rPr>
                <w:sz w:val="22"/>
                <w:szCs w:val="22"/>
                <w:lang w:eastAsia="en-US"/>
              </w:rPr>
              <w:t>1</w:t>
            </w:r>
          </w:p>
        </w:tc>
        <w:tc>
          <w:tcPr>
            <w:tcW w:w="304" w:type="pct"/>
          </w:tcPr>
          <w:p w:rsidR="00E138CA" w:rsidRPr="00BF6A07" w:rsidRDefault="00E138CA" w:rsidP="00B91752">
            <w:pPr>
              <w:pStyle w:val="002"/>
              <w:rPr>
                <w:sz w:val="22"/>
                <w:szCs w:val="22"/>
                <w:lang w:eastAsia="en-US"/>
              </w:rPr>
            </w:pPr>
            <w:r w:rsidRPr="00BF6A07">
              <w:rPr>
                <w:sz w:val="22"/>
                <w:szCs w:val="22"/>
                <w:lang w:eastAsia="en-US"/>
              </w:rPr>
              <w:t>1</w:t>
            </w:r>
          </w:p>
        </w:tc>
        <w:tc>
          <w:tcPr>
            <w:tcW w:w="604" w:type="pct"/>
          </w:tcPr>
          <w:p w:rsidR="00E138CA" w:rsidRPr="00BF6A07" w:rsidRDefault="00E138CA" w:rsidP="00B91752">
            <w:pPr>
              <w:pStyle w:val="002"/>
              <w:rPr>
                <w:sz w:val="22"/>
                <w:szCs w:val="22"/>
                <w:lang w:eastAsia="en-US"/>
              </w:rPr>
            </w:pPr>
            <w:r w:rsidRPr="00BF6A07">
              <w:rPr>
                <w:sz w:val="22"/>
                <w:szCs w:val="22"/>
                <w:lang w:eastAsia="en-US"/>
              </w:rPr>
              <w:t>1</w:t>
            </w:r>
          </w:p>
        </w:tc>
      </w:tr>
      <w:tr w:rsidR="00E138CA" w:rsidRPr="003C5A22" w:rsidTr="00B91752">
        <w:trPr>
          <w:trHeight w:val="197"/>
        </w:trPr>
        <w:tc>
          <w:tcPr>
            <w:tcW w:w="259" w:type="pct"/>
          </w:tcPr>
          <w:p w:rsidR="00E138CA" w:rsidRPr="00BF6A07" w:rsidRDefault="00E138CA" w:rsidP="00B91752">
            <w:pPr>
              <w:pStyle w:val="002"/>
              <w:rPr>
                <w:sz w:val="22"/>
                <w:szCs w:val="22"/>
                <w:lang w:eastAsia="en-US"/>
              </w:rPr>
            </w:pPr>
            <w:r w:rsidRPr="00BF6A07">
              <w:rPr>
                <w:sz w:val="22"/>
                <w:szCs w:val="22"/>
                <w:lang w:eastAsia="en-US"/>
              </w:rPr>
              <w:t>7</w:t>
            </w:r>
          </w:p>
        </w:tc>
        <w:tc>
          <w:tcPr>
            <w:tcW w:w="454" w:type="pct"/>
          </w:tcPr>
          <w:p w:rsidR="00E138CA" w:rsidRPr="00BF6A07" w:rsidRDefault="00E138CA" w:rsidP="00B91752">
            <w:pPr>
              <w:pStyle w:val="002"/>
              <w:rPr>
                <w:sz w:val="22"/>
                <w:szCs w:val="22"/>
                <w:lang w:eastAsia="en-US"/>
              </w:rPr>
            </w:pPr>
            <w:r w:rsidRPr="00BF6A07">
              <w:rPr>
                <w:sz w:val="22"/>
                <w:szCs w:val="22"/>
                <w:lang w:eastAsia="en-US"/>
              </w:rPr>
              <w:t>Тепловые сети:</w:t>
            </w:r>
          </w:p>
        </w:tc>
        <w:tc>
          <w:tcPr>
            <w:tcW w:w="337" w:type="pct"/>
          </w:tcPr>
          <w:p w:rsidR="00E138CA" w:rsidRPr="00BF6A07" w:rsidRDefault="00E138CA" w:rsidP="00B91752">
            <w:pPr>
              <w:pStyle w:val="002"/>
              <w:rPr>
                <w:sz w:val="22"/>
                <w:szCs w:val="22"/>
                <w:lang w:eastAsia="en-US"/>
              </w:rPr>
            </w:pPr>
          </w:p>
        </w:tc>
        <w:tc>
          <w:tcPr>
            <w:tcW w:w="388" w:type="pct"/>
          </w:tcPr>
          <w:p w:rsidR="00E138CA" w:rsidRPr="00BF6A07" w:rsidRDefault="00E138CA" w:rsidP="00B91752">
            <w:pPr>
              <w:pStyle w:val="002"/>
              <w:rPr>
                <w:sz w:val="22"/>
                <w:szCs w:val="22"/>
                <w:lang w:eastAsia="en-US"/>
              </w:rPr>
            </w:pPr>
          </w:p>
        </w:tc>
        <w:tc>
          <w:tcPr>
            <w:tcW w:w="388" w:type="pct"/>
          </w:tcPr>
          <w:p w:rsidR="00E138CA" w:rsidRPr="00BF6A07" w:rsidRDefault="00E138CA" w:rsidP="00B91752">
            <w:pPr>
              <w:pStyle w:val="002"/>
              <w:rPr>
                <w:sz w:val="22"/>
                <w:szCs w:val="22"/>
                <w:lang w:eastAsia="en-US"/>
              </w:rPr>
            </w:pPr>
          </w:p>
        </w:tc>
        <w:tc>
          <w:tcPr>
            <w:tcW w:w="266" w:type="pct"/>
          </w:tcPr>
          <w:p w:rsidR="00E138CA" w:rsidRPr="00BF6A07" w:rsidRDefault="00E138CA" w:rsidP="00B91752">
            <w:pPr>
              <w:pStyle w:val="002"/>
              <w:rPr>
                <w:sz w:val="22"/>
                <w:szCs w:val="22"/>
                <w:lang w:eastAsia="en-US"/>
              </w:rPr>
            </w:pPr>
          </w:p>
        </w:tc>
        <w:tc>
          <w:tcPr>
            <w:tcW w:w="297" w:type="pct"/>
          </w:tcPr>
          <w:p w:rsidR="00E138CA" w:rsidRPr="00BF6A07" w:rsidRDefault="00E138CA" w:rsidP="00B91752">
            <w:pPr>
              <w:pStyle w:val="002"/>
              <w:rPr>
                <w:sz w:val="22"/>
                <w:szCs w:val="22"/>
                <w:lang w:eastAsia="en-US"/>
              </w:rPr>
            </w:pPr>
          </w:p>
        </w:tc>
        <w:tc>
          <w:tcPr>
            <w:tcW w:w="172" w:type="pct"/>
          </w:tcPr>
          <w:p w:rsidR="00E138CA" w:rsidRPr="00BF6A07" w:rsidRDefault="00E138CA" w:rsidP="00B91752">
            <w:pPr>
              <w:pStyle w:val="002"/>
              <w:rPr>
                <w:sz w:val="22"/>
                <w:szCs w:val="22"/>
                <w:lang w:eastAsia="en-US"/>
              </w:rPr>
            </w:pPr>
          </w:p>
        </w:tc>
        <w:tc>
          <w:tcPr>
            <w:tcW w:w="225" w:type="pct"/>
          </w:tcPr>
          <w:p w:rsidR="00E138CA" w:rsidRPr="00BF6A07" w:rsidRDefault="00E138CA" w:rsidP="00B91752">
            <w:pPr>
              <w:pStyle w:val="002"/>
              <w:rPr>
                <w:sz w:val="22"/>
                <w:szCs w:val="22"/>
                <w:lang w:eastAsia="en-US"/>
              </w:rPr>
            </w:pPr>
          </w:p>
        </w:tc>
        <w:tc>
          <w:tcPr>
            <w:tcW w:w="304" w:type="pct"/>
          </w:tcPr>
          <w:p w:rsidR="00E138CA" w:rsidRPr="00BF6A07" w:rsidRDefault="00E138CA" w:rsidP="00B91752">
            <w:pPr>
              <w:pStyle w:val="002"/>
              <w:rPr>
                <w:sz w:val="22"/>
                <w:szCs w:val="22"/>
                <w:lang w:eastAsia="en-US"/>
              </w:rPr>
            </w:pPr>
          </w:p>
        </w:tc>
        <w:tc>
          <w:tcPr>
            <w:tcW w:w="275" w:type="pct"/>
          </w:tcPr>
          <w:p w:rsidR="00E138CA" w:rsidRPr="00BF6A07" w:rsidRDefault="00E138CA" w:rsidP="00B91752">
            <w:pPr>
              <w:pStyle w:val="002"/>
              <w:rPr>
                <w:sz w:val="22"/>
                <w:szCs w:val="22"/>
                <w:lang w:eastAsia="en-US"/>
              </w:rPr>
            </w:pPr>
          </w:p>
        </w:tc>
        <w:tc>
          <w:tcPr>
            <w:tcW w:w="312" w:type="pct"/>
          </w:tcPr>
          <w:p w:rsidR="00E138CA" w:rsidRPr="00BF6A07" w:rsidRDefault="00E138CA" w:rsidP="00B91752">
            <w:pPr>
              <w:pStyle w:val="002"/>
              <w:rPr>
                <w:sz w:val="22"/>
                <w:szCs w:val="22"/>
                <w:lang w:eastAsia="en-US"/>
              </w:rPr>
            </w:pPr>
          </w:p>
        </w:tc>
        <w:tc>
          <w:tcPr>
            <w:tcW w:w="415" w:type="pct"/>
          </w:tcPr>
          <w:p w:rsidR="00E138CA" w:rsidRPr="00BF6A07" w:rsidRDefault="00E138CA" w:rsidP="00B91752">
            <w:pPr>
              <w:pStyle w:val="002"/>
              <w:rPr>
                <w:sz w:val="22"/>
                <w:szCs w:val="22"/>
                <w:lang w:eastAsia="en-US"/>
              </w:rPr>
            </w:pPr>
          </w:p>
        </w:tc>
        <w:tc>
          <w:tcPr>
            <w:tcW w:w="304" w:type="pct"/>
          </w:tcPr>
          <w:p w:rsidR="00E138CA" w:rsidRPr="00BF6A07" w:rsidRDefault="00E138CA" w:rsidP="00B91752">
            <w:pPr>
              <w:pStyle w:val="002"/>
              <w:rPr>
                <w:sz w:val="22"/>
                <w:szCs w:val="22"/>
                <w:lang w:eastAsia="en-US"/>
              </w:rPr>
            </w:pPr>
          </w:p>
        </w:tc>
        <w:tc>
          <w:tcPr>
            <w:tcW w:w="604" w:type="pct"/>
          </w:tcPr>
          <w:p w:rsidR="00E138CA" w:rsidRPr="00BF6A07" w:rsidRDefault="00E138CA" w:rsidP="00B91752">
            <w:pPr>
              <w:pStyle w:val="002"/>
              <w:rPr>
                <w:sz w:val="22"/>
                <w:szCs w:val="22"/>
                <w:lang w:eastAsia="en-US"/>
              </w:rPr>
            </w:pPr>
          </w:p>
        </w:tc>
      </w:tr>
      <w:tr w:rsidR="00E138CA" w:rsidRPr="003C5A22" w:rsidTr="00B91752">
        <w:trPr>
          <w:trHeight w:val="590"/>
        </w:trPr>
        <w:tc>
          <w:tcPr>
            <w:tcW w:w="259" w:type="pct"/>
          </w:tcPr>
          <w:p w:rsidR="00E138CA" w:rsidRPr="00BF6A07" w:rsidRDefault="00E138CA" w:rsidP="00B91752">
            <w:pPr>
              <w:pStyle w:val="002"/>
              <w:rPr>
                <w:sz w:val="22"/>
                <w:szCs w:val="22"/>
                <w:lang w:eastAsia="en-US"/>
              </w:rPr>
            </w:pPr>
            <w:r w:rsidRPr="00BF6A07">
              <w:rPr>
                <w:sz w:val="22"/>
                <w:szCs w:val="22"/>
                <w:lang w:eastAsia="en-US"/>
              </w:rPr>
              <w:t>7.1</w:t>
            </w:r>
          </w:p>
        </w:tc>
        <w:tc>
          <w:tcPr>
            <w:tcW w:w="454" w:type="pct"/>
          </w:tcPr>
          <w:p w:rsidR="00E138CA" w:rsidRPr="00BF6A07" w:rsidRDefault="00E138CA" w:rsidP="00B91752">
            <w:pPr>
              <w:pStyle w:val="002"/>
              <w:rPr>
                <w:sz w:val="22"/>
                <w:szCs w:val="22"/>
                <w:lang w:eastAsia="en-US"/>
              </w:rPr>
            </w:pPr>
            <w:r w:rsidRPr="00BF6A07">
              <w:rPr>
                <w:sz w:val="22"/>
                <w:szCs w:val="22"/>
                <w:lang w:eastAsia="en-US"/>
              </w:rPr>
              <w:t>от наружной стенки канала, тоннеля</w:t>
            </w:r>
          </w:p>
        </w:tc>
        <w:tc>
          <w:tcPr>
            <w:tcW w:w="337" w:type="pct"/>
          </w:tcPr>
          <w:p w:rsidR="00E138CA" w:rsidRPr="00BF6A07" w:rsidRDefault="00E138CA" w:rsidP="00B91752">
            <w:pPr>
              <w:pStyle w:val="002"/>
              <w:rPr>
                <w:sz w:val="22"/>
                <w:szCs w:val="22"/>
                <w:lang w:eastAsia="en-US"/>
              </w:rPr>
            </w:pPr>
            <w:r w:rsidRPr="00BF6A07">
              <w:rPr>
                <w:sz w:val="22"/>
                <w:szCs w:val="22"/>
                <w:lang w:eastAsia="en-US"/>
              </w:rPr>
              <w:t>1,5</w:t>
            </w:r>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p>
        </w:tc>
        <w:tc>
          <w:tcPr>
            <w:tcW w:w="266" w:type="pct"/>
          </w:tcPr>
          <w:p w:rsidR="00E138CA" w:rsidRPr="00BF6A07" w:rsidRDefault="00E138CA" w:rsidP="00B91752">
            <w:pPr>
              <w:pStyle w:val="002"/>
              <w:rPr>
                <w:sz w:val="22"/>
                <w:szCs w:val="22"/>
                <w:lang w:eastAsia="en-US"/>
              </w:rPr>
            </w:pPr>
            <w:r w:rsidRPr="00BF6A07">
              <w:rPr>
                <w:sz w:val="22"/>
                <w:szCs w:val="22"/>
                <w:lang w:eastAsia="en-US"/>
              </w:rPr>
              <w:t>2</w:t>
            </w:r>
          </w:p>
        </w:tc>
        <w:tc>
          <w:tcPr>
            <w:tcW w:w="297" w:type="pct"/>
          </w:tcPr>
          <w:p w:rsidR="00E138CA" w:rsidRPr="00BF6A07" w:rsidRDefault="00E138CA" w:rsidP="00B91752">
            <w:pPr>
              <w:pStyle w:val="002"/>
              <w:rPr>
                <w:sz w:val="22"/>
                <w:szCs w:val="22"/>
                <w:lang w:eastAsia="en-US"/>
              </w:rPr>
            </w:pPr>
            <w:r w:rsidRPr="00BF6A07">
              <w:rPr>
                <w:sz w:val="22"/>
                <w:szCs w:val="22"/>
                <w:lang w:eastAsia="en-US"/>
              </w:rPr>
              <w:t>2</w:t>
            </w:r>
          </w:p>
        </w:tc>
        <w:tc>
          <w:tcPr>
            <w:tcW w:w="172" w:type="pct"/>
          </w:tcPr>
          <w:p w:rsidR="00E138CA" w:rsidRPr="00BF6A07" w:rsidRDefault="00E138CA" w:rsidP="00B91752">
            <w:pPr>
              <w:pStyle w:val="002"/>
              <w:rPr>
                <w:sz w:val="22"/>
                <w:szCs w:val="22"/>
                <w:lang w:eastAsia="en-US"/>
              </w:rPr>
            </w:pPr>
            <w:r w:rsidRPr="00BF6A07">
              <w:rPr>
                <w:sz w:val="22"/>
                <w:szCs w:val="22"/>
                <w:lang w:eastAsia="en-US"/>
              </w:rPr>
              <w:t>2</w:t>
            </w:r>
          </w:p>
        </w:tc>
        <w:tc>
          <w:tcPr>
            <w:tcW w:w="225" w:type="pct"/>
          </w:tcPr>
          <w:p w:rsidR="00E138CA" w:rsidRPr="00BF6A07" w:rsidRDefault="00E138CA" w:rsidP="00B91752">
            <w:pPr>
              <w:pStyle w:val="002"/>
              <w:rPr>
                <w:sz w:val="22"/>
                <w:szCs w:val="22"/>
                <w:lang w:eastAsia="en-US"/>
              </w:rPr>
            </w:pPr>
            <w:r w:rsidRPr="00BF6A07">
              <w:rPr>
                <w:sz w:val="22"/>
                <w:szCs w:val="22"/>
                <w:lang w:eastAsia="en-US"/>
              </w:rPr>
              <w:t>4</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275" w:type="pct"/>
          </w:tcPr>
          <w:p w:rsidR="00E138CA" w:rsidRPr="00BF6A07" w:rsidRDefault="00E138CA" w:rsidP="00B91752">
            <w:pPr>
              <w:pStyle w:val="002"/>
              <w:rPr>
                <w:sz w:val="22"/>
                <w:szCs w:val="22"/>
                <w:lang w:eastAsia="en-US"/>
              </w:rPr>
            </w:pPr>
            <w:r w:rsidRPr="00BF6A07">
              <w:rPr>
                <w:sz w:val="22"/>
                <w:szCs w:val="22"/>
                <w:lang w:eastAsia="en-US"/>
              </w:rPr>
              <w:t>1</w:t>
            </w:r>
          </w:p>
        </w:tc>
        <w:tc>
          <w:tcPr>
            <w:tcW w:w="312" w:type="pct"/>
          </w:tcPr>
          <w:p w:rsidR="00E138CA" w:rsidRPr="00BF6A07" w:rsidRDefault="00E138CA" w:rsidP="00B91752">
            <w:pPr>
              <w:pStyle w:val="002"/>
              <w:rPr>
                <w:sz w:val="22"/>
                <w:szCs w:val="22"/>
                <w:lang w:eastAsia="en-US"/>
              </w:rPr>
            </w:pPr>
            <w:r w:rsidRPr="00BF6A07">
              <w:rPr>
                <w:sz w:val="22"/>
                <w:szCs w:val="22"/>
                <w:lang w:eastAsia="en-US"/>
              </w:rPr>
              <w:t>–</w:t>
            </w:r>
          </w:p>
        </w:tc>
        <w:tc>
          <w:tcPr>
            <w:tcW w:w="415" w:type="pct"/>
          </w:tcPr>
          <w:p w:rsidR="00E138CA" w:rsidRPr="00BF6A07" w:rsidRDefault="00E138CA" w:rsidP="00B91752">
            <w:pPr>
              <w:pStyle w:val="002"/>
              <w:rPr>
                <w:sz w:val="22"/>
                <w:szCs w:val="22"/>
                <w:lang w:eastAsia="en-US"/>
              </w:rPr>
            </w:pPr>
            <w:r w:rsidRPr="00BF6A07">
              <w:rPr>
                <w:sz w:val="22"/>
                <w:szCs w:val="22"/>
                <w:lang w:eastAsia="en-US"/>
              </w:rPr>
              <w:t>–</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604" w:type="pct"/>
          </w:tcPr>
          <w:p w:rsidR="00E138CA" w:rsidRPr="00BF6A07" w:rsidRDefault="00E138CA" w:rsidP="00B91752">
            <w:pPr>
              <w:pStyle w:val="002"/>
              <w:rPr>
                <w:sz w:val="22"/>
                <w:szCs w:val="22"/>
                <w:lang w:eastAsia="en-US"/>
              </w:rPr>
            </w:pPr>
            <w:r w:rsidRPr="00BF6A07">
              <w:rPr>
                <w:sz w:val="22"/>
                <w:szCs w:val="22"/>
                <w:lang w:eastAsia="en-US"/>
              </w:rPr>
              <w:t>1</w:t>
            </w:r>
          </w:p>
        </w:tc>
      </w:tr>
      <w:tr w:rsidR="00E138CA" w:rsidRPr="003C5A22" w:rsidTr="00B91752">
        <w:trPr>
          <w:trHeight w:val="590"/>
        </w:trPr>
        <w:tc>
          <w:tcPr>
            <w:tcW w:w="259" w:type="pct"/>
          </w:tcPr>
          <w:p w:rsidR="00E138CA" w:rsidRPr="00BF6A07" w:rsidRDefault="00E138CA" w:rsidP="00B91752">
            <w:pPr>
              <w:pStyle w:val="002"/>
              <w:rPr>
                <w:sz w:val="22"/>
                <w:szCs w:val="22"/>
                <w:lang w:eastAsia="en-US"/>
              </w:rPr>
            </w:pPr>
            <w:r w:rsidRPr="00BF6A07">
              <w:rPr>
                <w:sz w:val="22"/>
                <w:szCs w:val="22"/>
                <w:lang w:eastAsia="en-US"/>
              </w:rPr>
              <w:t>7.2</w:t>
            </w:r>
          </w:p>
        </w:tc>
        <w:tc>
          <w:tcPr>
            <w:tcW w:w="454" w:type="pct"/>
          </w:tcPr>
          <w:p w:rsidR="00E138CA" w:rsidRPr="00BF6A07" w:rsidRDefault="00E138CA" w:rsidP="00B91752">
            <w:pPr>
              <w:pStyle w:val="002"/>
              <w:rPr>
                <w:sz w:val="22"/>
                <w:szCs w:val="22"/>
                <w:lang w:eastAsia="en-US"/>
              </w:rPr>
            </w:pPr>
            <w:r w:rsidRPr="00BF6A07">
              <w:rPr>
                <w:sz w:val="22"/>
                <w:szCs w:val="22"/>
                <w:lang w:eastAsia="en-US"/>
              </w:rPr>
              <w:t>от оболочки бесканальной прокладки</w:t>
            </w:r>
          </w:p>
        </w:tc>
        <w:tc>
          <w:tcPr>
            <w:tcW w:w="337" w:type="pct"/>
          </w:tcPr>
          <w:p w:rsidR="00E138CA" w:rsidRPr="00BF6A07" w:rsidRDefault="00E138CA" w:rsidP="00B91752">
            <w:pPr>
              <w:pStyle w:val="002"/>
              <w:rPr>
                <w:sz w:val="22"/>
                <w:szCs w:val="22"/>
                <w:lang w:eastAsia="en-US"/>
              </w:rPr>
            </w:pPr>
            <w:r w:rsidRPr="00BF6A07">
              <w:rPr>
                <w:sz w:val="22"/>
                <w:szCs w:val="22"/>
                <w:lang w:eastAsia="en-US"/>
              </w:rPr>
              <w:t>1,5</w:t>
            </w:r>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p>
        </w:tc>
        <w:tc>
          <w:tcPr>
            <w:tcW w:w="266" w:type="pct"/>
          </w:tcPr>
          <w:p w:rsidR="00E138CA" w:rsidRPr="00BF6A07" w:rsidRDefault="00E138CA" w:rsidP="00B91752">
            <w:pPr>
              <w:pStyle w:val="002"/>
              <w:rPr>
                <w:sz w:val="22"/>
                <w:szCs w:val="22"/>
                <w:lang w:eastAsia="en-US"/>
              </w:rPr>
            </w:pPr>
            <w:r w:rsidRPr="00BF6A07">
              <w:rPr>
                <w:sz w:val="22"/>
                <w:szCs w:val="22"/>
                <w:lang w:eastAsia="en-US"/>
              </w:rPr>
              <w:t>1</w:t>
            </w:r>
          </w:p>
        </w:tc>
        <w:tc>
          <w:tcPr>
            <w:tcW w:w="297" w:type="pct"/>
          </w:tcPr>
          <w:p w:rsidR="00E138CA" w:rsidRPr="00BF6A07" w:rsidRDefault="00E138CA" w:rsidP="00B91752">
            <w:pPr>
              <w:pStyle w:val="002"/>
              <w:rPr>
                <w:sz w:val="22"/>
                <w:szCs w:val="22"/>
                <w:lang w:eastAsia="en-US"/>
              </w:rPr>
            </w:pPr>
            <w:r w:rsidRPr="00BF6A07">
              <w:rPr>
                <w:sz w:val="22"/>
                <w:szCs w:val="22"/>
                <w:lang w:eastAsia="en-US"/>
              </w:rPr>
              <w:t>1</w:t>
            </w:r>
          </w:p>
        </w:tc>
        <w:tc>
          <w:tcPr>
            <w:tcW w:w="172" w:type="pct"/>
          </w:tcPr>
          <w:p w:rsidR="00E138CA" w:rsidRPr="00BF6A07" w:rsidRDefault="00E138CA" w:rsidP="00B91752">
            <w:pPr>
              <w:pStyle w:val="002"/>
              <w:rPr>
                <w:sz w:val="22"/>
                <w:szCs w:val="22"/>
                <w:lang w:eastAsia="en-US"/>
              </w:rPr>
            </w:pPr>
            <w:r w:rsidRPr="00BF6A07">
              <w:rPr>
                <w:sz w:val="22"/>
                <w:szCs w:val="22"/>
                <w:lang w:eastAsia="en-US"/>
              </w:rPr>
              <w:t>1,5</w:t>
            </w:r>
          </w:p>
        </w:tc>
        <w:tc>
          <w:tcPr>
            <w:tcW w:w="225" w:type="pct"/>
          </w:tcPr>
          <w:p w:rsidR="00E138CA" w:rsidRPr="00BF6A07" w:rsidRDefault="00E138CA" w:rsidP="00B91752">
            <w:pPr>
              <w:pStyle w:val="002"/>
              <w:rPr>
                <w:sz w:val="22"/>
                <w:szCs w:val="22"/>
                <w:lang w:eastAsia="en-US"/>
              </w:rPr>
            </w:pPr>
            <w:r w:rsidRPr="00BF6A07">
              <w:rPr>
                <w:sz w:val="22"/>
                <w:szCs w:val="22"/>
                <w:lang w:eastAsia="en-US"/>
              </w:rPr>
              <w:t>2</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275" w:type="pct"/>
          </w:tcPr>
          <w:p w:rsidR="00E138CA" w:rsidRPr="00BF6A07" w:rsidRDefault="00E138CA" w:rsidP="00B91752">
            <w:pPr>
              <w:pStyle w:val="002"/>
              <w:rPr>
                <w:sz w:val="22"/>
                <w:szCs w:val="22"/>
                <w:lang w:eastAsia="en-US"/>
              </w:rPr>
            </w:pPr>
            <w:r w:rsidRPr="00BF6A07">
              <w:rPr>
                <w:sz w:val="22"/>
                <w:szCs w:val="22"/>
                <w:lang w:eastAsia="en-US"/>
              </w:rPr>
              <w:t>1</w:t>
            </w:r>
          </w:p>
        </w:tc>
        <w:tc>
          <w:tcPr>
            <w:tcW w:w="312" w:type="pct"/>
          </w:tcPr>
          <w:p w:rsidR="00E138CA" w:rsidRPr="00BF6A07" w:rsidRDefault="00E138CA" w:rsidP="00B91752">
            <w:pPr>
              <w:pStyle w:val="002"/>
              <w:rPr>
                <w:sz w:val="22"/>
                <w:szCs w:val="22"/>
                <w:lang w:eastAsia="en-US"/>
              </w:rPr>
            </w:pPr>
            <w:r w:rsidRPr="00BF6A07">
              <w:rPr>
                <w:sz w:val="22"/>
                <w:szCs w:val="22"/>
                <w:lang w:eastAsia="en-US"/>
              </w:rPr>
              <w:t>–</w:t>
            </w:r>
          </w:p>
        </w:tc>
        <w:tc>
          <w:tcPr>
            <w:tcW w:w="415" w:type="pct"/>
          </w:tcPr>
          <w:p w:rsidR="00E138CA" w:rsidRPr="00BF6A07" w:rsidRDefault="00E138CA" w:rsidP="00B91752">
            <w:pPr>
              <w:pStyle w:val="002"/>
              <w:rPr>
                <w:sz w:val="22"/>
                <w:szCs w:val="22"/>
                <w:lang w:eastAsia="en-US"/>
              </w:rPr>
            </w:pPr>
            <w:r w:rsidRPr="00BF6A07">
              <w:rPr>
                <w:sz w:val="22"/>
                <w:szCs w:val="22"/>
                <w:lang w:eastAsia="en-US"/>
              </w:rPr>
              <w:t>–</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604" w:type="pct"/>
          </w:tcPr>
          <w:p w:rsidR="00E138CA" w:rsidRPr="00BF6A07" w:rsidRDefault="00E138CA" w:rsidP="00B91752">
            <w:pPr>
              <w:pStyle w:val="002"/>
              <w:rPr>
                <w:sz w:val="22"/>
                <w:szCs w:val="22"/>
                <w:lang w:eastAsia="en-US"/>
              </w:rPr>
            </w:pPr>
            <w:r w:rsidRPr="00BF6A07">
              <w:rPr>
                <w:sz w:val="22"/>
                <w:szCs w:val="22"/>
                <w:lang w:eastAsia="en-US"/>
              </w:rPr>
              <w:t>1</w:t>
            </w:r>
          </w:p>
        </w:tc>
      </w:tr>
      <w:tr w:rsidR="00E138CA" w:rsidRPr="003C5A22" w:rsidTr="00B91752">
        <w:trPr>
          <w:trHeight w:val="180"/>
        </w:trPr>
        <w:tc>
          <w:tcPr>
            <w:tcW w:w="259" w:type="pct"/>
          </w:tcPr>
          <w:p w:rsidR="00E138CA" w:rsidRPr="00BF6A07" w:rsidRDefault="00E138CA" w:rsidP="00B91752">
            <w:pPr>
              <w:pStyle w:val="002"/>
              <w:rPr>
                <w:sz w:val="22"/>
                <w:szCs w:val="22"/>
                <w:lang w:eastAsia="en-US"/>
              </w:rPr>
            </w:pPr>
            <w:r w:rsidRPr="00BF6A07">
              <w:rPr>
                <w:sz w:val="22"/>
                <w:szCs w:val="22"/>
                <w:lang w:eastAsia="en-US"/>
              </w:rPr>
              <w:t>8</w:t>
            </w:r>
          </w:p>
        </w:tc>
        <w:tc>
          <w:tcPr>
            <w:tcW w:w="454" w:type="pct"/>
          </w:tcPr>
          <w:p w:rsidR="00E138CA" w:rsidRPr="00BF6A07" w:rsidRDefault="00E138CA" w:rsidP="00B91752">
            <w:pPr>
              <w:pStyle w:val="002"/>
              <w:rPr>
                <w:sz w:val="22"/>
                <w:szCs w:val="22"/>
                <w:lang w:eastAsia="en-US"/>
              </w:rPr>
            </w:pPr>
            <w:r w:rsidRPr="00BF6A07">
              <w:rPr>
                <w:sz w:val="22"/>
                <w:szCs w:val="22"/>
                <w:lang w:eastAsia="en-US"/>
              </w:rPr>
              <w:t>Каналы, тоннели</w:t>
            </w:r>
          </w:p>
        </w:tc>
        <w:tc>
          <w:tcPr>
            <w:tcW w:w="337" w:type="pct"/>
          </w:tcPr>
          <w:p w:rsidR="00E138CA" w:rsidRPr="00BF6A07" w:rsidRDefault="00E138CA" w:rsidP="00B91752">
            <w:pPr>
              <w:pStyle w:val="002"/>
              <w:rPr>
                <w:sz w:val="22"/>
                <w:szCs w:val="22"/>
                <w:lang w:eastAsia="en-US"/>
              </w:rPr>
            </w:pPr>
            <w:r w:rsidRPr="00BF6A07">
              <w:rPr>
                <w:sz w:val="22"/>
                <w:szCs w:val="22"/>
                <w:lang w:eastAsia="en-US"/>
              </w:rPr>
              <w:t>1,5</w:t>
            </w:r>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p>
        </w:tc>
        <w:tc>
          <w:tcPr>
            <w:tcW w:w="388" w:type="pct"/>
          </w:tcPr>
          <w:p w:rsidR="00E138CA" w:rsidRPr="00BF6A07" w:rsidRDefault="00E138CA" w:rsidP="00B91752">
            <w:pPr>
              <w:pStyle w:val="002"/>
              <w:rPr>
                <w:sz w:val="22"/>
                <w:szCs w:val="22"/>
                <w:lang w:eastAsia="en-US"/>
              </w:rPr>
            </w:pPr>
            <w:r w:rsidRPr="00BF6A07">
              <w:rPr>
                <w:sz w:val="22"/>
                <w:szCs w:val="22"/>
                <w:lang w:eastAsia="en-US"/>
              </w:rPr>
              <w:t>1</w:t>
            </w:r>
          </w:p>
        </w:tc>
        <w:tc>
          <w:tcPr>
            <w:tcW w:w="266" w:type="pct"/>
          </w:tcPr>
          <w:p w:rsidR="00E138CA" w:rsidRPr="00BF6A07" w:rsidRDefault="00E138CA" w:rsidP="00B91752">
            <w:pPr>
              <w:pStyle w:val="002"/>
              <w:rPr>
                <w:sz w:val="22"/>
                <w:szCs w:val="22"/>
                <w:lang w:eastAsia="en-US"/>
              </w:rPr>
            </w:pPr>
            <w:r w:rsidRPr="00BF6A07">
              <w:rPr>
                <w:sz w:val="22"/>
                <w:szCs w:val="22"/>
                <w:lang w:eastAsia="en-US"/>
              </w:rPr>
              <w:t>2</w:t>
            </w:r>
          </w:p>
        </w:tc>
        <w:tc>
          <w:tcPr>
            <w:tcW w:w="297" w:type="pct"/>
          </w:tcPr>
          <w:p w:rsidR="00E138CA" w:rsidRPr="00BF6A07" w:rsidRDefault="00E138CA" w:rsidP="00B91752">
            <w:pPr>
              <w:pStyle w:val="002"/>
              <w:rPr>
                <w:sz w:val="22"/>
                <w:szCs w:val="22"/>
                <w:lang w:eastAsia="en-US"/>
              </w:rPr>
            </w:pPr>
            <w:r w:rsidRPr="00BF6A07">
              <w:rPr>
                <w:sz w:val="22"/>
                <w:szCs w:val="22"/>
                <w:lang w:eastAsia="en-US"/>
              </w:rPr>
              <w:t>2</w:t>
            </w:r>
          </w:p>
        </w:tc>
        <w:tc>
          <w:tcPr>
            <w:tcW w:w="172" w:type="pct"/>
          </w:tcPr>
          <w:p w:rsidR="00E138CA" w:rsidRPr="00BF6A07" w:rsidRDefault="00E138CA" w:rsidP="00B91752">
            <w:pPr>
              <w:pStyle w:val="002"/>
              <w:rPr>
                <w:sz w:val="22"/>
                <w:szCs w:val="22"/>
                <w:lang w:eastAsia="en-US"/>
              </w:rPr>
            </w:pPr>
            <w:r w:rsidRPr="00BF6A07">
              <w:rPr>
                <w:sz w:val="22"/>
                <w:szCs w:val="22"/>
                <w:lang w:eastAsia="en-US"/>
              </w:rPr>
              <w:t>2</w:t>
            </w:r>
          </w:p>
        </w:tc>
        <w:tc>
          <w:tcPr>
            <w:tcW w:w="225" w:type="pct"/>
          </w:tcPr>
          <w:p w:rsidR="00E138CA" w:rsidRPr="00BF6A07" w:rsidRDefault="00E138CA" w:rsidP="00B91752">
            <w:pPr>
              <w:pStyle w:val="002"/>
              <w:rPr>
                <w:sz w:val="22"/>
                <w:szCs w:val="22"/>
                <w:lang w:eastAsia="en-US"/>
              </w:rPr>
            </w:pPr>
            <w:r w:rsidRPr="00BF6A07">
              <w:rPr>
                <w:sz w:val="22"/>
                <w:szCs w:val="22"/>
                <w:lang w:eastAsia="en-US"/>
              </w:rPr>
              <w:t>4</w:t>
            </w:r>
          </w:p>
        </w:tc>
        <w:tc>
          <w:tcPr>
            <w:tcW w:w="304" w:type="pct"/>
          </w:tcPr>
          <w:p w:rsidR="00E138CA" w:rsidRPr="00BF6A07" w:rsidRDefault="00E138CA" w:rsidP="00B91752">
            <w:pPr>
              <w:pStyle w:val="002"/>
              <w:rPr>
                <w:sz w:val="22"/>
                <w:szCs w:val="22"/>
                <w:lang w:eastAsia="en-US"/>
              </w:rPr>
            </w:pPr>
            <w:r w:rsidRPr="00BF6A07">
              <w:rPr>
                <w:sz w:val="22"/>
                <w:szCs w:val="22"/>
                <w:lang w:eastAsia="en-US"/>
              </w:rPr>
              <w:t>2</w:t>
            </w:r>
          </w:p>
        </w:tc>
        <w:tc>
          <w:tcPr>
            <w:tcW w:w="275" w:type="pct"/>
          </w:tcPr>
          <w:p w:rsidR="00E138CA" w:rsidRPr="00BF6A07" w:rsidRDefault="00E138CA" w:rsidP="00B91752">
            <w:pPr>
              <w:pStyle w:val="002"/>
              <w:rPr>
                <w:sz w:val="22"/>
                <w:szCs w:val="22"/>
                <w:lang w:eastAsia="en-US"/>
              </w:rPr>
            </w:pPr>
            <w:r w:rsidRPr="00BF6A07">
              <w:rPr>
                <w:sz w:val="22"/>
                <w:szCs w:val="22"/>
                <w:lang w:eastAsia="en-US"/>
              </w:rPr>
              <w:t>1</w:t>
            </w:r>
          </w:p>
        </w:tc>
        <w:tc>
          <w:tcPr>
            <w:tcW w:w="312" w:type="pct"/>
          </w:tcPr>
          <w:p w:rsidR="00E138CA" w:rsidRPr="00BF6A07" w:rsidRDefault="00E138CA" w:rsidP="00B91752">
            <w:pPr>
              <w:pStyle w:val="002"/>
              <w:rPr>
                <w:sz w:val="22"/>
                <w:szCs w:val="22"/>
                <w:lang w:eastAsia="en-US"/>
              </w:rPr>
            </w:pPr>
            <w:r w:rsidRPr="00BF6A07">
              <w:rPr>
                <w:sz w:val="22"/>
                <w:szCs w:val="22"/>
                <w:lang w:eastAsia="en-US"/>
              </w:rPr>
              <w:t>2</w:t>
            </w:r>
          </w:p>
        </w:tc>
        <w:tc>
          <w:tcPr>
            <w:tcW w:w="415" w:type="pct"/>
          </w:tcPr>
          <w:p w:rsidR="00E138CA" w:rsidRPr="00BF6A07" w:rsidRDefault="00E138CA" w:rsidP="00B91752">
            <w:pPr>
              <w:pStyle w:val="002"/>
              <w:rPr>
                <w:sz w:val="22"/>
                <w:szCs w:val="22"/>
                <w:lang w:eastAsia="en-US"/>
              </w:rPr>
            </w:pPr>
            <w:r w:rsidRPr="00BF6A07">
              <w:rPr>
                <w:sz w:val="22"/>
                <w:szCs w:val="22"/>
                <w:lang w:eastAsia="en-US"/>
              </w:rPr>
              <w:t>2</w:t>
            </w:r>
          </w:p>
        </w:tc>
        <w:tc>
          <w:tcPr>
            <w:tcW w:w="304" w:type="pct"/>
          </w:tcPr>
          <w:p w:rsidR="00E138CA" w:rsidRPr="00BF6A07" w:rsidRDefault="00E138CA" w:rsidP="00B91752">
            <w:pPr>
              <w:pStyle w:val="002"/>
              <w:rPr>
                <w:sz w:val="22"/>
                <w:szCs w:val="22"/>
                <w:lang w:eastAsia="en-US"/>
              </w:rPr>
            </w:pPr>
            <w:r w:rsidRPr="00BF6A07">
              <w:rPr>
                <w:sz w:val="22"/>
                <w:szCs w:val="22"/>
                <w:lang w:eastAsia="en-US"/>
              </w:rPr>
              <w:t>–</w:t>
            </w:r>
          </w:p>
        </w:tc>
        <w:tc>
          <w:tcPr>
            <w:tcW w:w="604" w:type="pct"/>
          </w:tcPr>
          <w:p w:rsidR="00E138CA" w:rsidRPr="00BF6A07" w:rsidRDefault="00E138CA" w:rsidP="00B91752">
            <w:pPr>
              <w:pStyle w:val="002"/>
              <w:rPr>
                <w:sz w:val="22"/>
                <w:szCs w:val="22"/>
                <w:lang w:eastAsia="en-US"/>
              </w:rPr>
            </w:pPr>
            <w:r w:rsidRPr="00BF6A07">
              <w:rPr>
                <w:sz w:val="22"/>
                <w:szCs w:val="22"/>
                <w:lang w:eastAsia="en-US"/>
              </w:rPr>
              <w:t>1</w:t>
            </w:r>
          </w:p>
        </w:tc>
      </w:tr>
    </w:tbl>
    <w:p w:rsidR="00E138CA" w:rsidRPr="00696F69" w:rsidRDefault="00E138CA" w:rsidP="00DB460E">
      <w:pPr>
        <w:pStyle w:val="001"/>
        <w:rPr>
          <w:sz w:val="22"/>
          <w:szCs w:val="22"/>
        </w:rPr>
      </w:pPr>
      <w:r w:rsidRPr="00696F69">
        <w:rPr>
          <w:sz w:val="22"/>
          <w:szCs w:val="22"/>
        </w:rPr>
        <w:t>Примечание:</w:t>
      </w:r>
    </w:p>
    <w:p w:rsidR="00E138CA" w:rsidRPr="00696F69" w:rsidRDefault="00E138CA" w:rsidP="00DB460E">
      <w:pPr>
        <w:pStyle w:val="001"/>
        <w:rPr>
          <w:sz w:val="22"/>
          <w:szCs w:val="22"/>
        </w:rPr>
      </w:pPr>
      <w:r w:rsidRPr="00696F69">
        <w:rPr>
          <w:sz w:val="22"/>
          <w:szCs w:val="22"/>
        </w:rPr>
        <w:t xml:space="preserve">а) * </w:t>
      </w:r>
      <w:r>
        <w:rPr>
          <w:sz w:val="22"/>
          <w:szCs w:val="22"/>
        </w:rPr>
        <w:t>д</w:t>
      </w:r>
      <w:r w:rsidRPr="00696F69">
        <w:rPr>
          <w:sz w:val="22"/>
          <w:szCs w:val="22"/>
        </w:rPr>
        <w:t>опускается уменьшать указанные расстояния до 0,5 м при соблюдении требований Приказа Министерства энергетики и электрификации СССР «Правила устройства электроустановок (ПУЭ). Глава 2.3. Кабельные линии напряжением до 220 кВ (Издание шестое)» (с изменениями</w:t>
      </w:r>
      <w:r>
        <w:rPr>
          <w:sz w:val="22"/>
          <w:szCs w:val="22"/>
        </w:rPr>
        <w:t xml:space="preserve"> на: 01.01.2006г.);</w:t>
      </w:r>
    </w:p>
    <w:p w:rsidR="00E138CA" w:rsidRPr="009947F5" w:rsidRDefault="00E138CA" w:rsidP="00DB460E">
      <w:pPr>
        <w:pStyle w:val="001"/>
        <w:rPr>
          <w:sz w:val="20"/>
        </w:rPr>
      </w:pPr>
      <w:r w:rsidRPr="00696F69">
        <w:rPr>
          <w:sz w:val="22"/>
          <w:szCs w:val="22"/>
        </w:rPr>
        <w:t>б</w:t>
      </w:r>
      <w:r w:rsidRPr="00272FDF">
        <w:rPr>
          <w:sz w:val="20"/>
          <w:szCs w:val="22"/>
        </w:rPr>
        <w:t>) расстояние от бытовой канализации до хозяйственно–питьевого водопровода следует принимать, м</w:t>
      </w:r>
      <w:r w:rsidRPr="009947F5">
        <w:rPr>
          <w:sz w:val="16"/>
          <w:szCs w:val="22"/>
        </w:rPr>
        <w:t>:</w:t>
      </w:r>
      <w:r w:rsidRPr="009947F5">
        <w:rPr>
          <w:sz w:val="20"/>
        </w:rPr>
        <w:t xml:space="preserve"> до водопровода из железобетонных и асбестоцементных труб - 5;</w:t>
      </w:r>
    </w:p>
    <w:p w:rsidR="00E138CA" w:rsidRPr="009947F5" w:rsidRDefault="00E138CA" w:rsidP="00DB460E">
      <w:pPr>
        <w:pStyle w:val="001"/>
        <w:rPr>
          <w:sz w:val="20"/>
        </w:rPr>
      </w:pPr>
      <w:r w:rsidRPr="009947F5">
        <w:rPr>
          <w:sz w:val="20"/>
        </w:rPr>
        <w:t>до водопровода из чугунных труб диаметром: до 200 мм - 1,5; свыше 200 мм - 3; до водопровода из пластиковых труб - 1,5.</w:t>
      </w:r>
    </w:p>
    <w:p w:rsidR="00E138CA" w:rsidRPr="009947F5" w:rsidRDefault="00E138CA" w:rsidP="00DB460E">
      <w:pPr>
        <w:pStyle w:val="001"/>
        <w:rPr>
          <w:sz w:val="20"/>
        </w:rPr>
      </w:pPr>
      <w:r w:rsidRPr="009947F5">
        <w:rPr>
          <w:sz w:val="20"/>
        </w:rPr>
        <w:t xml:space="preserve">Расстояние между сетями канализации и производственного водопровода в зависимости от материала и диаметра труб, а также от номенклатуры и характеристики грунтов должно быть 1,5 м. </w:t>
      </w:r>
    </w:p>
    <w:p w:rsidR="00E138CA" w:rsidRPr="009947F5" w:rsidRDefault="00E138CA" w:rsidP="00DB460E">
      <w:pPr>
        <w:pStyle w:val="001"/>
        <w:rPr>
          <w:sz w:val="20"/>
        </w:rPr>
      </w:pPr>
      <w:r w:rsidRPr="009947F5">
        <w:rPr>
          <w:sz w:val="20"/>
        </w:rPr>
        <w:t>в) при параллельной прокладке газопроводов для труб диаметром до 300 мм расстояние между ними (в свету) допускается принимать 0,4 м и более 300 мм – 0,5 м при совместном размещении в одной траншее двух и более газопроводов.</w:t>
      </w:r>
    </w:p>
    <w:p w:rsidR="00E138CA" w:rsidRPr="00696F69" w:rsidRDefault="00E138CA" w:rsidP="00DB460E">
      <w:pPr>
        <w:pStyle w:val="001"/>
        <w:sectPr w:rsidR="00E138CA" w:rsidRPr="00696F69" w:rsidSect="00B91752">
          <w:pgSz w:w="15840" w:h="12240" w:orient="landscape"/>
          <w:pgMar w:top="1134" w:right="567" w:bottom="1134" w:left="1418" w:header="720" w:footer="720" w:gutter="0"/>
          <w:cols w:space="720"/>
          <w:noEndnote/>
          <w:docGrid w:linePitch="326"/>
        </w:sectPr>
      </w:pPr>
    </w:p>
    <w:p w:rsidR="00E138CA" w:rsidRPr="00696F69" w:rsidRDefault="00E138CA" w:rsidP="00DB460E">
      <w:pPr>
        <w:pStyle w:val="001"/>
        <w:jc w:val="center"/>
      </w:pPr>
      <w:bookmarkStart w:id="54" w:name="_Toc470085137"/>
      <w:r w:rsidRPr="00696F69">
        <w:t>7. Расчетные показатели в сфере инженерной подготовки и защиты территорий</w:t>
      </w:r>
      <w:bookmarkEnd w:id="54"/>
    </w:p>
    <w:p w:rsidR="00E138CA" w:rsidRPr="00696F69" w:rsidRDefault="00E138CA" w:rsidP="00DB460E">
      <w:pPr>
        <w:pStyle w:val="001"/>
      </w:pPr>
      <w:bookmarkStart w:id="55" w:name="_Toc470085138"/>
      <w:r w:rsidRPr="00696F69">
        <w:t>7.1. Нормативы по отводу поверхностных вод</w:t>
      </w:r>
      <w:bookmarkEnd w:id="55"/>
      <w:r>
        <w:t>.</w:t>
      </w:r>
    </w:p>
    <w:p w:rsidR="00E138CA" w:rsidRPr="00696F69" w:rsidRDefault="00E138CA" w:rsidP="00DB460E">
      <w:pPr>
        <w:pStyle w:val="001"/>
      </w:pPr>
      <w:r w:rsidRPr="00696F69">
        <w:t>Отвод поверхностных вод следует осуществлять со всего бассейна (стоки в водоемы, водостоки, овраги и т.п.) в соответствии с СП 32.13330, предусматривая в городе, как правило, дождевую канализацию закрытого типа с предварительной очисткой стока.</w:t>
      </w:r>
    </w:p>
    <w:p w:rsidR="00E138CA" w:rsidRPr="00696F69" w:rsidRDefault="00E138CA" w:rsidP="00DB460E">
      <w:pPr>
        <w:pStyle w:val="001"/>
      </w:pPr>
      <w:r w:rsidRPr="00696F69">
        <w:t>Применение открытых водоотводящих устройств - канав, кюветов, лотков допускается в районах одно-, двухэтажной застройки, а также на территории парков с устройством мостиков или труб на пересечении с улицами, дорогами, проездами и тротуарами.</w:t>
      </w:r>
    </w:p>
    <w:p w:rsidR="00E138CA" w:rsidRPr="00696F69" w:rsidRDefault="00E138CA" w:rsidP="00DB460E">
      <w:pPr>
        <w:pStyle w:val="001"/>
      </w:pPr>
      <w:bookmarkStart w:id="56" w:name="_Toc470085139"/>
      <w:r w:rsidRPr="00696F69">
        <w:t>7.2. Сооружения и мероприятия для защиты от подтопления</w:t>
      </w:r>
      <w:bookmarkEnd w:id="56"/>
      <w:r>
        <w:t>.</w:t>
      </w:r>
    </w:p>
    <w:p w:rsidR="00E138CA" w:rsidRPr="00696F69" w:rsidRDefault="00E138CA" w:rsidP="00DB460E">
      <w:pPr>
        <w:pStyle w:val="001"/>
      </w:pPr>
      <w:r w:rsidRPr="00696F69">
        <w:t>При необходимости инженерной защиты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rsidR="00E138CA" w:rsidRPr="00696F69" w:rsidRDefault="00E138CA" w:rsidP="00DB460E">
      <w:pPr>
        <w:pStyle w:val="001"/>
      </w:pPr>
      <w:r w:rsidRPr="00696F69">
        <w:t>Защита от подтопления должна включать:</w:t>
      </w:r>
    </w:p>
    <w:p w:rsidR="00E138CA" w:rsidRPr="00696F69" w:rsidRDefault="00E138CA" w:rsidP="00DB460E">
      <w:pPr>
        <w:pStyle w:val="001"/>
      </w:pPr>
      <w:r w:rsidRPr="00696F69">
        <w:t>защиту населения от опасных явлений, связанных с пропуском</w:t>
      </w:r>
      <w:r>
        <w:t xml:space="preserve"> </w:t>
      </w:r>
      <w:r w:rsidRPr="00696F69">
        <w:t>паводковых вод в весенне-осенний период, при половодье;</w:t>
      </w:r>
    </w:p>
    <w:p w:rsidR="00E138CA" w:rsidRPr="00696F69" w:rsidRDefault="00E138CA" w:rsidP="00DB460E">
      <w:pPr>
        <w:pStyle w:val="001"/>
      </w:pPr>
      <w:r w:rsidRPr="00696F69">
        <w:t>локальную защиту зданий, сооружений, грунтов оснований и защиту застроенной территории в целом;</w:t>
      </w:r>
    </w:p>
    <w:p w:rsidR="00E138CA" w:rsidRPr="00696F69" w:rsidRDefault="00E138CA" w:rsidP="00DB460E">
      <w:pPr>
        <w:pStyle w:val="001"/>
      </w:pPr>
      <w:r w:rsidRPr="00696F69">
        <w:t>водоотведение;</w:t>
      </w:r>
    </w:p>
    <w:p w:rsidR="00E138CA" w:rsidRPr="00696F69" w:rsidRDefault="00E138CA" w:rsidP="00DB460E">
      <w:pPr>
        <w:pStyle w:val="001"/>
      </w:pPr>
      <w:r w:rsidRPr="00696F69">
        <w:t>утилизацию (при необходимости очистки) дренажных вод;</w:t>
      </w:r>
    </w:p>
    <w:p w:rsidR="00E138CA" w:rsidRPr="00696F69" w:rsidRDefault="00E138CA" w:rsidP="00DB460E">
      <w:pPr>
        <w:pStyle w:val="001"/>
      </w:pPr>
      <w:r w:rsidRPr="00696F69">
        <w:t>систему мониторинга за режимом подземных и поверхностных вод, за</w:t>
      </w:r>
      <w:r>
        <w:t xml:space="preserve"> </w:t>
      </w:r>
      <w:r w:rsidRPr="00696F69">
        <w:t>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rsidR="00E138CA" w:rsidRPr="00696F69" w:rsidRDefault="00E138CA" w:rsidP="00DB460E">
      <w:pPr>
        <w:pStyle w:val="001"/>
      </w:pPr>
      <w:r w:rsidRPr="00696F69">
        <w:t>Локальная система инженерной защиты, направленная на защиту отдельных зданий и сооружений, включает дренажи, противофильтрационные завесы и экраны.</w:t>
      </w:r>
    </w:p>
    <w:p w:rsidR="00E138CA" w:rsidRPr="00696F69" w:rsidRDefault="00E138CA" w:rsidP="00DB460E">
      <w:pPr>
        <w:pStyle w:val="001"/>
      </w:pPr>
      <w:r w:rsidRPr="00696F69">
        <w:t>Территориальная система, обеспечивающая общую защиту застроенной территории (участка), включает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rsidR="00E138CA" w:rsidRPr="00696F69" w:rsidRDefault="00E138CA" w:rsidP="00DB460E">
      <w:pPr>
        <w:pStyle w:val="001"/>
      </w:pPr>
      <w:r w:rsidRPr="00696F69">
        <w:t>На территории городского округа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индивидуальной застройки городского округа и на территориях стадионов, парков и других озелененных территорий общего пользования допускается открытая осушительная сеть.</w:t>
      </w:r>
    </w:p>
    <w:p w:rsidR="00E138CA" w:rsidRPr="00696F69" w:rsidRDefault="00E138CA" w:rsidP="00DB460E">
      <w:pPr>
        <w:pStyle w:val="001"/>
      </w:pPr>
      <w:r w:rsidRPr="00696F69">
        <w:t xml:space="preserve">Указанные мероприятия должны обеспечивать в соответствии со </w:t>
      </w:r>
      <w:hyperlink r:id="rId38" w:history="1">
        <w:r w:rsidRPr="00696F69">
          <w:t>СНиП 2.06.15–85</w:t>
        </w:r>
      </w:hyperlink>
      <w:r w:rsidRPr="00696F69">
        <w:t xml:space="preserve">  понижение уровня грунтовых вод на территории: капитальной застройки - не менее 2 м от проектной отметки поверхности; стадионов, парков, скверов и других зеленых насаждений - не менее 1 м.</w:t>
      </w:r>
    </w:p>
    <w:p w:rsidR="00E138CA" w:rsidRPr="00696F69" w:rsidRDefault="00E138CA" w:rsidP="00DB460E">
      <w:pPr>
        <w:pStyle w:val="001"/>
      </w:pPr>
      <w:r w:rsidRPr="00696F69">
        <w:t>На участках залегания торфа, подлежащих застройке, наряду с понижением уровня грунтовых вод следует предусматривать пригрузку их поверхности минеральными грунтами, а при соответствующем обосновании допускается выторфовывание. Толщина слоя пригрузки минеральными грунтами устанавливается с учетом последующей осадки торфа и обеспечения необходимого уклона территории для устройства поверхностного стока.</w:t>
      </w:r>
    </w:p>
    <w:p w:rsidR="00E138CA" w:rsidRPr="00696F69" w:rsidRDefault="00E138CA" w:rsidP="00DB460E">
      <w:pPr>
        <w:pStyle w:val="001"/>
      </w:pPr>
      <w:r w:rsidRPr="00696F69">
        <w:t>На территории микрорайонов минимальную толщину слоя минеральных грунтов следует принимать равной 1 м; на проезжих частях улиц толщина слоя минеральных грунтов должна быть установлена в зависимости от интенсивности движения транспорта.</w:t>
      </w:r>
    </w:p>
    <w:p w:rsidR="00E138CA" w:rsidRPr="00696F69" w:rsidRDefault="00E138CA" w:rsidP="00DB460E">
      <w:pPr>
        <w:pStyle w:val="001"/>
      </w:pPr>
      <w:r w:rsidRPr="00696F69">
        <w:t>Система инженерной защиты от подтопления является территориально единой, объединяющей все локальные системы отдельных участков и объектов.</w:t>
      </w:r>
    </w:p>
    <w:p w:rsidR="00E138CA" w:rsidRPr="00696F69" w:rsidRDefault="00E138CA" w:rsidP="00DB460E">
      <w:pPr>
        <w:pStyle w:val="001"/>
      </w:pPr>
      <w:bookmarkStart w:id="57" w:name="_Toc470085140"/>
      <w:r w:rsidRPr="00696F69">
        <w:t>7.3. Сооружения и мероприятия для защиты от затопления</w:t>
      </w:r>
      <w:bookmarkEnd w:id="57"/>
      <w:r>
        <w:t>.</w:t>
      </w:r>
    </w:p>
    <w:p w:rsidR="00E138CA" w:rsidRPr="00696F69" w:rsidRDefault="00E138CA" w:rsidP="00DB460E">
      <w:pPr>
        <w:pStyle w:val="001"/>
      </w:pPr>
      <w:r w:rsidRPr="00696F69">
        <w:t>7.3.1. Защиту территорий городского округа от затопления следует осуществлять в соответствии со СП 104.13330.2011.</w:t>
      </w:r>
    </w:p>
    <w:p w:rsidR="00E138CA" w:rsidRPr="00696F69" w:rsidRDefault="00E138CA" w:rsidP="00DB460E">
      <w:pPr>
        <w:pStyle w:val="001"/>
      </w:pPr>
      <w:r w:rsidRPr="00696F69">
        <w:t>7.3.2. В качестве основных средств инженерной защиты от затопления следует предусматривать:</w:t>
      </w:r>
    </w:p>
    <w:p w:rsidR="00E138CA" w:rsidRPr="00696F69" w:rsidRDefault="00E138CA" w:rsidP="00DB460E">
      <w:pPr>
        <w:pStyle w:val="001"/>
      </w:pPr>
      <w:r>
        <w:t xml:space="preserve">а) </w:t>
      </w:r>
      <w:r w:rsidRPr="00696F69">
        <w:t>обвалование территорий со стороны водных объектов;</w:t>
      </w:r>
    </w:p>
    <w:p w:rsidR="00E138CA" w:rsidRPr="00696F69" w:rsidRDefault="00E138CA" w:rsidP="00DB460E">
      <w:pPr>
        <w:pStyle w:val="001"/>
      </w:pPr>
      <w:r>
        <w:t xml:space="preserve">б) </w:t>
      </w:r>
      <w:r w:rsidRPr="00696F69">
        <w:t>искусственное повышение рельефа территории до незатопляемых</w:t>
      </w:r>
      <w:r>
        <w:t xml:space="preserve"> </w:t>
      </w:r>
      <w:r w:rsidRPr="00696F69">
        <w:t>планировочных отметок;</w:t>
      </w:r>
    </w:p>
    <w:p w:rsidR="00E138CA" w:rsidRPr="00696F69" w:rsidRDefault="00E138CA" w:rsidP="00DB460E">
      <w:pPr>
        <w:pStyle w:val="001"/>
      </w:pPr>
      <w:r>
        <w:t xml:space="preserve">в) </w:t>
      </w:r>
      <w:r w:rsidRPr="00696F69">
        <w:t>аккумуляцию, регулирование, отвод поверхностных сбросных и</w:t>
      </w:r>
      <w:r>
        <w:t xml:space="preserve"> </w:t>
      </w:r>
      <w:r w:rsidRPr="00696F69">
        <w:t>дренажных вод с временно затопляемых территорий;</w:t>
      </w:r>
    </w:p>
    <w:p w:rsidR="00E138CA" w:rsidRPr="00696F69" w:rsidRDefault="00E138CA" w:rsidP="00DB460E">
      <w:pPr>
        <w:pStyle w:val="001"/>
      </w:pPr>
      <w:r>
        <w:t xml:space="preserve">г) </w:t>
      </w:r>
      <w:r w:rsidRPr="00696F69">
        <w:t>сооружения инженерной защиты, в том числе: дамбы обвалования,</w:t>
      </w:r>
      <w:r>
        <w:t xml:space="preserve"> </w:t>
      </w:r>
      <w:r w:rsidRPr="00696F69">
        <w:t>дренажи, дренажные и водосбросные сети.</w:t>
      </w:r>
    </w:p>
    <w:p w:rsidR="00E138CA" w:rsidRPr="00696F69" w:rsidRDefault="00E138CA" w:rsidP="00DB460E">
      <w:pPr>
        <w:pStyle w:val="001"/>
      </w:pPr>
      <w:r w:rsidRPr="00696F69">
        <w:t xml:space="preserve">7.3.3. Территории городского округа, расположенные на прибрежных участках, должны быть защищены от затопления паводковыми водами подсыпкой или обвалованием. 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 </w:t>
      </w:r>
    </w:p>
    <w:p w:rsidR="00E138CA" w:rsidRPr="00696F69" w:rsidRDefault="00E138CA" w:rsidP="00DB460E">
      <w:pPr>
        <w:pStyle w:val="001"/>
      </w:pPr>
      <w:r w:rsidRPr="00696F69">
        <w:t>За расчетный горизонт высоких вод следует принимать отметку наивысшего уровня воды повторяемостью; один раз в 100 лет – для селитебных территорий; один раз в 10 лет – для озеленённых территорий и плоскостных спортивных сооружений.</w:t>
      </w:r>
    </w:p>
    <w:p w:rsidR="00E138CA" w:rsidRPr="00696F69" w:rsidRDefault="00E138CA" w:rsidP="00DB460E">
      <w:pPr>
        <w:pStyle w:val="001"/>
      </w:pPr>
      <w:r w:rsidRPr="00696F69">
        <w:t>7.3.4. В состав проекта инженерной защиты территории следует включать организационно–технические мероприятия, предусматривающие пропуск весенних половодий и дождевых паводков.</w:t>
      </w:r>
    </w:p>
    <w:p w:rsidR="00E138CA" w:rsidRPr="00696F69" w:rsidRDefault="00E138CA" w:rsidP="00DB460E">
      <w:pPr>
        <w:pStyle w:val="001"/>
      </w:pPr>
      <w:r w:rsidRPr="00696F69">
        <w:t>7.3.5. Инженерная защита осваиваемых территорий должна предусматривать образование единой системы территориальных и локальных сооружений и мероприятий.</w:t>
      </w:r>
    </w:p>
    <w:p w:rsidR="00E138CA" w:rsidRPr="00696F69" w:rsidRDefault="00E138CA" w:rsidP="00DB460E">
      <w:pPr>
        <w:pStyle w:val="001"/>
      </w:pPr>
      <w:r w:rsidRPr="00696F69">
        <w:t>7.3.6. При устройстве инженерной защиты от затопления следует определять целесообразность и возможность одновременного использования сооружений и систем инженерной защиты в целях улучшения водообеспечения и водоснабжения, эксплуатации промышленных и коммунальных объектов, а также в интересах энергетики, транспорта, сельского, лесного, рыбного и охотничьего хозяйств, мелиорации, рекреации и охраны природы, предусматривая в проектах возможность создания вариантов сооружений инженерной защиты многофункционального назначения.</w:t>
      </w:r>
    </w:p>
    <w:p w:rsidR="00E138CA" w:rsidRPr="00696F69" w:rsidRDefault="00E138CA" w:rsidP="00DB460E">
      <w:pPr>
        <w:pStyle w:val="001"/>
      </w:pPr>
      <w:bookmarkStart w:id="58" w:name="_Toc470085141"/>
      <w:r w:rsidRPr="00696F69">
        <w:t>7.4. Инженерная подготовка и защита территории</w:t>
      </w:r>
      <w:bookmarkEnd w:id="58"/>
      <w:r>
        <w:t>.</w:t>
      </w:r>
    </w:p>
    <w:p w:rsidR="00E138CA" w:rsidRPr="00696F69" w:rsidRDefault="00E138CA" w:rsidP="00DB460E">
      <w:pPr>
        <w:pStyle w:val="001"/>
      </w:pPr>
      <w:r w:rsidRPr="00696F69">
        <w:t>7.4.1. Инженерная подготовка территории должна обеспечивать возможность градостроительного освоения территорий, подлежащих застройке.</w:t>
      </w:r>
    </w:p>
    <w:p w:rsidR="00E138CA" w:rsidRPr="00696F69" w:rsidRDefault="00E138CA" w:rsidP="00DB460E">
      <w:pPr>
        <w:pStyle w:val="001"/>
      </w:pPr>
      <w:r w:rsidRPr="00696F69">
        <w:t>Инженерная подготовка и защита проводятся с целью создания благоприятных условий для рационального функционирования застройки, системы инженерной инфраструктуры</w:t>
      </w:r>
      <w:r>
        <w:t xml:space="preserve">, </w:t>
      </w:r>
      <w:r w:rsidRPr="00696F69">
        <w:t>снижения возможных неблагоприятных последствий чрезвычайных ситуаций природного и техногенного характера, сохранности историко-культурных, архитектурно-ландшафтных и водных объектов, а также зеленых массивов.</w:t>
      </w:r>
    </w:p>
    <w:p w:rsidR="00E138CA" w:rsidRPr="00696F69" w:rsidRDefault="00E138CA" w:rsidP="00DB460E">
      <w:pPr>
        <w:pStyle w:val="001"/>
      </w:pPr>
      <w:r w:rsidRPr="00696F69">
        <w:t xml:space="preserve">7.4.2. При планировке и застройке территории залегания полезных ископаемых необходимо соблюдать требования </w:t>
      </w:r>
      <w:hyperlink r:id="rId39" w:history="1">
        <w:r w:rsidRPr="00696F69">
          <w:t>законодательства</w:t>
        </w:r>
      </w:hyperlink>
      <w:r w:rsidRPr="00696F69">
        <w:t xml:space="preserve"> о недрах.</w:t>
      </w:r>
    </w:p>
    <w:p w:rsidR="00E138CA" w:rsidRPr="00696F69" w:rsidRDefault="00E138CA" w:rsidP="00DB460E">
      <w:pPr>
        <w:pStyle w:val="001"/>
      </w:pPr>
      <w:r w:rsidRPr="00696F69">
        <w:t>Застройка территорий залегания полезных ископаемых (кроме общераспространенных) допускается по согласованию с органами государственного горного надзора. При этом должны быть предусмотрены и осуществлены мероприятия, обеспечивающие возможность извлечения из недр полезных ископаемых.</w:t>
      </w:r>
    </w:p>
    <w:p w:rsidR="00E138CA" w:rsidRPr="00696F69" w:rsidRDefault="00E138CA" w:rsidP="00DB460E">
      <w:pPr>
        <w:pStyle w:val="001"/>
      </w:pPr>
      <w:r w:rsidRPr="00696F69">
        <w:t>Под застройку в первую очередь следует использовать территории, под которыми:</w:t>
      </w:r>
    </w:p>
    <w:p w:rsidR="00E138CA" w:rsidRPr="00696F69" w:rsidRDefault="00E138CA" w:rsidP="00DB460E">
      <w:pPr>
        <w:pStyle w:val="001"/>
      </w:pPr>
      <w:r w:rsidRPr="00696F69">
        <w:t>залегают непромышленные полезные ископаемые;</w:t>
      </w:r>
    </w:p>
    <w:p w:rsidR="00E138CA" w:rsidRPr="00696F69" w:rsidRDefault="00E138CA" w:rsidP="00DB460E">
      <w:pPr>
        <w:pStyle w:val="001"/>
      </w:pPr>
      <w:r w:rsidRPr="00696F69">
        <w:t>полезные ископаемые выработаны и процесс деформаций земной</w:t>
      </w:r>
      <w:r>
        <w:t xml:space="preserve"> </w:t>
      </w:r>
      <w:r w:rsidRPr="00696F69">
        <w:t>поверхности закончился.</w:t>
      </w:r>
    </w:p>
    <w:p w:rsidR="00E138CA" w:rsidRPr="00696F69" w:rsidRDefault="00E138CA" w:rsidP="00DB460E">
      <w:pPr>
        <w:pStyle w:val="001"/>
      </w:pPr>
      <w:r w:rsidRPr="00696F69">
        <w:t>7.4.3. При разработке проектов планировки городского округа следует предусматривать, при необходимости, инженерную защиту от переработки берегов рек и озер, затопления, подтопления в соответствии с СП 116.13330.2012, СП 58.13330.2010, СП 104.13330.2011.</w:t>
      </w:r>
    </w:p>
    <w:p w:rsidR="00E138CA" w:rsidRPr="00696F69" w:rsidRDefault="00E138CA" w:rsidP="00DB460E">
      <w:pPr>
        <w:pStyle w:val="001"/>
      </w:pPr>
      <w:r w:rsidRPr="00696F69">
        <w:t>7.4.4. При проектировании инженерной защиты следует предусматривать:</w:t>
      </w:r>
    </w:p>
    <w:p w:rsidR="00E138CA" w:rsidRPr="00696F69" w:rsidRDefault="00E138CA" w:rsidP="00DB460E">
      <w:pPr>
        <w:pStyle w:val="001"/>
      </w:pPr>
      <w:r>
        <w:t xml:space="preserve">а) </w:t>
      </w:r>
      <w:r w:rsidRPr="00696F69">
        <w:t>предотвращение, устранение или снижение до допустимого уровня</w:t>
      </w:r>
      <w:r>
        <w:t xml:space="preserve"> </w:t>
      </w:r>
      <w:r w:rsidRPr="00696F69">
        <w:t>отрицательного воздействия на защищаемые территории, здания и сооружения действующих и связанных с ними возможных опасных процессов;</w:t>
      </w:r>
    </w:p>
    <w:p w:rsidR="00E138CA" w:rsidRPr="00696F69" w:rsidRDefault="00E138CA" w:rsidP="00DB460E">
      <w:pPr>
        <w:pStyle w:val="001"/>
      </w:pPr>
      <w:r>
        <w:t xml:space="preserve">б) </w:t>
      </w:r>
      <w:r w:rsidRPr="00696F69">
        <w:t>производство работ способами, не приводящими к появлению новых иинтенсификации действующих геологических процессов;</w:t>
      </w:r>
    </w:p>
    <w:p w:rsidR="00E138CA" w:rsidRPr="00696F69" w:rsidRDefault="00E138CA" w:rsidP="00DB460E">
      <w:pPr>
        <w:pStyle w:val="001"/>
      </w:pPr>
      <w:r>
        <w:t xml:space="preserve">в) </w:t>
      </w:r>
      <w:r w:rsidRPr="00696F69">
        <w:t>сохранение зон охраны памятников истории и культуры и природного ландшафта;</w:t>
      </w:r>
    </w:p>
    <w:p w:rsidR="00E138CA" w:rsidRPr="00696F69" w:rsidRDefault="00E138CA" w:rsidP="00DB460E">
      <w:pPr>
        <w:pStyle w:val="001"/>
      </w:pPr>
      <w:r>
        <w:t xml:space="preserve">г) </w:t>
      </w:r>
      <w:r w:rsidRPr="00696F69">
        <w:t>надлежащее архитектурное оформление сооружений инженерной защиты;</w:t>
      </w:r>
    </w:p>
    <w:p w:rsidR="00E138CA" w:rsidRPr="00696F69" w:rsidRDefault="00E138CA" w:rsidP="00DB460E">
      <w:pPr>
        <w:pStyle w:val="001"/>
      </w:pPr>
      <w:r>
        <w:t xml:space="preserve">д) </w:t>
      </w:r>
      <w:r w:rsidRPr="00696F69">
        <w:t>сочетание с мероприятиями по охране окружающей среды;</w:t>
      </w:r>
    </w:p>
    <w:p w:rsidR="00E138CA" w:rsidRPr="00696F69" w:rsidRDefault="00E138CA" w:rsidP="00DB460E">
      <w:pPr>
        <w:pStyle w:val="001"/>
      </w:pPr>
      <w:r>
        <w:t xml:space="preserve">е) </w:t>
      </w:r>
      <w:r w:rsidRPr="00696F69">
        <w:t>в необходимых случаях – систематические наблюдения за состоянием</w:t>
      </w:r>
      <w:r>
        <w:t xml:space="preserve"> </w:t>
      </w:r>
      <w:r w:rsidRPr="00696F69">
        <w:t>защищаемых территорий и объектов и за работой сооружений инженерной защиты в период строительства и эксплуатации.</w:t>
      </w:r>
    </w:p>
    <w:p w:rsidR="00E138CA" w:rsidRPr="00696F69" w:rsidRDefault="00E138CA" w:rsidP="00DB460E">
      <w:pPr>
        <w:pStyle w:val="001"/>
        <w:rPr>
          <w:color w:val="000000"/>
          <w:shd w:val="clear" w:color="auto" w:fill="FFFFFF"/>
        </w:rPr>
      </w:pPr>
      <w:r w:rsidRPr="00696F69">
        <w:t xml:space="preserve">7.4.5. </w:t>
      </w:r>
      <w:r w:rsidRPr="00696F69">
        <w:rPr>
          <w:color w:val="000000"/>
          <w:shd w:val="clear" w:color="auto" w:fill="FFFFFF"/>
        </w:rPr>
        <w:t>Территории, отводимые под застройку, предпочтительно располагать на участках с минимальной глубиной просадочных толщ и где просадочная толща подстилается малосжимаемыми грунтами.</w:t>
      </w:r>
    </w:p>
    <w:p w:rsidR="00E138CA" w:rsidRPr="00696F69" w:rsidRDefault="00E138CA" w:rsidP="00DB460E">
      <w:pPr>
        <w:pStyle w:val="001"/>
        <w:rPr>
          <w:color w:val="000000"/>
          <w:shd w:val="clear" w:color="auto" w:fill="FFFFFF"/>
        </w:rPr>
      </w:pPr>
      <w:r w:rsidRPr="00696F69">
        <w:rPr>
          <w:color w:val="000000"/>
          <w:shd w:val="clear" w:color="auto" w:fill="FFFFFF"/>
        </w:rPr>
        <w:t>7.4.6. Территории городского округа, нарушенные карьерами и отвалами отходов, подлежат рекультивации для использования, в основном, в рекреационных целях.</w:t>
      </w:r>
    </w:p>
    <w:p w:rsidR="00E138CA" w:rsidRPr="00696F69" w:rsidRDefault="00E138CA" w:rsidP="00DB460E">
      <w:pPr>
        <w:pStyle w:val="001"/>
        <w:rPr>
          <w:color w:val="000000"/>
          <w:shd w:val="clear" w:color="auto" w:fill="FFFFFF"/>
        </w:rPr>
      </w:pPr>
      <w:r w:rsidRPr="00696F69">
        <w:rPr>
          <w:color w:val="000000"/>
          <w:shd w:val="clear" w:color="auto" w:fill="FFFFFF"/>
        </w:rPr>
        <w:t>Кроме того, территории оврагов могут быть использованы для размещения транспортных сооружений, гаражей, складов и коммунальных объектов.</w:t>
      </w:r>
    </w:p>
    <w:p w:rsidR="00E138CA" w:rsidRDefault="00E138CA" w:rsidP="00DB460E">
      <w:pPr>
        <w:pStyle w:val="001"/>
        <w:rPr>
          <w:color w:val="000000"/>
          <w:shd w:val="clear" w:color="auto" w:fill="FFFFFF"/>
        </w:rPr>
      </w:pPr>
      <w:r w:rsidRPr="00696F69">
        <w:rPr>
          <w:color w:val="000000"/>
          <w:shd w:val="clear" w:color="auto" w:fill="FFFFFF"/>
        </w:rPr>
        <w:t>При реабилитации ландшафтов и рек для организации рекреационных зон следует проводить противоэрозионные мероприятия, а также берегоукрепление и формирование пляжей.</w:t>
      </w:r>
    </w:p>
    <w:p w:rsidR="00E138CA" w:rsidRPr="00696F69" w:rsidRDefault="00E138CA" w:rsidP="00DB460E">
      <w:pPr>
        <w:pStyle w:val="001"/>
        <w:rPr>
          <w:color w:val="000000"/>
          <w:shd w:val="clear" w:color="auto" w:fill="FFFFFF"/>
        </w:rPr>
      </w:pPr>
    </w:p>
    <w:p w:rsidR="00E138CA" w:rsidRDefault="00E138CA" w:rsidP="00DB460E">
      <w:pPr>
        <w:pStyle w:val="001"/>
        <w:jc w:val="center"/>
      </w:pPr>
      <w:bookmarkStart w:id="59" w:name="_Toc470085142"/>
      <w:r w:rsidRPr="00696F69">
        <w:t>8. Расчетные показатели в сфере охраны окружающей среды</w:t>
      </w:r>
      <w:bookmarkEnd w:id="59"/>
    </w:p>
    <w:p w:rsidR="00E138CA" w:rsidRPr="00696F69" w:rsidRDefault="00E138CA" w:rsidP="00DB460E">
      <w:pPr>
        <w:pStyle w:val="001"/>
        <w:jc w:val="center"/>
      </w:pPr>
    </w:p>
    <w:p w:rsidR="00E138CA" w:rsidRPr="00696F69" w:rsidRDefault="00E138CA" w:rsidP="00DB460E">
      <w:pPr>
        <w:pStyle w:val="001"/>
      </w:pPr>
      <w:bookmarkStart w:id="60" w:name="_Toc470085143"/>
      <w:r w:rsidRPr="00696F69">
        <w:t>8.1. Общие требования</w:t>
      </w:r>
      <w:bookmarkEnd w:id="60"/>
    </w:p>
    <w:p w:rsidR="00E138CA" w:rsidRPr="00696F69" w:rsidRDefault="00E138CA" w:rsidP="00DB460E">
      <w:pPr>
        <w:pStyle w:val="001"/>
      </w:pPr>
      <w:r w:rsidRPr="00696F69">
        <w:t>8.1.1. При планировке и застройке городского округа следует считать приоритетным решение вопросов, связанных с охраной окружающей среды, рациональным использованием природных ресурсов, безопасной жизнедеятельностью и здоровьем человека.</w:t>
      </w:r>
    </w:p>
    <w:p w:rsidR="00E138CA" w:rsidRPr="00696F69" w:rsidRDefault="00E138CA" w:rsidP="00DB460E">
      <w:pPr>
        <w:pStyle w:val="001"/>
      </w:pPr>
      <w:r w:rsidRPr="00696F69">
        <w:t xml:space="preserve">8.1.2. При проектировании необходимо руководствоваться Водным кодексом Российской Федерации, Земельным кодексом Российской Федерации, Воздушным кодексом Российской Федерации и Лесным кодексом Российской Федерации, Законом Российской Федерации «О недрах», Федеральными законами «Об охране окружающей среды», «Об охране атмосферного воздуха», «О санитарно-эпидемиологическом благополучии населения», «Об экологической экспертизе», законодательством Пермского края об охране окружающей среды и другими нормативными правовыми актами Российской Федерации и Пермского края, согласно которым основными направлениями градостроительной деятельности являются рациональное землепользование, охрана природы, ресурсосбережение, защита территорий от опасных природных явлений и техногенных процессов. </w:t>
      </w:r>
    </w:p>
    <w:p w:rsidR="00E138CA" w:rsidRPr="00696F69" w:rsidRDefault="00E138CA" w:rsidP="00DB460E">
      <w:pPr>
        <w:pStyle w:val="001"/>
      </w:pPr>
      <w:bookmarkStart w:id="61" w:name="_Toc470085144"/>
      <w:r w:rsidRPr="00696F69">
        <w:t>8.2. Рациональное использование природных ресурсов</w:t>
      </w:r>
      <w:bookmarkEnd w:id="61"/>
      <w:r>
        <w:t>.</w:t>
      </w:r>
    </w:p>
    <w:p w:rsidR="00E138CA" w:rsidRPr="00696F69" w:rsidRDefault="00E138CA" w:rsidP="00DB460E">
      <w:pPr>
        <w:pStyle w:val="001"/>
        <w:rPr>
          <w:color w:val="FF0000"/>
        </w:rPr>
      </w:pPr>
      <w:r w:rsidRPr="00696F69">
        <w:t>8.2.1. Застройка площадей залегания полезных ископаемых, а также размещение в местах их залегания подземных сооружений допускаются с разрешения органов управления государственным фондом недр и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E138CA" w:rsidRPr="00696F69" w:rsidRDefault="00E138CA" w:rsidP="00DB460E">
      <w:pPr>
        <w:pStyle w:val="001"/>
      </w:pPr>
      <w:r w:rsidRPr="00696F69">
        <w:t>8.2.2. В рекреационных зонах запрещается строительство зданий, сооружений и коммуникаций, в том числе:</w:t>
      </w:r>
    </w:p>
    <w:p w:rsidR="00E138CA" w:rsidRPr="00696F69" w:rsidRDefault="00E138CA" w:rsidP="00DB460E">
      <w:pPr>
        <w:pStyle w:val="001"/>
        <w:rPr>
          <w:color w:val="000000"/>
        </w:rPr>
      </w:pPr>
      <w:r>
        <w:rPr>
          <w:color w:val="000000"/>
        </w:rPr>
        <w:t xml:space="preserve">а) </w:t>
      </w:r>
      <w:r w:rsidRPr="00696F69">
        <w:rPr>
          <w:color w:val="000000"/>
        </w:rPr>
        <w:t>на землях ботанических садов, дендрологических парков и водоохранных полос (зон);</w:t>
      </w:r>
    </w:p>
    <w:p w:rsidR="00E138CA" w:rsidRPr="00696F69" w:rsidRDefault="00E138CA" w:rsidP="00DB460E">
      <w:pPr>
        <w:pStyle w:val="001"/>
      </w:pPr>
      <w:r>
        <w:t xml:space="preserve">б) </w:t>
      </w:r>
      <w:r w:rsidRPr="00696F69">
        <w:t>на землях зеленых зон городского округа, включая земли городских лесов, если проектируемые объекты не предназначены для отдыха, спорта;</w:t>
      </w:r>
    </w:p>
    <w:p w:rsidR="00E138CA" w:rsidRPr="00696F69" w:rsidRDefault="00E138CA" w:rsidP="00DB460E">
      <w:pPr>
        <w:pStyle w:val="001"/>
      </w:pPr>
      <w:r>
        <w:t xml:space="preserve">в) </w:t>
      </w:r>
      <w:r w:rsidRPr="00696F69">
        <w:t>в первой зоне санитарной охраны источников водоснабжения и площадок водопроводных сооружений, если проектируемые объекты не связаны с эксплуатацией источников;</w:t>
      </w:r>
    </w:p>
    <w:p w:rsidR="00E138CA" w:rsidRPr="00696F69" w:rsidRDefault="00E138CA" w:rsidP="00DB460E">
      <w:pPr>
        <w:pStyle w:val="001"/>
      </w:pPr>
      <w:r w:rsidRPr="00696F69">
        <w:t>8.2.3. Рациональное использование водных ресурсов возможно при развитии водохозяйственного комплекса без увеличения изъятия поверхностного стока за счет:</w:t>
      </w:r>
    </w:p>
    <w:p w:rsidR="00E138CA" w:rsidRPr="00696F69" w:rsidRDefault="00E138CA" w:rsidP="00DB460E">
      <w:pPr>
        <w:pStyle w:val="001"/>
      </w:pPr>
      <w:r>
        <w:t xml:space="preserve">а) </w:t>
      </w:r>
      <w:r w:rsidRPr="00696F69">
        <w:t>внедрения ресурсосберегающих технологий систем водоснабжения;</w:t>
      </w:r>
    </w:p>
    <w:p w:rsidR="00E138CA" w:rsidRPr="00696F69" w:rsidRDefault="00E138CA" w:rsidP="00DB460E">
      <w:pPr>
        <w:pStyle w:val="001"/>
      </w:pPr>
      <w:r>
        <w:t xml:space="preserve">б) </w:t>
      </w:r>
      <w:r w:rsidRPr="00696F69">
        <w:t>расширения оборотного и повторного использования воды на</w:t>
      </w:r>
      <w:r>
        <w:t xml:space="preserve"> </w:t>
      </w:r>
      <w:r w:rsidRPr="00696F69">
        <w:t>предприятиях;</w:t>
      </w:r>
    </w:p>
    <w:p w:rsidR="00E138CA" w:rsidRPr="00696F69" w:rsidRDefault="00E138CA" w:rsidP="00DB460E">
      <w:pPr>
        <w:pStyle w:val="001"/>
      </w:pPr>
      <w:r>
        <w:t xml:space="preserve">в) </w:t>
      </w:r>
      <w:r w:rsidRPr="00696F69">
        <w:t>сокращения потерь воды на подающих коммунальных и оросительных</w:t>
      </w:r>
    </w:p>
    <w:p w:rsidR="00E138CA" w:rsidRPr="00696F69" w:rsidRDefault="00E138CA" w:rsidP="00DB460E">
      <w:pPr>
        <w:pStyle w:val="001"/>
      </w:pPr>
      <w:r w:rsidRPr="00696F69">
        <w:t>сетях;</w:t>
      </w:r>
    </w:p>
    <w:p w:rsidR="00E138CA" w:rsidRPr="00696F69" w:rsidRDefault="00E138CA" w:rsidP="00DB460E">
      <w:pPr>
        <w:pStyle w:val="001"/>
      </w:pPr>
      <w:r>
        <w:t xml:space="preserve">г) </w:t>
      </w:r>
      <w:r w:rsidRPr="00696F69">
        <w:t>использования водных ресурсов без изъятия из источников (в целях</w:t>
      </w:r>
      <w:r>
        <w:t xml:space="preserve"> </w:t>
      </w:r>
      <w:r w:rsidRPr="00696F69">
        <w:t>гидроэнергетики, водного транспорта, воспроизводства рыбных ресурсов, поддержания экологического благополучия водных объектов).</w:t>
      </w:r>
    </w:p>
    <w:p w:rsidR="00E138CA" w:rsidRPr="00696F69" w:rsidRDefault="00E138CA" w:rsidP="00DB460E">
      <w:pPr>
        <w:pStyle w:val="001"/>
      </w:pPr>
      <w:bookmarkStart w:id="62" w:name="_Toc470085145"/>
      <w:r w:rsidRPr="00696F69">
        <w:t>8.3. Охрана атмосферного воздуха</w:t>
      </w:r>
      <w:bookmarkEnd w:id="62"/>
      <w:r>
        <w:t>.</w:t>
      </w:r>
    </w:p>
    <w:p w:rsidR="00E138CA" w:rsidRPr="00696F69" w:rsidRDefault="00E138CA" w:rsidP="00DB460E">
      <w:pPr>
        <w:pStyle w:val="001"/>
      </w:pPr>
      <w:r w:rsidRPr="00696F69">
        <w:t>8.3.1. При проектировании застройки необходимо оценивать качество атмосферного воздуха путем расчета уровня загрязнения атмосферы из всех источников загрязнения (промышленных, транспортных и других), учитывая аэроклиматические и геоморфологические условия, ожидаемые загрязнения атмосферного воздуха с учетом существующих и планируемых объектов, предельно допустимые концентрации (далее «ПДК») или ориентировочные безопасные уровни воздействия (далее «ОБУВ») для каждого из загрязняющих веществ, а также необходимо разработать предупредительные действия по исключению загрязнения атмосферы, включая неорганизованные выбросы и вторичные источники.</w:t>
      </w:r>
    </w:p>
    <w:p w:rsidR="00E138CA" w:rsidRPr="00696F69" w:rsidRDefault="00E138CA" w:rsidP="00DB460E">
      <w:pPr>
        <w:pStyle w:val="001"/>
      </w:pPr>
      <w:r w:rsidRPr="00696F69">
        <w:t>Соблюдение гигиенических нормативов – ПДК атмосферных загрязнений химических и биологических веществ обеспечивает отсутствие прямого или косвенного влияния на здоровье населения и условия его проживания.</w:t>
      </w:r>
    </w:p>
    <w:p w:rsidR="00E138CA" w:rsidRPr="00696F69" w:rsidRDefault="00E138CA" w:rsidP="00DB460E">
      <w:pPr>
        <w:pStyle w:val="001"/>
      </w:pPr>
      <w:r w:rsidRPr="00696F69">
        <w:t>8.3.2. Предельно допустимые концентрации вредных веществ на территории населенного пункта принимаются в соответствии с требованиями ГН 2.1.6.1338-03.</w:t>
      </w:r>
    </w:p>
    <w:p w:rsidR="00E138CA" w:rsidRPr="00696F69" w:rsidRDefault="00E138CA" w:rsidP="00DB460E">
      <w:pPr>
        <w:pStyle w:val="001"/>
      </w:pPr>
      <w:r w:rsidRPr="00696F69">
        <w:t xml:space="preserve">Максимальный уровень загрязнения атмосферного воздуха на различных территориях принимается по таблице </w:t>
      </w:r>
      <w:r>
        <w:t>43</w:t>
      </w:r>
      <w:r w:rsidRPr="00696F69">
        <w:t>.</w:t>
      </w:r>
    </w:p>
    <w:p w:rsidR="00E138CA" w:rsidRPr="00696F69" w:rsidRDefault="00E138CA" w:rsidP="00DB460E">
      <w:pPr>
        <w:pStyle w:val="001"/>
        <w:jc w:val="right"/>
      </w:pPr>
      <w:bookmarkStart w:id="63" w:name="_Ref449890999"/>
      <w:r w:rsidRPr="00696F69">
        <w:t xml:space="preserve">Таблица </w:t>
      </w:r>
      <w:bookmarkEnd w:id="63"/>
      <w:r>
        <w:t>43</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6"/>
        <w:gridCol w:w="2328"/>
        <w:gridCol w:w="1606"/>
        <w:gridCol w:w="1606"/>
        <w:gridCol w:w="1961"/>
        <w:gridCol w:w="1687"/>
      </w:tblGrid>
      <w:tr w:rsidR="00E138CA" w:rsidRPr="00696F69" w:rsidTr="00B91752">
        <w:trPr>
          <w:tblHeader/>
        </w:trPr>
        <w:tc>
          <w:tcPr>
            <w:tcW w:w="338" w:type="pct"/>
          </w:tcPr>
          <w:p w:rsidR="00E138CA" w:rsidRPr="00BF6A07" w:rsidRDefault="00E138CA" w:rsidP="00B91752">
            <w:pPr>
              <w:pStyle w:val="002"/>
              <w:rPr>
                <w:lang w:eastAsia="en-US"/>
              </w:rPr>
            </w:pPr>
            <w:r w:rsidRPr="00BF6A07">
              <w:rPr>
                <w:lang w:eastAsia="en-US"/>
              </w:rPr>
              <w:t>№ п/п</w:t>
            </w:r>
          </w:p>
        </w:tc>
        <w:tc>
          <w:tcPr>
            <w:tcW w:w="1181" w:type="pct"/>
          </w:tcPr>
          <w:p w:rsidR="00E138CA" w:rsidRPr="00BF6A07" w:rsidRDefault="00E138CA" w:rsidP="00B91752">
            <w:pPr>
              <w:pStyle w:val="002"/>
              <w:rPr>
                <w:lang w:eastAsia="en-US"/>
              </w:rPr>
            </w:pPr>
            <w:r w:rsidRPr="00BF6A07">
              <w:rPr>
                <w:lang w:eastAsia="en-US"/>
              </w:rPr>
              <w:t>Зона</w:t>
            </w:r>
          </w:p>
        </w:tc>
        <w:tc>
          <w:tcPr>
            <w:tcW w:w="815" w:type="pct"/>
          </w:tcPr>
          <w:p w:rsidR="00E138CA" w:rsidRPr="00BF6A07" w:rsidRDefault="00E138CA" w:rsidP="00B91752">
            <w:pPr>
              <w:pStyle w:val="002"/>
              <w:rPr>
                <w:lang w:eastAsia="en-US"/>
              </w:rPr>
            </w:pPr>
            <w:r w:rsidRPr="00BF6A07">
              <w:rPr>
                <w:lang w:eastAsia="en-US"/>
              </w:rPr>
              <w:t>Максимальный уровень шумового воздействия, ДБА</w:t>
            </w:r>
          </w:p>
        </w:tc>
        <w:tc>
          <w:tcPr>
            <w:tcW w:w="815" w:type="pct"/>
          </w:tcPr>
          <w:p w:rsidR="00E138CA" w:rsidRPr="00BF6A07" w:rsidRDefault="00E138CA" w:rsidP="00B91752">
            <w:pPr>
              <w:pStyle w:val="002"/>
              <w:rPr>
                <w:lang w:eastAsia="en-US"/>
              </w:rPr>
            </w:pPr>
            <w:r w:rsidRPr="00BF6A07">
              <w:rPr>
                <w:lang w:eastAsia="en-US"/>
              </w:rPr>
              <w:t>Максимальный уровень загрязнения атмосферного воздуха</w:t>
            </w:r>
          </w:p>
        </w:tc>
        <w:tc>
          <w:tcPr>
            <w:tcW w:w="995" w:type="pct"/>
          </w:tcPr>
          <w:p w:rsidR="00E138CA" w:rsidRPr="00BF6A07" w:rsidRDefault="00E138CA" w:rsidP="00B91752">
            <w:pPr>
              <w:pStyle w:val="002"/>
              <w:rPr>
                <w:lang w:eastAsia="en-US"/>
              </w:rPr>
            </w:pPr>
            <w:r w:rsidRPr="00BF6A07">
              <w:rPr>
                <w:lang w:eastAsia="en-US"/>
              </w:rPr>
              <w:t>Максимальный уровень электромагнитного излучения от радиотехнических объектов</w:t>
            </w:r>
          </w:p>
        </w:tc>
        <w:tc>
          <w:tcPr>
            <w:tcW w:w="856" w:type="pct"/>
          </w:tcPr>
          <w:p w:rsidR="00E138CA" w:rsidRPr="00BF6A07" w:rsidRDefault="00E138CA" w:rsidP="00B91752">
            <w:pPr>
              <w:pStyle w:val="002"/>
              <w:rPr>
                <w:lang w:eastAsia="en-US"/>
              </w:rPr>
            </w:pPr>
            <w:r w:rsidRPr="00BF6A07">
              <w:rPr>
                <w:lang w:eastAsia="en-US"/>
              </w:rPr>
              <w:t>Загрязненность сточных вод</w:t>
            </w:r>
          </w:p>
        </w:tc>
      </w:tr>
      <w:tr w:rsidR="00E138CA" w:rsidRPr="00696F69" w:rsidTr="00B91752">
        <w:trPr>
          <w:tblHeader/>
        </w:trPr>
        <w:tc>
          <w:tcPr>
            <w:tcW w:w="338" w:type="pct"/>
          </w:tcPr>
          <w:p w:rsidR="00E138CA" w:rsidRPr="00BF6A07" w:rsidRDefault="00E138CA" w:rsidP="00B91752">
            <w:pPr>
              <w:pStyle w:val="002"/>
              <w:rPr>
                <w:lang w:eastAsia="en-US"/>
              </w:rPr>
            </w:pPr>
            <w:r w:rsidRPr="00BF6A07">
              <w:rPr>
                <w:lang w:eastAsia="en-US"/>
              </w:rPr>
              <w:t>1</w:t>
            </w:r>
          </w:p>
        </w:tc>
        <w:tc>
          <w:tcPr>
            <w:tcW w:w="1181" w:type="pct"/>
            <w:vAlign w:val="center"/>
          </w:tcPr>
          <w:p w:rsidR="00E138CA" w:rsidRPr="00BF6A07" w:rsidRDefault="00E138CA" w:rsidP="00B91752">
            <w:pPr>
              <w:pStyle w:val="002"/>
              <w:rPr>
                <w:lang w:eastAsia="en-US"/>
              </w:rPr>
            </w:pPr>
            <w:r w:rsidRPr="00BF6A07">
              <w:rPr>
                <w:lang w:eastAsia="en-US"/>
              </w:rPr>
              <w:t>2</w:t>
            </w:r>
          </w:p>
        </w:tc>
        <w:tc>
          <w:tcPr>
            <w:tcW w:w="815" w:type="pct"/>
            <w:vAlign w:val="center"/>
          </w:tcPr>
          <w:p w:rsidR="00E138CA" w:rsidRPr="00BF6A07" w:rsidRDefault="00E138CA" w:rsidP="00B91752">
            <w:pPr>
              <w:pStyle w:val="002"/>
              <w:rPr>
                <w:lang w:eastAsia="en-US"/>
              </w:rPr>
            </w:pPr>
            <w:r w:rsidRPr="00BF6A07">
              <w:rPr>
                <w:lang w:eastAsia="en-US"/>
              </w:rPr>
              <w:t>3</w:t>
            </w:r>
          </w:p>
        </w:tc>
        <w:tc>
          <w:tcPr>
            <w:tcW w:w="815" w:type="pct"/>
            <w:vAlign w:val="center"/>
          </w:tcPr>
          <w:p w:rsidR="00E138CA" w:rsidRPr="00BF6A07" w:rsidRDefault="00E138CA" w:rsidP="00B91752">
            <w:pPr>
              <w:pStyle w:val="002"/>
              <w:rPr>
                <w:lang w:eastAsia="en-US"/>
              </w:rPr>
            </w:pPr>
            <w:r w:rsidRPr="00BF6A07">
              <w:rPr>
                <w:lang w:eastAsia="en-US"/>
              </w:rPr>
              <w:t>4</w:t>
            </w:r>
          </w:p>
        </w:tc>
        <w:tc>
          <w:tcPr>
            <w:tcW w:w="995" w:type="pct"/>
            <w:vAlign w:val="center"/>
          </w:tcPr>
          <w:p w:rsidR="00E138CA" w:rsidRPr="00BF6A07" w:rsidRDefault="00E138CA" w:rsidP="00B91752">
            <w:pPr>
              <w:pStyle w:val="002"/>
              <w:rPr>
                <w:lang w:eastAsia="en-US"/>
              </w:rPr>
            </w:pPr>
            <w:r w:rsidRPr="00BF6A07">
              <w:rPr>
                <w:lang w:eastAsia="en-US"/>
              </w:rPr>
              <w:t>5</w:t>
            </w:r>
          </w:p>
        </w:tc>
        <w:tc>
          <w:tcPr>
            <w:tcW w:w="856" w:type="pct"/>
            <w:vAlign w:val="center"/>
          </w:tcPr>
          <w:p w:rsidR="00E138CA" w:rsidRPr="00BF6A07" w:rsidRDefault="00E138CA" w:rsidP="00B91752">
            <w:pPr>
              <w:pStyle w:val="002"/>
              <w:rPr>
                <w:lang w:eastAsia="en-US"/>
              </w:rPr>
            </w:pPr>
            <w:r w:rsidRPr="00BF6A07">
              <w:rPr>
                <w:lang w:eastAsia="en-US"/>
              </w:rPr>
              <w:t>6</w:t>
            </w:r>
          </w:p>
        </w:tc>
      </w:tr>
      <w:tr w:rsidR="00E138CA" w:rsidRPr="00696F69" w:rsidTr="00B91752">
        <w:tc>
          <w:tcPr>
            <w:tcW w:w="338" w:type="pct"/>
          </w:tcPr>
          <w:p w:rsidR="00E138CA" w:rsidRPr="00BF6A07" w:rsidRDefault="00E138CA" w:rsidP="00B91752">
            <w:pPr>
              <w:pStyle w:val="002"/>
              <w:rPr>
                <w:lang w:eastAsia="en-US"/>
              </w:rPr>
            </w:pPr>
            <w:r w:rsidRPr="00BF6A07">
              <w:rPr>
                <w:lang w:eastAsia="en-US"/>
              </w:rPr>
              <w:t>1</w:t>
            </w:r>
          </w:p>
        </w:tc>
        <w:tc>
          <w:tcPr>
            <w:tcW w:w="4662" w:type="pct"/>
            <w:gridSpan w:val="5"/>
            <w:vAlign w:val="center"/>
          </w:tcPr>
          <w:p w:rsidR="00E138CA" w:rsidRPr="00BF6A07" w:rsidRDefault="00E138CA" w:rsidP="00B91752">
            <w:pPr>
              <w:pStyle w:val="002"/>
              <w:jc w:val="left"/>
              <w:rPr>
                <w:lang w:eastAsia="en-US"/>
              </w:rPr>
            </w:pPr>
            <w:r w:rsidRPr="00BF6A07">
              <w:rPr>
                <w:lang w:eastAsia="en-US"/>
              </w:rPr>
              <w:t>Жилые зоны:</w:t>
            </w:r>
          </w:p>
        </w:tc>
      </w:tr>
      <w:tr w:rsidR="00E138CA" w:rsidRPr="00696F69" w:rsidTr="00B91752">
        <w:tc>
          <w:tcPr>
            <w:tcW w:w="338" w:type="pct"/>
          </w:tcPr>
          <w:p w:rsidR="00E138CA" w:rsidRPr="00BF6A07" w:rsidRDefault="00E138CA" w:rsidP="00B91752">
            <w:pPr>
              <w:pStyle w:val="002"/>
              <w:rPr>
                <w:lang w:eastAsia="en-US"/>
              </w:rPr>
            </w:pPr>
            <w:r w:rsidRPr="00BF6A07">
              <w:rPr>
                <w:lang w:eastAsia="en-US"/>
              </w:rPr>
              <w:t>1.1</w:t>
            </w:r>
          </w:p>
        </w:tc>
        <w:tc>
          <w:tcPr>
            <w:tcW w:w="1181" w:type="pct"/>
          </w:tcPr>
          <w:p w:rsidR="00E138CA" w:rsidRPr="00BF6A07" w:rsidRDefault="00E138CA" w:rsidP="00B91752">
            <w:pPr>
              <w:pStyle w:val="002"/>
              <w:jc w:val="left"/>
              <w:rPr>
                <w:lang w:eastAsia="en-US"/>
              </w:rPr>
            </w:pPr>
            <w:r w:rsidRPr="00BF6A07">
              <w:rPr>
                <w:lang w:eastAsia="en-US"/>
              </w:rPr>
              <w:t>застройка индивидуальными жилыми домами</w:t>
            </w:r>
          </w:p>
        </w:tc>
        <w:tc>
          <w:tcPr>
            <w:tcW w:w="815" w:type="pct"/>
          </w:tcPr>
          <w:p w:rsidR="00E138CA" w:rsidRPr="00BF6A07" w:rsidRDefault="00E138CA" w:rsidP="00B91752">
            <w:pPr>
              <w:pStyle w:val="002"/>
              <w:rPr>
                <w:lang w:eastAsia="en-US"/>
              </w:rPr>
            </w:pPr>
            <w:r w:rsidRPr="00BF6A07">
              <w:rPr>
                <w:lang w:eastAsia="en-US"/>
              </w:rPr>
              <w:t>55</w:t>
            </w:r>
          </w:p>
        </w:tc>
        <w:tc>
          <w:tcPr>
            <w:tcW w:w="815" w:type="pct"/>
          </w:tcPr>
          <w:p w:rsidR="00E138CA" w:rsidRPr="00BF6A07" w:rsidRDefault="00E138CA" w:rsidP="00B91752">
            <w:pPr>
              <w:pStyle w:val="002"/>
              <w:rPr>
                <w:lang w:eastAsia="en-US"/>
              </w:rPr>
            </w:pPr>
            <w:r w:rsidRPr="00BF6A07">
              <w:rPr>
                <w:lang w:eastAsia="en-US"/>
              </w:rPr>
              <w:t>0,8 ПДК</w:t>
            </w:r>
          </w:p>
        </w:tc>
        <w:tc>
          <w:tcPr>
            <w:tcW w:w="995" w:type="pct"/>
          </w:tcPr>
          <w:p w:rsidR="00E138CA" w:rsidRPr="00BF6A07" w:rsidRDefault="00E138CA" w:rsidP="00B91752">
            <w:pPr>
              <w:pStyle w:val="002"/>
              <w:rPr>
                <w:lang w:eastAsia="en-US"/>
              </w:rPr>
            </w:pPr>
            <w:r w:rsidRPr="00BF6A07">
              <w:rPr>
                <w:lang w:eastAsia="en-US"/>
              </w:rPr>
              <w:t>1 ПДУ</w:t>
            </w:r>
          </w:p>
        </w:tc>
        <w:tc>
          <w:tcPr>
            <w:tcW w:w="856" w:type="pct"/>
          </w:tcPr>
          <w:p w:rsidR="00E138CA" w:rsidRPr="00BF6A07" w:rsidRDefault="00E138CA" w:rsidP="00B91752">
            <w:pPr>
              <w:pStyle w:val="002"/>
              <w:rPr>
                <w:lang w:eastAsia="en-US"/>
              </w:rPr>
            </w:pPr>
            <w:r w:rsidRPr="00BF6A07">
              <w:rPr>
                <w:lang w:eastAsia="en-US"/>
              </w:rPr>
              <w:t>нормативно очищенные на локальных очистных сооружениях;</w:t>
            </w:r>
          </w:p>
        </w:tc>
      </w:tr>
      <w:tr w:rsidR="00E138CA" w:rsidRPr="00696F69" w:rsidTr="00B91752">
        <w:tc>
          <w:tcPr>
            <w:tcW w:w="338" w:type="pct"/>
          </w:tcPr>
          <w:p w:rsidR="00E138CA" w:rsidRPr="00BF6A07" w:rsidRDefault="00E138CA" w:rsidP="00B91752">
            <w:pPr>
              <w:pStyle w:val="002"/>
              <w:rPr>
                <w:lang w:eastAsia="en-US"/>
              </w:rPr>
            </w:pPr>
            <w:r w:rsidRPr="00BF6A07">
              <w:rPr>
                <w:lang w:eastAsia="en-US"/>
              </w:rPr>
              <w:t>1.2</w:t>
            </w:r>
          </w:p>
        </w:tc>
        <w:tc>
          <w:tcPr>
            <w:tcW w:w="1181" w:type="pct"/>
          </w:tcPr>
          <w:p w:rsidR="00E138CA" w:rsidRPr="00BF6A07" w:rsidRDefault="00E138CA" w:rsidP="00B91752">
            <w:pPr>
              <w:pStyle w:val="002"/>
              <w:jc w:val="left"/>
              <w:rPr>
                <w:lang w:eastAsia="en-US"/>
              </w:rPr>
            </w:pPr>
            <w:r w:rsidRPr="00BF6A07">
              <w:rPr>
                <w:lang w:eastAsia="en-US"/>
              </w:rPr>
              <w:t>многоэтажная застройка</w:t>
            </w:r>
          </w:p>
        </w:tc>
        <w:tc>
          <w:tcPr>
            <w:tcW w:w="815" w:type="pct"/>
          </w:tcPr>
          <w:p w:rsidR="00E138CA" w:rsidRPr="00BF6A07" w:rsidRDefault="00E138CA" w:rsidP="00B91752">
            <w:pPr>
              <w:pStyle w:val="002"/>
              <w:rPr>
                <w:lang w:eastAsia="en-US"/>
              </w:rPr>
            </w:pPr>
            <w:r w:rsidRPr="00BF6A07">
              <w:rPr>
                <w:lang w:eastAsia="en-US"/>
              </w:rPr>
              <w:t>55</w:t>
            </w:r>
          </w:p>
        </w:tc>
        <w:tc>
          <w:tcPr>
            <w:tcW w:w="815" w:type="pct"/>
          </w:tcPr>
          <w:p w:rsidR="00E138CA" w:rsidRPr="00BF6A07" w:rsidRDefault="00E138CA" w:rsidP="00B91752">
            <w:pPr>
              <w:pStyle w:val="002"/>
              <w:rPr>
                <w:lang w:eastAsia="en-US"/>
              </w:rPr>
            </w:pPr>
            <w:r w:rsidRPr="00BF6A07">
              <w:rPr>
                <w:lang w:eastAsia="en-US"/>
              </w:rPr>
              <w:t>1 ПДК</w:t>
            </w:r>
          </w:p>
        </w:tc>
        <w:tc>
          <w:tcPr>
            <w:tcW w:w="995" w:type="pct"/>
          </w:tcPr>
          <w:p w:rsidR="00E138CA" w:rsidRPr="00BF6A07" w:rsidRDefault="00E138CA" w:rsidP="00B91752">
            <w:pPr>
              <w:pStyle w:val="002"/>
              <w:rPr>
                <w:lang w:eastAsia="en-US"/>
              </w:rPr>
            </w:pPr>
            <w:r w:rsidRPr="00BF6A07">
              <w:rPr>
                <w:lang w:eastAsia="en-US"/>
              </w:rPr>
              <w:t>1 ПДУ</w:t>
            </w:r>
          </w:p>
        </w:tc>
        <w:tc>
          <w:tcPr>
            <w:tcW w:w="856" w:type="pct"/>
          </w:tcPr>
          <w:p w:rsidR="00E138CA" w:rsidRPr="00BF6A07" w:rsidRDefault="00E138CA" w:rsidP="00B91752">
            <w:pPr>
              <w:pStyle w:val="002"/>
              <w:rPr>
                <w:lang w:eastAsia="en-US"/>
              </w:rPr>
            </w:pPr>
            <w:r w:rsidRPr="00BF6A07">
              <w:rPr>
                <w:lang w:eastAsia="en-US"/>
              </w:rPr>
              <w:t>выпуск в городской коллектор с последующей очисткой на городских канализационных очистных сооружениях (КОС)</w:t>
            </w:r>
          </w:p>
        </w:tc>
      </w:tr>
      <w:tr w:rsidR="00E138CA" w:rsidRPr="00696F69" w:rsidTr="00B91752">
        <w:tc>
          <w:tcPr>
            <w:tcW w:w="338" w:type="pct"/>
          </w:tcPr>
          <w:p w:rsidR="00E138CA" w:rsidRPr="00BF6A07" w:rsidRDefault="00E138CA" w:rsidP="00B91752">
            <w:pPr>
              <w:pStyle w:val="002"/>
              <w:rPr>
                <w:lang w:eastAsia="en-US"/>
              </w:rPr>
            </w:pPr>
            <w:r w:rsidRPr="00BF6A07">
              <w:rPr>
                <w:lang w:eastAsia="en-US"/>
              </w:rPr>
              <w:t>2</w:t>
            </w:r>
          </w:p>
        </w:tc>
        <w:tc>
          <w:tcPr>
            <w:tcW w:w="1181" w:type="pct"/>
          </w:tcPr>
          <w:p w:rsidR="00E138CA" w:rsidRPr="00BF6A07" w:rsidRDefault="00E138CA" w:rsidP="00B91752">
            <w:pPr>
              <w:pStyle w:val="002"/>
              <w:jc w:val="left"/>
              <w:rPr>
                <w:lang w:eastAsia="en-US"/>
              </w:rPr>
            </w:pPr>
            <w:r w:rsidRPr="00BF6A07">
              <w:rPr>
                <w:lang w:eastAsia="en-US"/>
              </w:rPr>
              <w:t>Общественно-деловые зоны</w:t>
            </w:r>
          </w:p>
        </w:tc>
        <w:tc>
          <w:tcPr>
            <w:tcW w:w="815" w:type="pct"/>
          </w:tcPr>
          <w:p w:rsidR="00E138CA" w:rsidRPr="00BF6A07" w:rsidRDefault="00E138CA" w:rsidP="00B91752">
            <w:pPr>
              <w:pStyle w:val="002"/>
              <w:rPr>
                <w:lang w:eastAsia="en-US"/>
              </w:rPr>
            </w:pPr>
            <w:r w:rsidRPr="00BF6A07">
              <w:rPr>
                <w:lang w:eastAsia="en-US"/>
              </w:rPr>
              <w:t>60</w:t>
            </w:r>
          </w:p>
        </w:tc>
        <w:tc>
          <w:tcPr>
            <w:tcW w:w="815" w:type="pct"/>
          </w:tcPr>
          <w:p w:rsidR="00E138CA" w:rsidRPr="00BF6A07" w:rsidRDefault="00E138CA" w:rsidP="00B91752">
            <w:pPr>
              <w:pStyle w:val="002"/>
              <w:rPr>
                <w:lang w:eastAsia="en-US"/>
              </w:rPr>
            </w:pPr>
            <w:r w:rsidRPr="00BF6A07">
              <w:rPr>
                <w:lang w:eastAsia="en-US"/>
              </w:rPr>
              <w:t>1 ПДК</w:t>
            </w:r>
          </w:p>
        </w:tc>
        <w:tc>
          <w:tcPr>
            <w:tcW w:w="995" w:type="pct"/>
          </w:tcPr>
          <w:p w:rsidR="00E138CA" w:rsidRPr="00BF6A07" w:rsidRDefault="00E138CA" w:rsidP="00B91752">
            <w:pPr>
              <w:pStyle w:val="002"/>
              <w:rPr>
                <w:lang w:eastAsia="en-US"/>
              </w:rPr>
            </w:pPr>
            <w:r w:rsidRPr="00BF6A07">
              <w:rPr>
                <w:lang w:eastAsia="en-US"/>
              </w:rPr>
              <w:t>1 ПДУ</w:t>
            </w:r>
          </w:p>
        </w:tc>
        <w:tc>
          <w:tcPr>
            <w:tcW w:w="856" w:type="pct"/>
          </w:tcPr>
          <w:p w:rsidR="00E138CA" w:rsidRPr="00BF6A07" w:rsidRDefault="00E138CA" w:rsidP="00B91752">
            <w:pPr>
              <w:pStyle w:val="002"/>
              <w:rPr>
                <w:lang w:eastAsia="en-US"/>
              </w:rPr>
            </w:pPr>
            <w:r w:rsidRPr="00BF6A07">
              <w:rPr>
                <w:lang w:eastAsia="en-US"/>
              </w:rPr>
              <w:t>выпуск в городской коллектор с последующей очисткой на городских канализационных очистных сооружениях (КОС)</w:t>
            </w:r>
          </w:p>
        </w:tc>
      </w:tr>
      <w:tr w:rsidR="00E138CA" w:rsidRPr="00696F69" w:rsidTr="00B91752">
        <w:trPr>
          <w:trHeight w:val="3244"/>
        </w:trPr>
        <w:tc>
          <w:tcPr>
            <w:tcW w:w="338" w:type="pct"/>
          </w:tcPr>
          <w:p w:rsidR="00E138CA" w:rsidRPr="00BF6A07" w:rsidRDefault="00E138CA" w:rsidP="00B91752">
            <w:pPr>
              <w:pStyle w:val="002"/>
              <w:rPr>
                <w:lang w:eastAsia="en-US"/>
              </w:rPr>
            </w:pPr>
            <w:r w:rsidRPr="00BF6A07">
              <w:rPr>
                <w:lang w:eastAsia="en-US"/>
              </w:rPr>
              <w:t>3</w:t>
            </w:r>
          </w:p>
        </w:tc>
        <w:tc>
          <w:tcPr>
            <w:tcW w:w="1181" w:type="pct"/>
          </w:tcPr>
          <w:p w:rsidR="00E138CA" w:rsidRPr="00BF6A07" w:rsidRDefault="00E138CA" w:rsidP="00B91752">
            <w:pPr>
              <w:pStyle w:val="002"/>
              <w:jc w:val="left"/>
              <w:rPr>
                <w:lang w:eastAsia="en-US"/>
              </w:rPr>
            </w:pPr>
            <w:r w:rsidRPr="00BF6A07">
              <w:rPr>
                <w:lang w:eastAsia="en-US"/>
              </w:rPr>
              <w:t>Производственные зоны</w:t>
            </w:r>
          </w:p>
        </w:tc>
        <w:tc>
          <w:tcPr>
            <w:tcW w:w="815" w:type="pct"/>
          </w:tcPr>
          <w:p w:rsidR="00E138CA" w:rsidRPr="00BF6A07" w:rsidRDefault="00E138CA" w:rsidP="00B91752">
            <w:pPr>
              <w:pStyle w:val="002"/>
              <w:rPr>
                <w:lang w:eastAsia="en-US"/>
              </w:rPr>
            </w:pPr>
            <w:r w:rsidRPr="00BF6A07">
              <w:rPr>
                <w:lang w:eastAsia="en-US"/>
              </w:rPr>
              <w:t>нормируется по границе объединенной СЗЗ 70</w:t>
            </w:r>
          </w:p>
        </w:tc>
        <w:tc>
          <w:tcPr>
            <w:tcW w:w="815" w:type="pct"/>
          </w:tcPr>
          <w:p w:rsidR="00E138CA" w:rsidRPr="00BF6A07" w:rsidRDefault="00E138CA" w:rsidP="00B91752">
            <w:pPr>
              <w:pStyle w:val="002"/>
              <w:rPr>
                <w:lang w:eastAsia="en-US"/>
              </w:rPr>
            </w:pPr>
            <w:r w:rsidRPr="00BF6A07">
              <w:rPr>
                <w:lang w:eastAsia="en-US"/>
              </w:rPr>
              <w:t>нормируется по границе объединенной СЗЗ 1 ПДК</w:t>
            </w:r>
          </w:p>
        </w:tc>
        <w:tc>
          <w:tcPr>
            <w:tcW w:w="995" w:type="pct"/>
          </w:tcPr>
          <w:p w:rsidR="00E138CA" w:rsidRPr="00BF6A07" w:rsidRDefault="00E138CA" w:rsidP="00B91752">
            <w:pPr>
              <w:pStyle w:val="002"/>
              <w:rPr>
                <w:lang w:eastAsia="en-US"/>
              </w:rPr>
            </w:pPr>
            <w:r w:rsidRPr="00BF6A07">
              <w:rPr>
                <w:lang w:eastAsia="en-US"/>
              </w:rPr>
              <w:t>нормируется по границе объединенной СЗЗ 1 ПДУ</w:t>
            </w:r>
          </w:p>
        </w:tc>
        <w:tc>
          <w:tcPr>
            <w:tcW w:w="856" w:type="pct"/>
          </w:tcPr>
          <w:p w:rsidR="00E138CA" w:rsidRPr="00BF6A07" w:rsidRDefault="00E138CA" w:rsidP="00B91752">
            <w:pPr>
              <w:pStyle w:val="002"/>
              <w:rPr>
                <w:lang w:eastAsia="en-US"/>
              </w:rPr>
            </w:pPr>
            <w:r w:rsidRPr="00BF6A07">
              <w:rPr>
                <w:lang w:eastAsia="en-US"/>
              </w:rPr>
              <w:t>нормативно очищенные стоки на локальных сооружениях, очистных сооружениях с самостоятельным или централизованным выпуском</w:t>
            </w:r>
          </w:p>
        </w:tc>
      </w:tr>
      <w:tr w:rsidR="00E138CA" w:rsidRPr="00696F69" w:rsidTr="00B91752">
        <w:tc>
          <w:tcPr>
            <w:tcW w:w="338" w:type="pct"/>
          </w:tcPr>
          <w:p w:rsidR="00E138CA" w:rsidRPr="00BF6A07" w:rsidRDefault="00E138CA" w:rsidP="00B91752">
            <w:pPr>
              <w:pStyle w:val="002"/>
              <w:rPr>
                <w:lang w:eastAsia="en-US"/>
              </w:rPr>
            </w:pPr>
            <w:r w:rsidRPr="00BF6A07">
              <w:rPr>
                <w:lang w:eastAsia="en-US"/>
              </w:rPr>
              <w:t>4</w:t>
            </w:r>
          </w:p>
        </w:tc>
        <w:tc>
          <w:tcPr>
            <w:tcW w:w="1181" w:type="pct"/>
          </w:tcPr>
          <w:p w:rsidR="00E138CA" w:rsidRPr="00BF6A07" w:rsidRDefault="00E138CA" w:rsidP="00B91752">
            <w:pPr>
              <w:pStyle w:val="002"/>
              <w:jc w:val="left"/>
              <w:rPr>
                <w:lang w:eastAsia="en-US"/>
              </w:rPr>
            </w:pPr>
            <w:r w:rsidRPr="00BF6A07">
              <w:rPr>
                <w:lang w:eastAsia="en-US"/>
              </w:rPr>
              <w:t>Рекреационные зоны</w:t>
            </w:r>
          </w:p>
        </w:tc>
        <w:tc>
          <w:tcPr>
            <w:tcW w:w="815" w:type="pct"/>
          </w:tcPr>
          <w:p w:rsidR="00E138CA" w:rsidRPr="00BF6A07" w:rsidRDefault="00E138CA" w:rsidP="00B91752">
            <w:pPr>
              <w:pStyle w:val="002"/>
              <w:rPr>
                <w:lang w:eastAsia="en-US"/>
              </w:rPr>
            </w:pPr>
            <w:r w:rsidRPr="00BF6A07">
              <w:rPr>
                <w:lang w:eastAsia="en-US"/>
              </w:rPr>
              <w:t>65</w:t>
            </w:r>
          </w:p>
        </w:tc>
        <w:tc>
          <w:tcPr>
            <w:tcW w:w="815" w:type="pct"/>
          </w:tcPr>
          <w:p w:rsidR="00E138CA" w:rsidRPr="00BF6A07" w:rsidRDefault="00E138CA" w:rsidP="00B91752">
            <w:pPr>
              <w:pStyle w:val="002"/>
              <w:rPr>
                <w:lang w:eastAsia="en-US"/>
              </w:rPr>
            </w:pPr>
            <w:r w:rsidRPr="00BF6A07">
              <w:rPr>
                <w:lang w:eastAsia="en-US"/>
              </w:rPr>
              <w:t>0,8 ПДК</w:t>
            </w:r>
          </w:p>
        </w:tc>
        <w:tc>
          <w:tcPr>
            <w:tcW w:w="995" w:type="pct"/>
          </w:tcPr>
          <w:p w:rsidR="00E138CA" w:rsidRPr="00BF6A07" w:rsidRDefault="00E138CA" w:rsidP="00B91752">
            <w:pPr>
              <w:pStyle w:val="002"/>
              <w:rPr>
                <w:lang w:eastAsia="en-US"/>
              </w:rPr>
            </w:pPr>
            <w:r w:rsidRPr="00BF6A07">
              <w:rPr>
                <w:lang w:eastAsia="en-US"/>
              </w:rPr>
              <w:t>1 ПДУ</w:t>
            </w:r>
          </w:p>
        </w:tc>
        <w:tc>
          <w:tcPr>
            <w:tcW w:w="856" w:type="pct"/>
          </w:tcPr>
          <w:p w:rsidR="00E138CA" w:rsidRPr="00BF6A07" w:rsidRDefault="00E138CA" w:rsidP="00B91752">
            <w:pPr>
              <w:pStyle w:val="002"/>
              <w:rPr>
                <w:lang w:eastAsia="en-US"/>
              </w:rPr>
            </w:pPr>
            <w:r w:rsidRPr="00BF6A07">
              <w:rPr>
                <w:lang w:eastAsia="en-US"/>
              </w:rPr>
              <w:t>нормативно очищенные стоки на локальных сооружениях с возможным самостоятельным выпуском</w:t>
            </w:r>
          </w:p>
        </w:tc>
      </w:tr>
      <w:tr w:rsidR="00E138CA" w:rsidRPr="00696F69" w:rsidTr="00B91752">
        <w:tc>
          <w:tcPr>
            <w:tcW w:w="338" w:type="pct"/>
          </w:tcPr>
          <w:p w:rsidR="00E138CA" w:rsidRPr="00BF6A07" w:rsidRDefault="00E138CA" w:rsidP="00B91752">
            <w:pPr>
              <w:pStyle w:val="002"/>
              <w:rPr>
                <w:lang w:eastAsia="en-US"/>
              </w:rPr>
            </w:pPr>
            <w:r w:rsidRPr="00BF6A07">
              <w:rPr>
                <w:lang w:eastAsia="en-US"/>
              </w:rPr>
              <w:t>5</w:t>
            </w:r>
          </w:p>
        </w:tc>
        <w:tc>
          <w:tcPr>
            <w:tcW w:w="1181" w:type="pct"/>
          </w:tcPr>
          <w:p w:rsidR="00E138CA" w:rsidRPr="00BF6A07" w:rsidRDefault="00E138CA" w:rsidP="00B91752">
            <w:pPr>
              <w:pStyle w:val="002"/>
              <w:jc w:val="left"/>
              <w:rPr>
                <w:lang w:eastAsia="en-US"/>
              </w:rPr>
            </w:pPr>
            <w:r w:rsidRPr="00BF6A07">
              <w:rPr>
                <w:lang w:eastAsia="en-US"/>
              </w:rPr>
              <w:t>Зона особо охраняемых природных территорий</w:t>
            </w:r>
          </w:p>
        </w:tc>
        <w:tc>
          <w:tcPr>
            <w:tcW w:w="815" w:type="pct"/>
          </w:tcPr>
          <w:p w:rsidR="00E138CA" w:rsidRPr="00BF6A07" w:rsidRDefault="00E138CA" w:rsidP="00B91752">
            <w:pPr>
              <w:pStyle w:val="002"/>
              <w:rPr>
                <w:lang w:eastAsia="en-US"/>
              </w:rPr>
            </w:pPr>
            <w:r w:rsidRPr="00BF6A07">
              <w:rPr>
                <w:lang w:eastAsia="en-US"/>
              </w:rPr>
              <w:t>65</w:t>
            </w:r>
          </w:p>
        </w:tc>
        <w:tc>
          <w:tcPr>
            <w:tcW w:w="815" w:type="pct"/>
          </w:tcPr>
          <w:p w:rsidR="00E138CA" w:rsidRPr="00BF6A07" w:rsidRDefault="00E138CA" w:rsidP="00B91752">
            <w:pPr>
              <w:pStyle w:val="002"/>
              <w:rPr>
                <w:lang w:eastAsia="en-US"/>
              </w:rPr>
            </w:pPr>
            <w:r w:rsidRPr="00BF6A07">
              <w:rPr>
                <w:lang w:eastAsia="en-US"/>
              </w:rPr>
              <w:t>не нормируется</w:t>
            </w:r>
          </w:p>
        </w:tc>
        <w:tc>
          <w:tcPr>
            <w:tcW w:w="995" w:type="pct"/>
          </w:tcPr>
          <w:p w:rsidR="00E138CA" w:rsidRPr="00BF6A07" w:rsidRDefault="00E138CA" w:rsidP="00B91752">
            <w:pPr>
              <w:pStyle w:val="002"/>
              <w:rPr>
                <w:lang w:eastAsia="en-US"/>
              </w:rPr>
            </w:pPr>
            <w:r w:rsidRPr="00BF6A07">
              <w:rPr>
                <w:lang w:eastAsia="en-US"/>
              </w:rPr>
              <w:t>не нормируется</w:t>
            </w:r>
          </w:p>
        </w:tc>
        <w:tc>
          <w:tcPr>
            <w:tcW w:w="856" w:type="pct"/>
          </w:tcPr>
          <w:p w:rsidR="00E138CA" w:rsidRPr="00BF6A07" w:rsidRDefault="00E138CA" w:rsidP="00B91752">
            <w:pPr>
              <w:pStyle w:val="002"/>
              <w:rPr>
                <w:lang w:eastAsia="en-US"/>
              </w:rPr>
            </w:pPr>
            <w:r w:rsidRPr="00BF6A07">
              <w:rPr>
                <w:lang w:eastAsia="en-US"/>
              </w:rPr>
              <w:t>не нормируется</w:t>
            </w:r>
          </w:p>
        </w:tc>
      </w:tr>
      <w:tr w:rsidR="00E138CA" w:rsidRPr="00696F69" w:rsidTr="00B91752">
        <w:tc>
          <w:tcPr>
            <w:tcW w:w="338" w:type="pct"/>
          </w:tcPr>
          <w:p w:rsidR="00E138CA" w:rsidRPr="00BF6A07" w:rsidRDefault="00E138CA" w:rsidP="00B91752">
            <w:pPr>
              <w:pStyle w:val="002"/>
              <w:rPr>
                <w:lang w:eastAsia="en-US"/>
              </w:rPr>
            </w:pPr>
            <w:r w:rsidRPr="00BF6A07">
              <w:rPr>
                <w:lang w:eastAsia="en-US"/>
              </w:rPr>
              <w:t>6</w:t>
            </w:r>
          </w:p>
        </w:tc>
        <w:tc>
          <w:tcPr>
            <w:tcW w:w="1181" w:type="pct"/>
          </w:tcPr>
          <w:p w:rsidR="00E138CA" w:rsidRPr="00BF6A07" w:rsidRDefault="00E138CA" w:rsidP="00B91752">
            <w:pPr>
              <w:pStyle w:val="002"/>
              <w:jc w:val="left"/>
              <w:rPr>
                <w:lang w:eastAsia="en-US"/>
              </w:rPr>
            </w:pPr>
            <w:r w:rsidRPr="00BF6A07">
              <w:rPr>
                <w:lang w:eastAsia="en-US"/>
              </w:rPr>
              <w:t>Зоны сельскохозяйственного использования</w:t>
            </w:r>
          </w:p>
        </w:tc>
        <w:tc>
          <w:tcPr>
            <w:tcW w:w="815" w:type="pct"/>
          </w:tcPr>
          <w:p w:rsidR="00E138CA" w:rsidRPr="00BF6A07" w:rsidRDefault="00E138CA" w:rsidP="00B91752">
            <w:pPr>
              <w:pStyle w:val="002"/>
              <w:rPr>
                <w:lang w:eastAsia="en-US"/>
              </w:rPr>
            </w:pPr>
            <w:r w:rsidRPr="00BF6A07">
              <w:rPr>
                <w:lang w:eastAsia="en-US"/>
              </w:rPr>
              <w:t>70</w:t>
            </w:r>
          </w:p>
        </w:tc>
        <w:tc>
          <w:tcPr>
            <w:tcW w:w="815" w:type="pct"/>
          </w:tcPr>
          <w:p w:rsidR="00E138CA" w:rsidRPr="00BF6A07" w:rsidRDefault="00E138CA" w:rsidP="00B91752">
            <w:pPr>
              <w:pStyle w:val="002"/>
              <w:rPr>
                <w:lang w:eastAsia="en-US"/>
              </w:rPr>
            </w:pPr>
            <w:r w:rsidRPr="00BF6A07">
              <w:rPr>
                <w:lang w:eastAsia="en-US"/>
              </w:rPr>
              <w:t>не нормируется</w:t>
            </w:r>
          </w:p>
        </w:tc>
        <w:tc>
          <w:tcPr>
            <w:tcW w:w="995" w:type="pct"/>
          </w:tcPr>
          <w:p w:rsidR="00E138CA" w:rsidRPr="00BF6A07" w:rsidRDefault="00E138CA" w:rsidP="00B91752">
            <w:pPr>
              <w:pStyle w:val="002"/>
              <w:rPr>
                <w:lang w:eastAsia="en-US"/>
              </w:rPr>
            </w:pPr>
            <w:r w:rsidRPr="00BF6A07">
              <w:rPr>
                <w:lang w:eastAsia="en-US"/>
              </w:rPr>
              <w:t>не нормируется</w:t>
            </w:r>
          </w:p>
        </w:tc>
        <w:tc>
          <w:tcPr>
            <w:tcW w:w="856" w:type="pct"/>
          </w:tcPr>
          <w:p w:rsidR="00E138CA" w:rsidRPr="00BF6A07" w:rsidRDefault="00E138CA" w:rsidP="00B91752">
            <w:pPr>
              <w:pStyle w:val="002"/>
              <w:rPr>
                <w:lang w:eastAsia="en-US"/>
              </w:rPr>
            </w:pPr>
            <w:r w:rsidRPr="00BF6A07">
              <w:rPr>
                <w:lang w:eastAsia="en-US"/>
              </w:rPr>
              <w:t>не нормируется</w:t>
            </w:r>
          </w:p>
        </w:tc>
      </w:tr>
    </w:tbl>
    <w:p w:rsidR="00E138CA" w:rsidRPr="00696F69" w:rsidRDefault="00E138CA" w:rsidP="00DB460E">
      <w:pPr>
        <w:pStyle w:val="001"/>
        <w:rPr>
          <w:sz w:val="22"/>
          <w:szCs w:val="22"/>
        </w:rPr>
      </w:pPr>
      <w:r w:rsidRPr="00696F69">
        <w:rPr>
          <w:sz w:val="22"/>
          <w:szCs w:val="22"/>
        </w:rPr>
        <w:t>Примечание:</w:t>
      </w:r>
    </w:p>
    <w:p w:rsidR="00E138CA" w:rsidRPr="00696F69" w:rsidRDefault="00E138CA" w:rsidP="00DB460E">
      <w:pPr>
        <w:pStyle w:val="001"/>
        <w:rPr>
          <w:sz w:val="22"/>
          <w:szCs w:val="22"/>
        </w:rPr>
      </w:pPr>
      <w:r w:rsidRPr="00696F69">
        <w:rPr>
          <w:sz w:val="22"/>
          <w:szCs w:val="22"/>
        </w:rPr>
        <w:t>Значения максимально допустимых уровней относятся к территориям, расположенным внутри зон. На границах зон должны обеспечиваться значения уровней воздействия, соответствующие меньшему значению из разрешенных в зонах по обе стороны границы.</w:t>
      </w:r>
    </w:p>
    <w:p w:rsidR="00E138CA" w:rsidRPr="00696F69" w:rsidRDefault="00E138CA" w:rsidP="00DB460E">
      <w:pPr>
        <w:pStyle w:val="001"/>
      </w:pPr>
    </w:p>
    <w:p w:rsidR="00E138CA" w:rsidRPr="00696F69" w:rsidRDefault="00E138CA" w:rsidP="00DB460E">
      <w:pPr>
        <w:pStyle w:val="001"/>
      </w:pPr>
      <w:r w:rsidRPr="00696F69">
        <w:t>8.3.3. Селитебные территории не следует размещать с подветренной стороны (для ветров преобладающего направления) по отношению к источникам загрязнения атмосферного воздуха.</w:t>
      </w:r>
    </w:p>
    <w:p w:rsidR="00E138CA" w:rsidRPr="00696F69" w:rsidRDefault="00E138CA" w:rsidP="00DB460E">
      <w:pPr>
        <w:pStyle w:val="001"/>
      </w:pPr>
      <w:r w:rsidRPr="00696F69">
        <w:t>В жилой зоне и местах массового отдыха населения запрещается размещать объекты I и II классов по санитарной классификации предприятий, сооружений и иных объектов, предусмотренной СанПиН 2.2.1/2.1.1.1200-03.</w:t>
      </w:r>
    </w:p>
    <w:p w:rsidR="00E138CA" w:rsidRPr="00696F69" w:rsidRDefault="00E138CA" w:rsidP="00DB460E">
      <w:pPr>
        <w:pStyle w:val="001"/>
      </w:pPr>
      <w:r w:rsidRPr="00696F69">
        <w:t>8.3.4. Животноводческие, птицеводческие и звероводческие предприятия, склады по хранению ядохимикатов, биопрепаратов, удобрений, ветеринарные учреждения, объекты и предприятия по утилизации отходов, котельные, очистные сооружения, навозохранилища открытого типа следует располагать с подветренной стороны (для ветров преобладающего направления) по отношению к селитебной территории.</w:t>
      </w:r>
    </w:p>
    <w:p w:rsidR="00E138CA" w:rsidRPr="00696F69" w:rsidRDefault="00E138CA" w:rsidP="00DB460E">
      <w:pPr>
        <w:pStyle w:val="001"/>
      </w:pPr>
      <w:r w:rsidRPr="00696F69">
        <w:t>8.3.5. Источниками загрязнения атмосферного воздуха являются предприятия, их отдельные здания и сооружения, для которых уровни создаваемого загрязнения за пределами границ превышают ПДК и уровни и (или) вклад в загрязнение жилых зон превышает 0,1 ПДК.</w:t>
      </w:r>
    </w:p>
    <w:p w:rsidR="00E138CA" w:rsidRPr="00696F69" w:rsidRDefault="00E138CA" w:rsidP="00DB460E">
      <w:pPr>
        <w:pStyle w:val="001"/>
      </w:pPr>
      <w:r w:rsidRPr="00696F69">
        <w:t>Запрещается проектирование и размещение объектов, являющихся источниками загрязнения атмосферы, на территориях с уровнями загрязнения, превышающими установленные гигиенические нормативы. Реконструкция и техническое перевооружение действующих объектов разрешается на таких территориях при условии сокращения на них выбросов в атмосферу до предельно допустимых, устанавливаемых территориальными органами исполнительной власти в области охраны атмосферного воздуха при наличии санитарно-эпидемиологического заключения.</w:t>
      </w:r>
    </w:p>
    <w:p w:rsidR="00E138CA" w:rsidRPr="00696F69" w:rsidRDefault="00E138CA" w:rsidP="00DB460E">
      <w:pPr>
        <w:pStyle w:val="001"/>
      </w:pPr>
      <w:r w:rsidRPr="00696F69">
        <w:t>Запрещается проектирование и размещение объектов, если в составе выбросов присутствуют вещества, не имеющие утвержденных ПДК или ОБУВ.</w:t>
      </w:r>
    </w:p>
    <w:p w:rsidR="00E138CA" w:rsidRPr="00696F69" w:rsidRDefault="00E138CA" w:rsidP="00DB460E">
      <w:pPr>
        <w:pStyle w:val="001"/>
      </w:pPr>
      <w:r w:rsidRPr="00696F69">
        <w:t>8.3.6. Площадки для размещения и расширения объектов, которые могут быть источниками вредного воздействия на здоровье населения и условия его проживания, выбираются с учетом аэроклиматической характеристики, рельефа местности, закономерностей распространения промышленных выбросов в атмосфере, а также потенциала загрязнения атмосферы.</w:t>
      </w:r>
    </w:p>
    <w:p w:rsidR="00E138CA" w:rsidRPr="00696F69" w:rsidRDefault="00E138CA" w:rsidP="00DB460E">
      <w:pPr>
        <w:pStyle w:val="001"/>
      </w:pPr>
      <w:r w:rsidRPr="00696F69">
        <w:t>8.3.7. Размещение предприятий I и II класса на территориях с высоким и очень высоким ПЗА решается в индивидуальном порядке главным государственным санитарным врачом Российской Федерации или его заместителем.</w:t>
      </w:r>
    </w:p>
    <w:p w:rsidR="00E138CA" w:rsidRPr="00696F69" w:rsidRDefault="00E138CA" w:rsidP="00DB460E">
      <w:pPr>
        <w:pStyle w:val="001"/>
      </w:pPr>
      <w:r w:rsidRPr="00696F69">
        <w:t>При размещении предприятий на территории, характеризующейся условиями застоя атмосферы, высоким ПЗА, а также неблагоприятной медико-демографической ситуацией, размер санитарно-защитной зоны следует увеличивать в три раза.</w:t>
      </w:r>
    </w:p>
    <w:p w:rsidR="00E138CA" w:rsidRPr="00696F69" w:rsidRDefault="00E138CA" w:rsidP="00DB460E">
      <w:pPr>
        <w:pStyle w:val="001"/>
      </w:pPr>
      <w:r w:rsidRPr="00696F69">
        <w:t>8.3.8. Для защиты атмосферного воздуха от загрязнений следует предусматривать:</w:t>
      </w:r>
    </w:p>
    <w:p w:rsidR="00E138CA" w:rsidRPr="00696F69" w:rsidRDefault="00E138CA" w:rsidP="00DB460E">
      <w:pPr>
        <w:pStyle w:val="001"/>
      </w:pPr>
      <w:r>
        <w:t xml:space="preserve">а) </w:t>
      </w:r>
      <w:r w:rsidRPr="00696F69">
        <w:t>при проектировании и размещении новых и реконструированных</w:t>
      </w:r>
      <w:r>
        <w:t xml:space="preserve"> </w:t>
      </w:r>
      <w:r w:rsidRPr="00696F69">
        <w:t>объектов, техническом перевооружении действующих объектов – меры по максимально возможному снижению выброса загрязняющих веществ с использованием малоотходной и безотходной технологии, комплексного использования природных ресурсов, мероприятий по улавливанию, обезвреживанию и утилизации вредных выбросов и отходов;</w:t>
      </w:r>
    </w:p>
    <w:p w:rsidR="00E138CA" w:rsidRPr="00696F69" w:rsidRDefault="00E138CA" w:rsidP="00DB460E">
      <w:pPr>
        <w:pStyle w:val="001"/>
      </w:pPr>
      <w:r>
        <w:t xml:space="preserve">б) </w:t>
      </w:r>
      <w:r w:rsidRPr="00696F69">
        <w:t>защитные мероприятия от влияния транспорта, в том числе использование природного газа в качестве моторного топлива, мероприятия по предотвращению образования зон повышенной загазованности или их ликвидация с учетом условий аэрации межмагистральных и внутридворовых территорий;</w:t>
      </w:r>
    </w:p>
    <w:p w:rsidR="00E138CA" w:rsidRPr="00696F69" w:rsidRDefault="00E138CA" w:rsidP="00DB460E">
      <w:pPr>
        <w:pStyle w:val="001"/>
      </w:pPr>
      <w:r>
        <w:t xml:space="preserve">в) </w:t>
      </w:r>
      <w:r w:rsidRPr="00696F69">
        <w:t>использование в качестве основного топлива для объектов</w:t>
      </w:r>
      <w:r>
        <w:t xml:space="preserve"> </w:t>
      </w:r>
      <w:r w:rsidRPr="00696F69">
        <w:t>теплоэнергетики природного газа;</w:t>
      </w:r>
    </w:p>
    <w:p w:rsidR="00E138CA" w:rsidRPr="00696F69" w:rsidRDefault="00E138CA" w:rsidP="00DB460E">
      <w:pPr>
        <w:pStyle w:val="001"/>
      </w:pPr>
      <w:r>
        <w:t xml:space="preserve">г) </w:t>
      </w:r>
      <w:r w:rsidRPr="00696F69">
        <w:t>использование нетрадиционных источников энергии;</w:t>
      </w:r>
    </w:p>
    <w:p w:rsidR="00E138CA" w:rsidRPr="00696F69" w:rsidRDefault="00E138CA" w:rsidP="00DB460E">
      <w:pPr>
        <w:pStyle w:val="001"/>
      </w:pPr>
      <w:r>
        <w:t xml:space="preserve">д) </w:t>
      </w:r>
      <w:r w:rsidRPr="00696F69">
        <w:t>ликвидацию неорганизованных источников загрязнения;</w:t>
      </w:r>
    </w:p>
    <w:p w:rsidR="00E138CA" w:rsidRPr="00696F69" w:rsidRDefault="00E138CA" w:rsidP="00DB460E">
      <w:pPr>
        <w:pStyle w:val="001"/>
      </w:pPr>
      <w:r>
        <w:t xml:space="preserve">е) </w:t>
      </w:r>
      <w:r w:rsidRPr="00696F69">
        <w:t>тушение горящих породных отвалов, предотвращение их возгорания.</w:t>
      </w:r>
    </w:p>
    <w:p w:rsidR="00E138CA" w:rsidRPr="00696F69" w:rsidRDefault="00E138CA" w:rsidP="00DB460E">
      <w:pPr>
        <w:pStyle w:val="001"/>
      </w:pPr>
      <w:bookmarkStart w:id="64" w:name="_Toc470085146"/>
      <w:r w:rsidRPr="00696F69">
        <w:t>8.4. Защита от шума и вибрации</w:t>
      </w:r>
      <w:bookmarkEnd w:id="64"/>
      <w:r>
        <w:t>.</w:t>
      </w:r>
    </w:p>
    <w:p w:rsidR="00E138CA" w:rsidRPr="00696F69" w:rsidRDefault="00E138CA" w:rsidP="00DB460E">
      <w:pPr>
        <w:pStyle w:val="001"/>
      </w:pPr>
      <w:r w:rsidRPr="00696F69">
        <w:t>8.4.1. Объектами защиты от источников внешнего шума являются помещения жилых и общественных зданий, территории жилой застройки, рабочие места производственных предприятий.</w:t>
      </w:r>
    </w:p>
    <w:p w:rsidR="00E138CA" w:rsidRPr="00696F69" w:rsidRDefault="00E138CA" w:rsidP="00DB460E">
      <w:pPr>
        <w:pStyle w:val="001"/>
      </w:pPr>
      <w:r w:rsidRPr="00696F69">
        <w:t>8.4.2. Планировку и застройку селитебных территорий городского округа следует осуществлять с учетом обеспечения допустимых уровней шума в соответствии с разделом 6 СНиП 23-03-2003.</w:t>
      </w:r>
    </w:p>
    <w:p w:rsidR="00E138CA" w:rsidRPr="00696F69" w:rsidRDefault="00E138CA" w:rsidP="00DB460E">
      <w:pPr>
        <w:pStyle w:val="001"/>
      </w:pPr>
      <w:r w:rsidRPr="00696F69">
        <w:t>8.4.3. Шумовыми характеристиками источников внешнего шума являются:</w:t>
      </w:r>
    </w:p>
    <w:p w:rsidR="00E138CA" w:rsidRPr="00696F69" w:rsidRDefault="00E138CA" w:rsidP="00DB460E">
      <w:pPr>
        <w:pStyle w:val="001"/>
      </w:pPr>
      <w:r w:rsidRPr="00696F69">
        <w:t>для транспортных потоков на улицах и дорогах – L</w:t>
      </w:r>
      <w:r w:rsidRPr="00696F69">
        <w:rPr>
          <w:vertAlign w:val="subscript"/>
        </w:rPr>
        <w:t>Аэкв</w:t>
      </w:r>
      <w:r w:rsidRPr="00696F69">
        <w:t xml:space="preserve"> (эквивалентный</w:t>
      </w:r>
      <w:r>
        <w:t xml:space="preserve"> </w:t>
      </w:r>
      <w:r w:rsidRPr="00696F69">
        <w:t>уровень звука, дБА) на расстоянии 7,5 м от оси первой полосы движения;</w:t>
      </w:r>
    </w:p>
    <w:p w:rsidR="00E138CA" w:rsidRPr="00696F69" w:rsidRDefault="00E138CA" w:rsidP="00DB460E">
      <w:pPr>
        <w:pStyle w:val="001"/>
      </w:pPr>
      <w:r w:rsidRPr="00696F69">
        <w:t>для потоков железнодорожных поездов – L</w:t>
      </w:r>
      <w:r w:rsidRPr="00696F69">
        <w:rPr>
          <w:vertAlign w:val="subscript"/>
        </w:rPr>
        <w:t>Аэкв</w:t>
      </w:r>
      <w:r w:rsidRPr="00696F69">
        <w:t xml:space="preserve"> и L</w:t>
      </w:r>
      <w:r w:rsidRPr="00696F69">
        <w:rPr>
          <w:vertAlign w:val="subscript"/>
        </w:rPr>
        <w:t>Амакс</w:t>
      </w:r>
      <w:r w:rsidRPr="00696F69">
        <w:t xml:space="preserve"> (максимальный уровень звука, дБА) на расстоянии 25 м от оси ближнего к расчетной точке пути;</w:t>
      </w:r>
    </w:p>
    <w:p w:rsidR="00E138CA" w:rsidRPr="00696F69" w:rsidRDefault="00E138CA" w:rsidP="00DB460E">
      <w:pPr>
        <w:pStyle w:val="001"/>
      </w:pPr>
      <w:r w:rsidRPr="00696F69">
        <w:t>для водного транспорта – L</w:t>
      </w:r>
      <w:r w:rsidRPr="00696F69">
        <w:rPr>
          <w:vertAlign w:val="subscript"/>
        </w:rPr>
        <w:t>Аэкв</w:t>
      </w:r>
      <w:r w:rsidRPr="00696F69">
        <w:t xml:space="preserve"> и L</w:t>
      </w:r>
      <w:r w:rsidRPr="00696F69">
        <w:rPr>
          <w:vertAlign w:val="subscript"/>
        </w:rPr>
        <w:t>Амакс</w:t>
      </w:r>
      <w:r w:rsidRPr="00696F69">
        <w:t xml:space="preserve"> на расстоянии 25 м от борта судна;</w:t>
      </w:r>
    </w:p>
    <w:p w:rsidR="00E138CA" w:rsidRPr="00696F69" w:rsidRDefault="00E138CA" w:rsidP="00DB460E">
      <w:pPr>
        <w:pStyle w:val="001"/>
      </w:pPr>
      <w:r w:rsidRPr="00696F69">
        <w:t>для производственных зон, промышленных и энергетических</w:t>
      </w:r>
      <w:r>
        <w:t xml:space="preserve"> </w:t>
      </w:r>
      <w:r w:rsidRPr="00696F69">
        <w:t>предприятий с максимальным линейным размером в плане более 300 м – L</w:t>
      </w:r>
      <w:r w:rsidRPr="00696F69">
        <w:rPr>
          <w:vertAlign w:val="subscript"/>
        </w:rPr>
        <w:t>Аэкв</w:t>
      </w:r>
      <w:r w:rsidRPr="00696F69">
        <w:t xml:space="preserve"> и L</w:t>
      </w:r>
      <w:r w:rsidRPr="00696F69">
        <w:rPr>
          <w:vertAlign w:val="subscript"/>
        </w:rPr>
        <w:t>Амакс</w:t>
      </w:r>
      <w:r w:rsidRPr="00696F69">
        <w:t xml:space="preserve"> на границе территории предприятия и селитебной территории в направлении расчетной точки;</w:t>
      </w:r>
    </w:p>
    <w:p w:rsidR="00E138CA" w:rsidRPr="00696F69" w:rsidRDefault="00E138CA" w:rsidP="00DB460E">
      <w:pPr>
        <w:pStyle w:val="001"/>
      </w:pPr>
      <w:r w:rsidRPr="00696F69">
        <w:t>для внутриквартальных источников шума – L</w:t>
      </w:r>
      <w:r w:rsidRPr="00696F69">
        <w:rPr>
          <w:vertAlign w:val="subscript"/>
        </w:rPr>
        <w:t>Аэкв</w:t>
      </w:r>
      <w:r w:rsidRPr="00696F69">
        <w:t xml:space="preserve"> и L</w:t>
      </w:r>
      <w:r w:rsidRPr="00696F69">
        <w:rPr>
          <w:vertAlign w:val="subscript"/>
        </w:rPr>
        <w:t>Амакс</w:t>
      </w:r>
      <w:r w:rsidRPr="00696F69">
        <w:t xml:space="preserve"> на</w:t>
      </w:r>
      <w:r>
        <w:t xml:space="preserve"> </w:t>
      </w:r>
      <w:r w:rsidRPr="00696F69">
        <w:t>фиксированном расстоянии от источника.</w:t>
      </w:r>
    </w:p>
    <w:p w:rsidR="00E138CA" w:rsidRPr="00696F69" w:rsidRDefault="00E138CA" w:rsidP="00DB460E">
      <w:pPr>
        <w:pStyle w:val="001"/>
      </w:pPr>
      <w:r w:rsidRPr="00696F69">
        <w:t>8.4.4. Расчетные точки следует выбирать:</w:t>
      </w:r>
    </w:p>
    <w:p w:rsidR="00E138CA" w:rsidRPr="00696F69" w:rsidRDefault="00E138CA" w:rsidP="00DB460E">
      <w:pPr>
        <w:pStyle w:val="001"/>
      </w:pPr>
      <w:r>
        <w:t xml:space="preserve">а) </w:t>
      </w:r>
      <w:r w:rsidRPr="00696F69">
        <w:t>на площадках отдыха микрорайонов и групп жилых домов, на площадках</w:t>
      </w:r>
      <w:r>
        <w:t xml:space="preserve"> </w:t>
      </w:r>
      <w:r w:rsidRPr="00696F69">
        <w:t>дошкольных образовательных учреждений, на участках школ и больниц – на ближайшей к источнику шума границе площадок на высоте 1,5 м от поверхности земли (если площадка частично находится в зоне звуковой тени от здания, сооружения или другого экранирующего объекта, то расчетная точка должна находиться вне зоны звуковой тени);</w:t>
      </w:r>
    </w:p>
    <w:p w:rsidR="00E138CA" w:rsidRPr="00696F69" w:rsidRDefault="00E138CA" w:rsidP="00DB460E">
      <w:pPr>
        <w:pStyle w:val="001"/>
      </w:pPr>
      <w:r>
        <w:t xml:space="preserve">б) </w:t>
      </w:r>
      <w:r w:rsidRPr="00696F69">
        <w:t>на территории, непосредственно прилегающей к жилым домам и другим</w:t>
      </w:r>
      <w:r>
        <w:t xml:space="preserve"> </w:t>
      </w:r>
      <w:r w:rsidRPr="00696F69">
        <w:t>зданиям, в которых уровни проникающего шума нормируются</w:t>
      </w:r>
      <w:r w:rsidRPr="00696F69">
        <w:rPr>
          <w:rStyle w:val="012"/>
          <w:rFonts w:eastAsia="Calibri"/>
          <w:sz w:val="28"/>
        </w:rPr>
        <w:t xml:space="preserve"> по таблице </w:t>
      </w:r>
      <w:r>
        <w:rPr>
          <w:rStyle w:val="012"/>
          <w:rFonts w:eastAsia="Calibri"/>
          <w:sz w:val="28"/>
        </w:rPr>
        <w:t>44</w:t>
      </w:r>
      <w:r w:rsidRPr="00696F69">
        <w:rPr>
          <w:rStyle w:val="012"/>
          <w:rFonts w:eastAsia="Calibri"/>
          <w:sz w:val="28"/>
        </w:rPr>
        <w:t>, следует</w:t>
      </w:r>
      <w:r w:rsidRPr="00696F69">
        <w:t xml:space="preserve"> выбирать на расстоянии 2 м от фасада здания, обращенного в сторону источника шума, на уровне 12 м от поверхности земли; для малоэтажных зданий – на уровне окон последнего этажа.</w:t>
      </w:r>
    </w:p>
    <w:p w:rsidR="00E138CA" w:rsidRPr="00696F69" w:rsidRDefault="00E138CA" w:rsidP="00DB460E">
      <w:pPr>
        <w:pStyle w:val="001"/>
      </w:pPr>
      <w:r w:rsidRPr="00696F69">
        <w:t xml:space="preserve">8.4.5. Требования по уровням шума в жилых и общественных зданиях, а также на прилегающих территориях приведены в таблице </w:t>
      </w:r>
      <w:r>
        <w:t>44</w:t>
      </w:r>
      <w:r w:rsidRPr="00696F69">
        <w:t>.</w:t>
      </w:r>
    </w:p>
    <w:p w:rsidR="00E138CA" w:rsidRPr="00696F69" w:rsidRDefault="00E138CA" w:rsidP="00DB460E">
      <w:pPr>
        <w:pStyle w:val="001"/>
        <w:jc w:val="right"/>
      </w:pPr>
      <w:bookmarkStart w:id="65" w:name="_Ref449915333"/>
      <w:r w:rsidRPr="00696F69">
        <w:t xml:space="preserve">Таблица </w:t>
      </w:r>
      <w:bookmarkEnd w:id="65"/>
      <w:r>
        <w:t>44</w:t>
      </w:r>
    </w:p>
    <w:tbl>
      <w:tblPr>
        <w:tblW w:w="4899" w:type="pct"/>
        <w:tblInd w:w="108" w:type="dxa"/>
        <w:tblBorders>
          <w:top w:val="single" w:sz="4" w:space="0" w:color="auto"/>
          <w:left w:val="single" w:sz="4" w:space="0" w:color="auto"/>
          <w:bottom w:val="single" w:sz="4" w:space="0" w:color="auto"/>
          <w:right w:val="single" w:sz="4" w:space="0" w:color="auto"/>
        </w:tblBorders>
        <w:tblLook w:val="0000"/>
      </w:tblPr>
      <w:tblGrid>
        <w:gridCol w:w="706"/>
        <w:gridCol w:w="3818"/>
        <w:gridCol w:w="974"/>
        <w:gridCol w:w="2100"/>
        <w:gridCol w:w="2057"/>
      </w:tblGrid>
      <w:tr w:rsidR="00E138CA" w:rsidRPr="00696F69" w:rsidTr="00B91752">
        <w:trPr>
          <w:tblHeader/>
        </w:trPr>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п/п</w:t>
            </w:r>
            <w:r w:rsidRPr="00BF6A07">
              <w:rPr>
                <w:lang w:eastAsia="en-US"/>
              </w:rPr>
              <w:br/>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Назначение помещений или территорий</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Время суток, ч</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Эквивалентный уровень звука L, дБААмакс</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Максимальный уровень звука L, дБААмакс</w:t>
            </w:r>
          </w:p>
        </w:tc>
      </w:tr>
      <w:tr w:rsidR="00E138CA" w:rsidRPr="00696F69" w:rsidTr="00B91752">
        <w:trPr>
          <w:tblHeader/>
        </w:trPr>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4</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Рабочие помещения административно-управленческого персонала производственных предприятий, лабораторий, помещения для измерительных и аналитических работ</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60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75</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Рабочие помещения диспетчерских служб, кабины наблюдения и дистанционного управления с речевой связью по телефону, участки точной сборки, телефонные и телеграфные станции</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65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80</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Помещения лабораторий для проведения экспериментальных работ, кабины наблюдения и дистанционного управления без речевой связи по телефону</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90</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201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Помещения с постоянными рабочими местами производственных предприятий, территории предприятий с постоянными рабочими местами (за исключением работ перечисленных в пунктах 1-3)</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80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95</w:t>
            </w:r>
          </w:p>
        </w:tc>
      </w:tr>
      <w:tr w:rsidR="00E138CA" w:rsidRPr="00696F69" w:rsidTr="00B91752">
        <w:tc>
          <w:tcPr>
            <w:tcW w:w="348"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2017" w:type="pct"/>
            <w:vMerge w:val="restar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Палаты больниц и санаториев</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50</w:t>
            </w:r>
          </w:p>
        </w:tc>
      </w:tr>
      <w:tr w:rsidR="00E138CA" w:rsidRPr="00696F69" w:rsidTr="00B91752">
        <w:tc>
          <w:tcPr>
            <w:tcW w:w="34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40</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w:t>
            </w:r>
          </w:p>
        </w:tc>
        <w:tc>
          <w:tcPr>
            <w:tcW w:w="201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Операционные больниц, кабинеты врачей больниц, поликлиник, санаториев</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50</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w:t>
            </w:r>
          </w:p>
        </w:tc>
        <w:tc>
          <w:tcPr>
            <w:tcW w:w="201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Классные помещения, учебные кабинеты, аудитории учебных заведений, конференц-залы, читальные залы библиотек, зрительные залы клубов и кинотеатров, залы судебных заседаний, культовые здания, зрительные залы с обычным оборудованием</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40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55</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w:t>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Музыкальные классы</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50</w:t>
            </w:r>
          </w:p>
        </w:tc>
      </w:tr>
      <w:tr w:rsidR="00E138CA" w:rsidRPr="00696F69" w:rsidTr="00B91752">
        <w:tc>
          <w:tcPr>
            <w:tcW w:w="348"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9</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Жилые комнаты квартир</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40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55</w:t>
            </w:r>
          </w:p>
        </w:tc>
      </w:tr>
      <w:tr w:rsidR="00E138CA" w:rsidRPr="00696F69" w:rsidTr="00B91752">
        <w:tc>
          <w:tcPr>
            <w:tcW w:w="34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45</w:t>
            </w:r>
          </w:p>
        </w:tc>
      </w:tr>
      <w:tr w:rsidR="00E138CA" w:rsidRPr="00696F69" w:rsidTr="00B91752">
        <w:tc>
          <w:tcPr>
            <w:tcW w:w="348"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Жилые комнаты общежитий</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45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60</w:t>
            </w:r>
          </w:p>
        </w:tc>
      </w:tr>
      <w:tr w:rsidR="00E138CA" w:rsidRPr="00696F69" w:rsidTr="00B91752">
        <w:tc>
          <w:tcPr>
            <w:tcW w:w="34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50</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w:t>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Номера гостиниц:</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p>
        </w:tc>
      </w:tr>
      <w:tr w:rsidR="00E138CA" w:rsidRPr="00696F69" w:rsidTr="00B91752">
        <w:tc>
          <w:tcPr>
            <w:tcW w:w="348"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11.1</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гостиницы, имеющие по международной классификации пять и четыре звезды</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50</w:t>
            </w:r>
          </w:p>
        </w:tc>
      </w:tr>
      <w:tr w:rsidR="00E138CA" w:rsidRPr="00696F69" w:rsidTr="00B91752">
        <w:tc>
          <w:tcPr>
            <w:tcW w:w="34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40</w:t>
            </w:r>
          </w:p>
        </w:tc>
      </w:tr>
      <w:tr w:rsidR="00E138CA" w:rsidRPr="00696F69" w:rsidTr="00B91752">
        <w:tc>
          <w:tcPr>
            <w:tcW w:w="348"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11.2</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гостиницы, имеющие по международной классификации три звезды</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40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55</w:t>
            </w:r>
          </w:p>
        </w:tc>
      </w:tr>
      <w:tr w:rsidR="00E138CA" w:rsidRPr="00696F69" w:rsidTr="00B91752">
        <w:tc>
          <w:tcPr>
            <w:tcW w:w="34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45</w:t>
            </w:r>
          </w:p>
        </w:tc>
      </w:tr>
      <w:tr w:rsidR="00E138CA" w:rsidRPr="00696F69" w:rsidTr="00B91752">
        <w:tc>
          <w:tcPr>
            <w:tcW w:w="348"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11.3</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гостиницы, имеющие по международной классификации менее трех звезд</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45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60</w:t>
            </w:r>
          </w:p>
        </w:tc>
      </w:tr>
      <w:tr w:rsidR="00E138CA" w:rsidRPr="00696F69" w:rsidTr="00B91752">
        <w:tc>
          <w:tcPr>
            <w:tcW w:w="34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50</w:t>
            </w:r>
          </w:p>
        </w:tc>
      </w:tr>
      <w:tr w:rsidR="00E138CA" w:rsidRPr="00696F69" w:rsidTr="00B91752">
        <w:tc>
          <w:tcPr>
            <w:tcW w:w="348"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Жилые помещения домов отдыха, пансионатов, домов-интернатов для престарелых и инвалидов, спальные помещения детских дошкольных учреждений и школ-интернатов</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40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55</w:t>
            </w:r>
          </w:p>
        </w:tc>
      </w:tr>
      <w:tr w:rsidR="00E138CA" w:rsidRPr="00696F69" w:rsidTr="00B91752">
        <w:tc>
          <w:tcPr>
            <w:tcW w:w="34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017" w:type="pct"/>
            <w:vMerge/>
            <w:tcBorders>
              <w:top w:val="nil"/>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45</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13</w:t>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Помещения офисов, административных зданий, конструкторских, проектных и научно-исследовательских организаций</w:t>
            </w:r>
          </w:p>
        </w:tc>
        <w:tc>
          <w:tcPr>
            <w:tcW w:w="506"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50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65</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14</w:t>
            </w:r>
          </w:p>
        </w:tc>
        <w:tc>
          <w:tcPr>
            <w:tcW w:w="201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jc w:val="left"/>
              <w:rPr>
                <w:lang w:eastAsia="en-US"/>
              </w:rPr>
            </w:pPr>
            <w:r w:rsidRPr="00BF6A07">
              <w:rPr>
                <w:lang w:eastAsia="en-US"/>
              </w:rPr>
              <w:t>Залы кафе, ресторанов</w:t>
            </w:r>
          </w:p>
        </w:tc>
        <w:tc>
          <w:tcPr>
            <w:tcW w:w="506"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r w:rsidRPr="00BF6A07">
              <w:rPr>
                <w:lang w:eastAsia="en-US"/>
              </w:rPr>
              <w:t>55</w:t>
            </w:r>
          </w:p>
        </w:tc>
        <w:tc>
          <w:tcPr>
            <w:tcW w:w="1002" w:type="pct"/>
            <w:tcBorders>
              <w:top w:val="single" w:sz="4" w:space="0" w:color="auto"/>
              <w:left w:val="single" w:sz="4" w:space="0" w:color="auto"/>
              <w:bottom w:val="nil"/>
            </w:tcBorders>
            <w:vAlign w:val="center"/>
          </w:tcPr>
          <w:p w:rsidR="00E138CA" w:rsidRPr="00BF6A07" w:rsidRDefault="00E138CA" w:rsidP="00B91752">
            <w:pPr>
              <w:pStyle w:val="002"/>
              <w:rPr>
                <w:lang w:eastAsia="en-US"/>
              </w:rPr>
            </w:pPr>
            <w:r w:rsidRPr="00BF6A07">
              <w:rPr>
                <w:lang w:eastAsia="en-US"/>
              </w:rPr>
              <w:t>70</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w:t>
            </w:r>
          </w:p>
        </w:tc>
        <w:tc>
          <w:tcPr>
            <w:tcW w:w="201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jc w:val="left"/>
              <w:rPr>
                <w:lang w:eastAsia="en-US"/>
              </w:rPr>
            </w:pPr>
            <w:r w:rsidRPr="00BF6A07">
              <w:rPr>
                <w:lang w:eastAsia="en-US"/>
              </w:rPr>
              <w:t>Фойе театров и концертных залов</w:t>
            </w:r>
          </w:p>
        </w:tc>
        <w:tc>
          <w:tcPr>
            <w:tcW w:w="506"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r w:rsidRPr="00BF6A07">
              <w:rPr>
                <w:lang w:eastAsia="en-US"/>
              </w:rPr>
              <w:t>45</w:t>
            </w:r>
          </w:p>
        </w:tc>
        <w:tc>
          <w:tcPr>
            <w:tcW w:w="1002" w:type="pct"/>
            <w:tcBorders>
              <w:top w:val="single" w:sz="4" w:space="0" w:color="auto"/>
              <w:left w:val="single" w:sz="4" w:space="0" w:color="auto"/>
              <w:bottom w:val="nil"/>
            </w:tcBorders>
            <w:vAlign w:val="center"/>
          </w:tcPr>
          <w:p w:rsidR="00E138CA" w:rsidRPr="00BF6A07" w:rsidRDefault="00E138CA" w:rsidP="00B91752">
            <w:pPr>
              <w:pStyle w:val="002"/>
              <w:rPr>
                <w:lang w:eastAsia="en-US"/>
              </w:rPr>
            </w:pPr>
            <w:r w:rsidRPr="00BF6A07">
              <w:rPr>
                <w:lang w:eastAsia="en-US"/>
              </w:rPr>
              <w:t>не нормируется</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16</w:t>
            </w:r>
          </w:p>
        </w:tc>
        <w:tc>
          <w:tcPr>
            <w:tcW w:w="201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jc w:val="left"/>
              <w:rPr>
                <w:lang w:eastAsia="en-US"/>
              </w:rPr>
            </w:pPr>
            <w:r w:rsidRPr="00BF6A07">
              <w:rPr>
                <w:lang w:eastAsia="en-US"/>
              </w:rPr>
              <w:t>Зрительные залы театров и концертных залов</w:t>
            </w:r>
          </w:p>
        </w:tc>
        <w:tc>
          <w:tcPr>
            <w:tcW w:w="506"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r w:rsidRPr="00BF6A07">
              <w:rPr>
                <w:lang w:eastAsia="en-US"/>
              </w:rPr>
              <w:t>30</w:t>
            </w:r>
          </w:p>
        </w:tc>
        <w:tc>
          <w:tcPr>
            <w:tcW w:w="1002" w:type="pct"/>
            <w:tcBorders>
              <w:top w:val="single" w:sz="4" w:space="0" w:color="auto"/>
              <w:left w:val="single" w:sz="4" w:space="0" w:color="auto"/>
              <w:bottom w:val="nil"/>
            </w:tcBorders>
            <w:vAlign w:val="center"/>
          </w:tcPr>
          <w:p w:rsidR="00E138CA" w:rsidRPr="00BF6A07" w:rsidRDefault="00E138CA" w:rsidP="00B91752">
            <w:pPr>
              <w:pStyle w:val="002"/>
              <w:rPr>
                <w:lang w:eastAsia="en-US"/>
              </w:rPr>
            </w:pPr>
            <w:r w:rsidRPr="00BF6A07">
              <w:rPr>
                <w:lang w:eastAsia="en-US"/>
              </w:rPr>
              <w:t>не нормируется</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17</w:t>
            </w:r>
          </w:p>
        </w:tc>
        <w:tc>
          <w:tcPr>
            <w:tcW w:w="201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jc w:val="left"/>
              <w:rPr>
                <w:lang w:eastAsia="en-US"/>
              </w:rPr>
            </w:pPr>
            <w:r w:rsidRPr="00BF6A07">
              <w:rPr>
                <w:lang w:eastAsia="en-US"/>
              </w:rPr>
              <w:t>Многоцелевые залы</w:t>
            </w:r>
          </w:p>
        </w:tc>
        <w:tc>
          <w:tcPr>
            <w:tcW w:w="506"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r w:rsidRPr="00BF6A07">
              <w:rPr>
                <w:lang w:eastAsia="en-US"/>
              </w:rPr>
              <w:t>35</w:t>
            </w:r>
          </w:p>
        </w:tc>
        <w:tc>
          <w:tcPr>
            <w:tcW w:w="1002" w:type="pct"/>
            <w:tcBorders>
              <w:top w:val="single" w:sz="4" w:space="0" w:color="auto"/>
              <w:left w:val="single" w:sz="4" w:space="0" w:color="auto"/>
              <w:bottom w:val="nil"/>
            </w:tcBorders>
            <w:vAlign w:val="center"/>
          </w:tcPr>
          <w:p w:rsidR="00E138CA" w:rsidRPr="00BF6A07" w:rsidRDefault="00E138CA" w:rsidP="00B91752">
            <w:pPr>
              <w:pStyle w:val="002"/>
              <w:rPr>
                <w:lang w:eastAsia="en-US"/>
              </w:rPr>
            </w:pPr>
            <w:r w:rsidRPr="00BF6A07">
              <w:rPr>
                <w:lang w:eastAsia="en-US"/>
              </w:rPr>
              <w:t>не нормируется</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18</w:t>
            </w:r>
          </w:p>
        </w:tc>
        <w:tc>
          <w:tcPr>
            <w:tcW w:w="201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jc w:val="left"/>
              <w:rPr>
                <w:lang w:eastAsia="en-US"/>
              </w:rPr>
            </w:pPr>
            <w:r w:rsidRPr="00BF6A07">
              <w:rPr>
                <w:lang w:eastAsia="en-US"/>
              </w:rPr>
              <w:t>Кинотеатры с оборудованием "Долби"</w:t>
            </w:r>
          </w:p>
        </w:tc>
        <w:tc>
          <w:tcPr>
            <w:tcW w:w="506"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r w:rsidRPr="00BF6A07">
              <w:rPr>
                <w:lang w:eastAsia="en-US"/>
              </w:rPr>
              <w:t>30</w:t>
            </w:r>
          </w:p>
        </w:tc>
        <w:tc>
          <w:tcPr>
            <w:tcW w:w="1002" w:type="pct"/>
            <w:tcBorders>
              <w:top w:val="single" w:sz="4" w:space="0" w:color="auto"/>
              <w:left w:val="single" w:sz="4" w:space="0" w:color="auto"/>
              <w:bottom w:val="nil"/>
            </w:tcBorders>
            <w:vAlign w:val="center"/>
          </w:tcPr>
          <w:p w:rsidR="00E138CA" w:rsidRPr="00BF6A07" w:rsidRDefault="00E138CA" w:rsidP="00B91752">
            <w:pPr>
              <w:pStyle w:val="002"/>
              <w:rPr>
                <w:lang w:eastAsia="en-US"/>
              </w:rPr>
            </w:pPr>
            <w:r w:rsidRPr="00BF6A07">
              <w:rPr>
                <w:lang w:eastAsia="en-US"/>
              </w:rPr>
              <w:t>45</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19</w:t>
            </w:r>
          </w:p>
        </w:tc>
        <w:tc>
          <w:tcPr>
            <w:tcW w:w="201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jc w:val="left"/>
              <w:rPr>
                <w:lang w:eastAsia="en-US"/>
              </w:rPr>
            </w:pPr>
            <w:r w:rsidRPr="00BF6A07">
              <w:rPr>
                <w:lang w:eastAsia="en-US"/>
              </w:rPr>
              <w:t>Спортивные залы</w:t>
            </w:r>
          </w:p>
        </w:tc>
        <w:tc>
          <w:tcPr>
            <w:tcW w:w="506"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E138CA" w:rsidRPr="00BF6A07" w:rsidRDefault="00E138CA" w:rsidP="00B91752">
            <w:pPr>
              <w:pStyle w:val="002"/>
              <w:rPr>
                <w:lang w:eastAsia="en-US"/>
              </w:rPr>
            </w:pPr>
            <w:r w:rsidRPr="00BF6A07">
              <w:rPr>
                <w:lang w:eastAsia="en-US"/>
              </w:rPr>
              <w:t>45</w:t>
            </w:r>
          </w:p>
        </w:tc>
        <w:tc>
          <w:tcPr>
            <w:tcW w:w="1002" w:type="pct"/>
            <w:tcBorders>
              <w:top w:val="single" w:sz="4" w:space="0" w:color="auto"/>
              <w:left w:val="single" w:sz="4" w:space="0" w:color="auto"/>
              <w:bottom w:val="nil"/>
            </w:tcBorders>
            <w:vAlign w:val="center"/>
          </w:tcPr>
          <w:p w:rsidR="00E138CA" w:rsidRPr="00BF6A07" w:rsidRDefault="00E138CA" w:rsidP="00B91752">
            <w:pPr>
              <w:pStyle w:val="002"/>
              <w:rPr>
                <w:lang w:eastAsia="en-US"/>
              </w:rPr>
            </w:pPr>
            <w:r w:rsidRPr="00BF6A07">
              <w:rPr>
                <w:lang w:eastAsia="en-US"/>
              </w:rPr>
              <w:t>не нормируется</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w:t>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Торговые залы магазинов, пассажирские залы вокзалов и аэровокзалов</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60</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70</w:t>
            </w:r>
          </w:p>
        </w:tc>
      </w:tr>
      <w:tr w:rsidR="00E138CA" w:rsidRPr="00696F69" w:rsidTr="00B91752">
        <w:tc>
          <w:tcPr>
            <w:tcW w:w="348"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Территории, непосредственно прилегающие к зданиям больниц и санаториев</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45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60</w:t>
            </w:r>
          </w:p>
        </w:tc>
      </w:tr>
      <w:tr w:rsidR="00E138CA" w:rsidRPr="00696F69" w:rsidTr="00B91752">
        <w:tc>
          <w:tcPr>
            <w:tcW w:w="34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50</w:t>
            </w:r>
          </w:p>
        </w:tc>
      </w:tr>
      <w:tr w:rsidR="00E138CA" w:rsidRPr="00696F69" w:rsidTr="00B91752">
        <w:tc>
          <w:tcPr>
            <w:tcW w:w="348" w:type="pct"/>
            <w:vMerge w:val="restar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22</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Территории, непосредственно прилегающие к жилым зданиям, домам отдыха, домам-интернатам для престарелых и инвалидов</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55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70</w:t>
            </w:r>
          </w:p>
        </w:tc>
      </w:tr>
      <w:tr w:rsidR="00E138CA" w:rsidRPr="00696F69" w:rsidTr="00B91752">
        <w:tc>
          <w:tcPr>
            <w:tcW w:w="348" w:type="pct"/>
            <w:vMerge/>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45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60</w:t>
            </w:r>
          </w:p>
        </w:tc>
      </w:tr>
      <w:tr w:rsidR="00E138CA" w:rsidRPr="00696F69" w:rsidTr="00B91752">
        <w:tc>
          <w:tcPr>
            <w:tcW w:w="348"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23</w:t>
            </w:r>
          </w:p>
        </w:tc>
        <w:tc>
          <w:tcPr>
            <w:tcW w:w="201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jc w:val="left"/>
              <w:rPr>
                <w:lang w:eastAsia="en-US"/>
              </w:rPr>
            </w:pPr>
            <w:r w:rsidRPr="00BF6A07">
              <w:rPr>
                <w:lang w:eastAsia="en-US"/>
              </w:rPr>
              <w:t>Территории, непосредственно прилегающие к зданиям поликлиник, школ и других учебных заведений, детских дошкольных учреждений, площадки отдыха микрорайонов и групп жилых домов</w:t>
            </w:r>
          </w:p>
        </w:tc>
        <w:tc>
          <w:tcPr>
            <w:tcW w:w="50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55</w:t>
            </w:r>
          </w:p>
        </w:tc>
        <w:tc>
          <w:tcPr>
            <w:tcW w:w="1002"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70</w:t>
            </w:r>
          </w:p>
        </w:tc>
      </w:tr>
    </w:tbl>
    <w:p w:rsidR="00E138CA" w:rsidRPr="00696F69" w:rsidRDefault="00E138CA" w:rsidP="00DB460E">
      <w:pPr>
        <w:pStyle w:val="001"/>
        <w:rPr>
          <w:sz w:val="22"/>
          <w:szCs w:val="22"/>
        </w:rPr>
      </w:pPr>
      <w:r w:rsidRPr="00696F69">
        <w:rPr>
          <w:sz w:val="22"/>
          <w:szCs w:val="22"/>
        </w:rPr>
        <w:t>Примечания:</w:t>
      </w:r>
    </w:p>
    <w:p w:rsidR="00E138CA" w:rsidRPr="00696F69" w:rsidRDefault="00E138CA" w:rsidP="00DB460E">
      <w:pPr>
        <w:pStyle w:val="001"/>
        <w:rPr>
          <w:sz w:val="22"/>
          <w:szCs w:val="22"/>
        </w:rPr>
      </w:pPr>
      <w:r w:rsidRPr="00696F69">
        <w:rPr>
          <w:sz w:val="22"/>
          <w:szCs w:val="22"/>
        </w:rPr>
        <w:t xml:space="preserve">а) </w:t>
      </w:r>
      <w:r>
        <w:rPr>
          <w:sz w:val="22"/>
          <w:szCs w:val="22"/>
        </w:rPr>
        <w:t>д</w:t>
      </w:r>
      <w:r w:rsidRPr="00696F69">
        <w:rPr>
          <w:sz w:val="22"/>
          <w:szCs w:val="22"/>
        </w:rPr>
        <w:t xml:space="preserve">опустимые уровни шума в помещениях, приведенные в пунктах 1, 5-13 таблицы </w:t>
      </w:r>
      <w:r>
        <w:rPr>
          <w:sz w:val="22"/>
          <w:szCs w:val="22"/>
        </w:rPr>
        <w:t>44</w:t>
      </w:r>
      <w:r w:rsidRPr="00696F69">
        <w:rPr>
          <w:sz w:val="22"/>
          <w:szCs w:val="22"/>
        </w:rPr>
        <w:t>, относятся только к шуму, проникающему из других помещений и из</w:t>
      </w:r>
      <w:r>
        <w:rPr>
          <w:sz w:val="22"/>
          <w:szCs w:val="22"/>
        </w:rPr>
        <w:t>вне;</w:t>
      </w:r>
    </w:p>
    <w:p w:rsidR="00E138CA" w:rsidRPr="00696F69" w:rsidRDefault="00E138CA" w:rsidP="00DB460E">
      <w:pPr>
        <w:pStyle w:val="001"/>
        <w:rPr>
          <w:sz w:val="22"/>
          <w:szCs w:val="22"/>
        </w:rPr>
      </w:pPr>
      <w:r w:rsidRPr="00696F69">
        <w:rPr>
          <w:sz w:val="22"/>
          <w:szCs w:val="22"/>
        </w:rPr>
        <w:t xml:space="preserve">б) </w:t>
      </w:r>
      <w:r>
        <w:rPr>
          <w:sz w:val="22"/>
          <w:szCs w:val="22"/>
        </w:rPr>
        <w:t>д</w:t>
      </w:r>
      <w:r w:rsidRPr="00696F69">
        <w:rPr>
          <w:sz w:val="22"/>
          <w:szCs w:val="22"/>
        </w:rPr>
        <w:t xml:space="preserve">опустимые уровни шума от внешних источников в помещениях, приведенные в пунктах 5-12 таблицы </w:t>
      </w:r>
      <w:r>
        <w:rPr>
          <w:sz w:val="22"/>
          <w:szCs w:val="22"/>
        </w:rPr>
        <w:t>44</w:t>
      </w:r>
      <w:r w:rsidRPr="00696F69">
        <w:rPr>
          <w:sz w:val="22"/>
          <w:szCs w:val="22"/>
        </w:rPr>
        <w:t xml:space="preserve">, установлены при условии обеспечения нормативного воздухообмена, т.е. при отсутствии принудительной системы вентиляции или кондиционирования воздуха, – должны выполняться при условии открытых форточек или иных устройств, обеспечивающих приток воздуха. При наличии систем принудительной вентиляции или кондиционирования воздуха, обеспечивающих нормативный воздухообмен, допустимые уровни внешнего шума у зданий в пунктах 15-17 таблицы </w:t>
      </w:r>
      <w:r>
        <w:rPr>
          <w:sz w:val="22"/>
          <w:szCs w:val="22"/>
        </w:rPr>
        <w:t>44</w:t>
      </w:r>
      <w:r w:rsidRPr="00696F69">
        <w:rPr>
          <w:sz w:val="22"/>
          <w:szCs w:val="22"/>
        </w:rPr>
        <w:t xml:space="preserve">, могут быть увеличены из расчета обеспечения допустимых уровней </w:t>
      </w:r>
      <w:r>
        <w:rPr>
          <w:sz w:val="22"/>
          <w:szCs w:val="22"/>
        </w:rPr>
        <w:t>в помещениях при закрытых окнах;</w:t>
      </w:r>
    </w:p>
    <w:p w:rsidR="00E138CA" w:rsidRPr="00696F69" w:rsidRDefault="00E138CA" w:rsidP="00DB460E">
      <w:pPr>
        <w:pStyle w:val="001"/>
        <w:rPr>
          <w:sz w:val="22"/>
          <w:szCs w:val="22"/>
        </w:rPr>
      </w:pPr>
      <w:r w:rsidRPr="00696F69">
        <w:rPr>
          <w:sz w:val="22"/>
          <w:szCs w:val="22"/>
        </w:rPr>
        <w:t xml:space="preserve">в) </w:t>
      </w:r>
      <w:r>
        <w:rPr>
          <w:sz w:val="22"/>
          <w:szCs w:val="22"/>
        </w:rPr>
        <w:t>д</w:t>
      </w:r>
      <w:r w:rsidRPr="00696F69">
        <w:rPr>
          <w:sz w:val="22"/>
          <w:szCs w:val="22"/>
        </w:rPr>
        <w:t xml:space="preserve">опустимые уровни шума от оборудования систем вентиляции, кондиционирования воздуха и воздушного отопления, а также от насосов систем отопления и водоснабжения и холодильных установок встроенных (пристроенных) предприятий торговли и общественного питания следует принимать на 5 дБ (дБА) ниже значений, указанных в таблице </w:t>
      </w:r>
      <w:r>
        <w:rPr>
          <w:sz w:val="22"/>
          <w:szCs w:val="22"/>
        </w:rPr>
        <w:t>44</w:t>
      </w:r>
      <w:r w:rsidRPr="00696F69">
        <w:rPr>
          <w:sz w:val="22"/>
          <w:szCs w:val="22"/>
        </w:rPr>
        <w:t xml:space="preserve">, за исключением пунктов 9-12 таблицы </w:t>
      </w:r>
      <w:r>
        <w:rPr>
          <w:sz w:val="22"/>
          <w:szCs w:val="22"/>
        </w:rPr>
        <w:t>44</w:t>
      </w:r>
      <w:r w:rsidRPr="00696F69">
        <w:rPr>
          <w:sz w:val="22"/>
          <w:szCs w:val="22"/>
        </w:rPr>
        <w:t xml:space="preserve"> (для ночного времени суток). При этом поправку на тональность шума не учитывают.</w:t>
      </w:r>
    </w:p>
    <w:p w:rsidR="00E138CA" w:rsidRPr="00696F69" w:rsidRDefault="00E138CA" w:rsidP="00DB460E">
      <w:pPr>
        <w:pStyle w:val="001"/>
        <w:rPr>
          <w:sz w:val="22"/>
          <w:szCs w:val="22"/>
        </w:rPr>
      </w:pPr>
    </w:p>
    <w:p w:rsidR="00E138CA" w:rsidRPr="00696F69" w:rsidRDefault="00E138CA" w:rsidP="00DB460E">
      <w:pPr>
        <w:pStyle w:val="001"/>
      </w:pPr>
      <w:r w:rsidRPr="00696F69">
        <w:t xml:space="preserve">8.4.6. Значения максимальных уровней шумового воздействия на человека на различных территориях представлены в таблице </w:t>
      </w:r>
      <w:r>
        <w:t>43</w:t>
      </w:r>
      <w:r w:rsidRPr="00696F69">
        <w:t>.</w:t>
      </w:r>
    </w:p>
    <w:p w:rsidR="00E138CA" w:rsidRPr="00696F69" w:rsidRDefault="00E138CA" w:rsidP="00DB460E">
      <w:pPr>
        <w:pStyle w:val="001"/>
      </w:pPr>
      <w:r w:rsidRPr="00696F69">
        <w:t>8.4.7. Оценку состояния и прогноз уровней шума, определение требуемого их снижения, разработку мероприятий и выбор средств шумозащиты в помещениях жилых и общественных зданий, на территории жилой застройки, рабочих местах производственных предприятий следует проводить в соответствии с требованиями действующих нормативных документов.</w:t>
      </w:r>
    </w:p>
    <w:p w:rsidR="00E138CA" w:rsidRPr="00696F69" w:rsidRDefault="00E138CA" w:rsidP="00DB460E">
      <w:pPr>
        <w:pStyle w:val="001"/>
      </w:pPr>
      <w:r w:rsidRPr="00696F69">
        <w:t>Мероприятия по шумовой защите предусматривают:</w:t>
      </w:r>
    </w:p>
    <w:p w:rsidR="00E138CA" w:rsidRPr="00696F69" w:rsidRDefault="00E138CA" w:rsidP="00DB460E">
      <w:pPr>
        <w:pStyle w:val="001"/>
      </w:pPr>
      <w:r w:rsidRPr="00696F69">
        <w:t>функциональное зонирование территории с отделением селитебных и</w:t>
      </w:r>
      <w:r>
        <w:t xml:space="preserve"> </w:t>
      </w:r>
      <w:r w:rsidRPr="00696F69">
        <w:t>рекреационных зон от производственных, коммунально-складских зон и основных транспортных коммуникаций;</w:t>
      </w:r>
    </w:p>
    <w:p w:rsidR="00E138CA" w:rsidRPr="00696F69" w:rsidRDefault="00E138CA" w:rsidP="00DB460E">
      <w:pPr>
        <w:pStyle w:val="001"/>
      </w:pPr>
      <w:r w:rsidRPr="00696F69">
        <w:t>устройство санитарно-защитных зон предприятий (в том числе</w:t>
      </w:r>
      <w:r>
        <w:t xml:space="preserve"> </w:t>
      </w:r>
      <w:r w:rsidRPr="00696F69">
        <w:t>предприятий коммунально-транспортной сферы), автомобильных и железных дорог;</w:t>
      </w:r>
    </w:p>
    <w:p w:rsidR="00E138CA" w:rsidRPr="00696F69" w:rsidRDefault="00E138CA" w:rsidP="00DB460E">
      <w:pPr>
        <w:pStyle w:val="001"/>
      </w:pPr>
      <w:r w:rsidRPr="00696F69">
        <w:t>трассировку магистральных дорог скоростного и грузового движения в</w:t>
      </w:r>
      <w:r>
        <w:t xml:space="preserve"> </w:t>
      </w:r>
      <w:r w:rsidRPr="00696F69">
        <w:t>обход микрорайонов и зон отдыха;</w:t>
      </w:r>
    </w:p>
    <w:p w:rsidR="00E138CA" w:rsidRPr="00696F69" w:rsidRDefault="00E138CA" w:rsidP="00DB460E">
      <w:pPr>
        <w:pStyle w:val="001"/>
      </w:pPr>
      <w:r w:rsidRPr="00696F69">
        <w:t>дифференциацию улично-дорожной сети по составу транспортных</w:t>
      </w:r>
      <w:r>
        <w:t xml:space="preserve"> </w:t>
      </w:r>
      <w:r w:rsidRPr="00696F69">
        <w:t>потоков с выделением основного объема грузового движения на специализированных магистралях;</w:t>
      </w:r>
    </w:p>
    <w:p w:rsidR="00E138CA" w:rsidRPr="00696F69" w:rsidRDefault="00E138CA" w:rsidP="00DB460E">
      <w:pPr>
        <w:pStyle w:val="001"/>
      </w:pPr>
      <w:r w:rsidRPr="00696F69">
        <w:t>концентрацию транспортных потоков на небольшом числе улиц</w:t>
      </w:r>
      <w:r>
        <w:t xml:space="preserve"> </w:t>
      </w:r>
      <w:r w:rsidRPr="00696F69">
        <w:t>общегородского значения с высокой пропускной способностью, проходящих по возможности вне жилой застройки (по границам промышленных и коммунально-складских зон, в полосах отвода железных дорог);</w:t>
      </w:r>
    </w:p>
    <w:p w:rsidR="00E138CA" w:rsidRPr="00696F69" w:rsidRDefault="00E138CA" w:rsidP="00DB460E">
      <w:pPr>
        <w:pStyle w:val="001"/>
      </w:pPr>
      <w:r w:rsidRPr="00696F69">
        <w:t>создание системы парковки автомобилей на границе микрорайонов и</w:t>
      </w:r>
      <w:r>
        <w:t xml:space="preserve"> </w:t>
      </w:r>
      <w:r w:rsidRPr="00696F69">
        <w:t>групп жилых домов;</w:t>
      </w:r>
    </w:p>
    <w:p w:rsidR="00E138CA" w:rsidRPr="00696F69" w:rsidRDefault="00E138CA" w:rsidP="00DB460E">
      <w:pPr>
        <w:pStyle w:val="001"/>
      </w:pPr>
      <w:r w:rsidRPr="00696F69">
        <w:t>формирование общегородской системы зеленых насаждений;</w:t>
      </w:r>
    </w:p>
    <w:p w:rsidR="00E138CA" w:rsidRPr="00696F69" w:rsidRDefault="00E138CA" w:rsidP="00DB460E">
      <w:pPr>
        <w:pStyle w:val="001"/>
      </w:pPr>
      <w:r w:rsidRPr="00696F69">
        <w:t>использование шумозащитных экранов в виде естественных или</w:t>
      </w:r>
      <w:r>
        <w:t xml:space="preserve"> </w:t>
      </w:r>
      <w:r w:rsidRPr="00696F69">
        <w:t>искусственных элементов рельефа местности при расположении небольшого населенного пункта вблизи дороги общегородского значения</w:t>
      </w:r>
      <w:r>
        <w:t xml:space="preserve"> </w:t>
      </w:r>
      <w:r w:rsidRPr="00696F69">
        <w:t xml:space="preserve">или железной дороги на расстоянии, не обеспечивающем необходимое снижение шума (необходимый эффект достигается при малоэтажной застройке). Шумозащитные экраны в виде вертикальной стенки должны устанавливаться на минимальном расстоянии от источника шума с учетом требований по безопасности движения, эксплуатации дороги и транспортных средств; </w:t>
      </w:r>
    </w:p>
    <w:p w:rsidR="00E138CA" w:rsidRPr="00696F69" w:rsidRDefault="00E138CA" w:rsidP="00DB460E">
      <w:pPr>
        <w:pStyle w:val="001"/>
      </w:pPr>
      <w:r w:rsidRPr="00696F69">
        <w:t>расположение в первом эшелоне застройки улиц общегородского</w:t>
      </w:r>
      <w:r>
        <w:t xml:space="preserve"> </w:t>
      </w:r>
      <w:r w:rsidRPr="00696F69">
        <w:t>значения шумозащитных зданий в качестве экранов, защищающих от транспортного шума внутриквартальное пространство микрорайонов в городском округе. В качестве зданий-экранов могут использоваться здания нежилого назначения: магазины, гаражи, предприятия коммунально-бытового обслуживания, а также многоэтажные шумозащитные жилые и административные здания со специальными архитектурно-планировочными решениями, шумозащитными окнами, расположенные на минимальном расстоянии от улиц общегородского значения и железных дорог с учетом настоящих норм и звукоизоляционных характеристик наружных ограждающих конструкций.</w:t>
      </w:r>
    </w:p>
    <w:p w:rsidR="00E138CA" w:rsidRPr="00696F69" w:rsidRDefault="00E138CA" w:rsidP="00DB460E">
      <w:pPr>
        <w:pStyle w:val="001"/>
      </w:pPr>
      <w:r w:rsidRPr="00696F69">
        <w:t>8.4.8. Источниками вибрации в жилых и общественных зданиях, на территории жилой застройки могут являться инженерные сети и сооружения, установки и оборудование производственных предприятий, транспортные средства, создающие при работе большие динамические нагрузки, которые вызывают распространение вибрации в грунте и строительных конструкциях, а также сейсмическая активность. Вибрации могут являться причиной возникновения шума.</w:t>
      </w:r>
    </w:p>
    <w:p w:rsidR="00E138CA" w:rsidRPr="00696F69" w:rsidRDefault="00E138CA" w:rsidP="00DB460E">
      <w:pPr>
        <w:pStyle w:val="001"/>
      </w:pPr>
      <w:r w:rsidRPr="00696F69">
        <w:t>8.4.9. Уровни вибрации в жилых и общественных зданиях, на территории жилой застройки, на рабочих местах не должны превышать значений, установленных действующими нормативными документами.</w:t>
      </w:r>
    </w:p>
    <w:p w:rsidR="00E138CA" w:rsidRPr="00696F69" w:rsidRDefault="00E138CA" w:rsidP="00DB460E">
      <w:pPr>
        <w:pStyle w:val="001"/>
      </w:pPr>
      <w:r w:rsidRPr="00696F69">
        <w:t>Мероприятия по защите от вибраций предусматривают:</w:t>
      </w:r>
    </w:p>
    <w:p w:rsidR="00E138CA" w:rsidRPr="00696F69" w:rsidRDefault="00E138CA" w:rsidP="00DB460E">
      <w:pPr>
        <w:pStyle w:val="001"/>
      </w:pPr>
      <w:r w:rsidRPr="00696F69">
        <w:t>удаление зданий и сооружений от источников вибрации;</w:t>
      </w:r>
    </w:p>
    <w:p w:rsidR="00E138CA" w:rsidRPr="00696F69" w:rsidRDefault="00E138CA" w:rsidP="00DB460E">
      <w:pPr>
        <w:pStyle w:val="001"/>
      </w:pPr>
      <w:r w:rsidRPr="00696F69">
        <w:t>использование методов виброзащиты при проектировании зданий и сооружений;</w:t>
      </w:r>
    </w:p>
    <w:p w:rsidR="00E138CA" w:rsidRPr="00696F69" w:rsidRDefault="00E138CA" w:rsidP="00DB460E">
      <w:pPr>
        <w:pStyle w:val="001"/>
      </w:pPr>
      <w:r w:rsidRPr="00696F69">
        <w:t>меры по снижению динамических нагрузок, создаваемых источником</w:t>
      </w:r>
      <w:r>
        <w:t xml:space="preserve"> </w:t>
      </w:r>
      <w:r w:rsidRPr="00696F69">
        <w:t>вибрации.</w:t>
      </w:r>
    </w:p>
    <w:p w:rsidR="00E138CA" w:rsidRPr="00696F69" w:rsidRDefault="00E138CA" w:rsidP="00DB460E">
      <w:pPr>
        <w:pStyle w:val="001"/>
      </w:pPr>
      <w:r w:rsidRPr="00696F69">
        <w:t>Снижение вибрации может быть достигнуто:</w:t>
      </w:r>
    </w:p>
    <w:p w:rsidR="00E138CA" w:rsidRPr="00696F69" w:rsidRDefault="00E138CA" w:rsidP="00DB460E">
      <w:pPr>
        <w:pStyle w:val="001"/>
      </w:pPr>
      <w:r w:rsidRPr="00696F69">
        <w:t>целесообразным размещением оборудования в зданиях производственных предприятий (в подвальных этажах, удаленных от защищаемых объектов местах, на отдельных фундаментах);</w:t>
      </w:r>
    </w:p>
    <w:p w:rsidR="00E138CA" w:rsidRPr="00696F69" w:rsidRDefault="00E138CA" w:rsidP="00DB460E">
      <w:pPr>
        <w:pStyle w:val="001"/>
      </w:pPr>
      <w:r w:rsidRPr="00696F69">
        <w:t>устройством виброизоляции отдельных установок или оборудования;</w:t>
      </w:r>
    </w:p>
    <w:p w:rsidR="00E138CA" w:rsidRPr="00696F69" w:rsidRDefault="00E138CA" w:rsidP="00DB460E">
      <w:pPr>
        <w:pStyle w:val="001"/>
      </w:pPr>
      <w:r w:rsidRPr="00696F69">
        <w:t>применением для трубопроводов и коммуникаций:</w:t>
      </w:r>
    </w:p>
    <w:p w:rsidR="00E138CA" w:rsidRPr="00696F69" w:rsidRDefault="00E138CA" w:rsidP="00DB460E">
      <w:pPr>
        <w:pStyle w:val="001"/>
      </w:pPr>
      <w:r w:rsidRPr="00696F69">
        <w:t>гибких элементов – в системах, соединенных с источником вибрации;</w:t>
      </w:r>
    </w:p>
    <w:p w:rsidR="00E138CA" w:rsidRPr="00696F69" w:rsidRDefault="00E138CA" w:rsidP="00DB460E">
      <w:pPr>
        <w:pStyle w:val="001"/>
      </w:pPr>
      <w:r w:rsidRPr="00696F69">
        <w:t>мягких прокладок – в местах перехода через ограждающие конструкции и крепления к ограждающим конструкциям.</w:t>
      </w:r>
    </w:p>
    <w:p w:rsidR="00E138CA" w:rsidRPr="00696F69" w:rsidRDefault="00E138CA" w:rsidP="00DB460E">
      <w:pPr>
        <w:pStyle w:val="001"/>
      </w:pPr>
      <w:bookmarkStart w:id="66" w:name="_Toc463949022"/>
      <w:bookmarkStart w:id="67" w:name="_Toc470085147"/>
      <w:r w:rsidRPr="00696F69">
        <w:t>8.5. Охрана почв</w:t>
      </w:r>
      <w:bookmarkEnd w:id="66"/>
      <w:bookmarkEnd w:id="67"/>
      <w:r>
        <w:t>.</w:t>
      </w:r>
    </w:p>
    <w:p w:rsidR="00E138CA" w:rsidRPr="00696F69" w:rsidRDefault="00E138CA" w:rsidP="00DB460E">
      <w:pPr>
        <w:pStyle w:val="001"/>
      </w:pPr>
      <w:r w:rsidRPr="00696F69">
        <w:t>8.5.1. Требования по охране почв предъявляются к жилым, рекреационным зонам, зонам санитарной охраны водоемов, территориям сельскохозяйственного назначения и другим, где возможно влияние загрязненных почв на здоровье человека и условия проживания.</w:t>
      </w:r>
    </w:p>
    <w:p w:rsidR="00E138CA" w:rsidRPr="00696F69" w:rsidRDefault="00E138CA" w:rsidP="00DB460E">
      <w:pPr>
        <w:pStyle w:val="001"/>
      </w:pPr>
      <w:r w:rsidRPr="00696F69">
        <w:t>Гигиенические требования к качеству почв устанавливаются с учетом их специфики, почвенно-климатических особенностей городского округа, фонового содержания химических соединений и элементов.</w:t>
      </w:r>
    </w:p>
    <w:p w:rsidR="00E138CA" w:rsidRPr="00696F69" w:rsidRDefault="00E138CA" w:rsidP="00DB460E">
      <w:pPr>
        <w:pStyle w:val="001"/>
      </w:pPr>
      <w:r w:rsidRPr="00696F69">
        <w:t>8.5.2. Согласно СанПиН 2.1.7.1287-03 «Санитарно-эпидемиологические требования к качеству почвы» в  почвах городского округа</w:t>
      </w:r>
      <w:r>
        <w:t xml:space="preserve"> </w:t>
      </w:r>
      <w:r w:rsidRPr="00696F69">
        <w:t>содержание потенциально опасных для человека химических и биологических веществ, биологических и микробиологических организмов, а также уровень радиационного фона не должны превышать предельно допустимые концентрации (уровни), установленные санитарными правилами и гигиеническими нормативами.</w:t>
      </w:r>
    </w:p>
    <w:p w:rsidR="00E138CA" w:rsidRPr="00696F69" w:rsidRDefault="00E138CA" w:rsidP="00DB460E">
      <w:pPr>
        <w:pStyle w:val="001"/>
      </w:pPr>
      <w:r w:rsidRPr="00696F69">
        <w:t>Гигиенические требования к качеству почв территорий жилых зон устанавливаются в первую очередь для наиболее значимых территорий (зон повышенного риска): детских и образовательных учреждений, спортивных, игровых, детских площадок жилой застройки, площадок отдыха, зон рекреации, зон санитарной охраны водоемов, прибрежных зон, санитарно-защитных зон.</w:t>
      </w:r>
    </w:p>
    <w:p w:rsidR="00E138CA" w:rsidRPr="00696F69" w:rsidRDefault="00E138CA" w:rsidP="00DB460E">
      <w:pPr>
        <w:pStyle w:val="001"/>
      </w:pPr>
      <w:r w:rsidRPr="00696F69">
        <w:t>8.5.3. Выбор площадки для размещения объектов проводится с учетом:</w:t>
      </w:r>
    </w:p>
    <w:p w:rsidR="00E138CA" w:rsidRPr="00696F69" w:rsidRDefault="00E138CA" w:rsidP="00DB460E">
      <w:pPr>
        <w:pStyle w:val="001"/>
        <w:rPr>
          <w:bCs/>
        </w:rPr>
      </w:pPr>
      <w:r>
        <w:rPr>
          <w:bCs/>
        </w:rPr>
        <w:t xml:space="preserve">а) </w:t>
      </w:r>
      <w:r w:rsidRPr="00696F69">
        <w:rPr>
          <w:bCs/>
        </w:rPr>
        <w:t>физико-химических свойств почв, их ме</w:t>
      </w:r>
      <w:r>
        <w:rPr>
          <w:bCs/>
        </w:rPr>
        <w:t>ханического состава, содержания о</w:t>
      </w:r>
      <w:r w:rsidRPr="00696F69">
        <w:rPr>
          <w:bCs/>
        </w:rPr>
        <w:t>рганического вещества, кислотности и другого;</w:t>
      </w:r>
    </w:p>
    <w:p w:rsidR="00E138CA" w:rsidRPr="00696F69" w:rsidRDefault="00E138CA" w:rsidP="00DB460E">
      <w:pPr>
        <w:pStyle w:val="001"/>
        <w:rPr>
          <w:bCs/>
        </w:rPr>
      </w:pPr>
      <w:r>
        <w:rPr>
          <w:bCs/>
        </w:rPr>
        <w:t xml:space="preserve">б) </w:t>
      </w:r>
      <w:r w:rsidRPr="00696F69">
        <w:rPr>
          <w:bCs/>
        </w:rPr>
        <w:t>природно-климатических характеристик;</w:t>
      </w:r>
    </w:p>
    <w:p w:rsidR="00E138CA" w:rsidRPr="00696F69" w:rsidRDefault="00E138CA" w:rsidP="00DB460E">
      <w:pPr>
        <w:pStyle w:val="001"/>
        <w:rPr>
          <w:bCs/>
        </w:rPr>
      </w:pPr>
      <w:r>
        <w:rPr>
          <w:bCs/>
        </w:rPr>
        <w:t xml:space="preserve">в) </w:t>
      </w:r>
      <w:r w:rsidRPr="00696F69">
        <w:rPr>
          <w:bCs/>
        </w:rPr>
        <w:t>ландшафтной, геологической и гидрологической характеристики почв;</w:t>
      </w:r>
    </w:p>
    <w:p w:rsidR="00E138CA" w:rsidRPr="00696F69" w:rsidRDefault="00E138CA" w:rsidP="00DB460E">
      <w:pPr>
        <w:pStyle w:val="001"/>
        <w:rPr>
          <w:bCs/>
        </w:rPr>
      </w:pPr>
      <w:r>
        <w:rPr>
          <w:bCs/>
        </w:rPr>
        <w:t xml:space="preserve">г) </w:t>
      </w:r>
      <w:r w:rsidRPr="00696F69">
        <w:rPr>
          <w:bCs/>
        </w:rPr>
        <w:t>их хозяйственного использования.</w:t>
      </w:r>
    </w:p>
    <w:p w:rsidR="00E138CA" w:rsidRPr="00696F69" w:rsidRDefault="00E138CA" w:rsidP="00DB460E">
      <w:pPr>
        <w:pStyle w:val="001"/>
      </w:pPr>
      <w:r w:rsidRPr="00696F69">
        <w:t>8.5.4. По степени опасности в санитарно-эпидемиологическом отношении почвы населенных мест могут быть разделены на следующие категории по уровню загрязнения: чистая, допустимая, умеренно опасная, опасная и чрезвычайно опасная.</w:t>
      </w:r>
    </w:p>
    <w:p w:rsidR="00E138CA" w:rsidRPr="00696F69" w:rsidRDefault="00E138CA" w:rsidP="00DB460E">
      <w:pPr>
        <w:pStyle w:val="001"/>
      </w:pPr>
      <w:r w:rsidRPr="00696F69">
        <w:t>8.5.5. Почвы на территориях жилой застройки следует относить к категории «чистых» при соблюдении следующих требований:</w:t>
      </w:r>
    </w:p>
    <w:p w:rsidR="00E138CA" w:rsidRPr="00696F69" w:rsidRDefault="00E138CA" w:rsidP="00DB460E">
      <w:pPr>
        <w:pStyle w:val="001"/>
        <w:rPr>
          <w:bCs/>
        </w:rPr>
      </w:pPr>
      <w:r>
        <w:rPr>
          <w:bCs/>
        </w:rPr>
        <w:t xml:space="preserve">а) </w:t>
      </w:r>
      <w:r w:rsidRPr="00696F69">
        <w:rPr>
          <w:bCs/>
        </w:rPr>
        <w:t>по санитарно-токсикологическим показателям – в пределах предельно</w:t>
      </w:r>
      <w:r>
        <w:rPr>
          <w:bCs/>
        </w:rPr>
        <w:t xml:space="preserve"> </w:t>
      </w:r>
      <w:r w:rsidRPr="00696F69">
        <w:rPr>
          <w:bCs/>
        </w:rPr>
        <w:t>допустимых концентраций или ориентировочно допустимых концентраций химических загрязнений;</w:t>
      </w:r>
    </w:p>
    <w:p w:rsidR="00E138CA" w:rsidRPr="00696F69" w:rsidRDefault="00E138CA" w:rsidP="00DB460E">
      <w:pPr>
        <w:pStyle w:val="001"/>
        <w:rPr>
          <w:bCs/>
        </w:rPr>
      </w:pPr>
      <w:r>
        <w:rPr>
          <w:bCs/>
        </w:rPr>
        <w:t xml:space="preserve">б) </w:t>
      </w:r>
      <w:r w:rsidRPr="00696F69">
        <w:rPr>
          <w:bCs/>
        </w:rPr>
        <w:t>по санитарно-бактериологическим показателям – отсутствие возбудителей</w:t>
      </w:r>
      <w:r>
        <w:rPr>
          <w:bCs/>
        </w:rPr>
        <w:t xml:space="preserve"> </w:t>
      </w:r>
      <w:r w:rsidRPr="00696F69">
        <w:rPr>
          <w:bCs/>
        </w:rPr>
        <w:t>кишечных инфекций, патогенных бактерий, энтеровирусов; индекс санитарно-показательных организмов - не выше 10 клеток/г почвы;</w:t>
      </w:r>
    </w:p>
    <w:p w:rsidR="00E138CA" w:rsidRPr="00696F69" w:rsidRDefault="00E138CA" w:rsidP="00DB460E">
      <w:pPr>
        <w:pStyle w:val="001"/>
        <w:rPr>
          <w:bCs/>
        </w:rPr>
      </w:pPr>
      <w:r>
        <w:rPr>
          <w:bCs/>
        </w:rPr>
        <w:t xml:space="preserve">в) </w:t>
      </w:r>
      <w:r w:rsidRPr="00696F69">
        <w:rPr>
          <w:bCs/>
        </w:rPr>
        <w:t>по санитарно-паразитологическим показателям – отсутствие возбудителей</w:t>
      </w:r>
      <w:r>
        <w:rPr>
          <w:bCs/>
        </w:rPr>
        <w:t xml:space="preserve"> </w:t>
      </w:r>
      <w:r w:rsidRPr="00696F69">
        <w:rPr>
          <w:bCs/>
        </w:rPr>
        <w:t>паразитарных заболеваний, патогенных, простейших;</w:t>
      </w:r>
    </w:p>
    <w:p w:rsidR="00E138CA" w:rsidRPr="00696F69" w:rsidRDefault="00E138CA" w:rsidP="00DB460E">
      <w:pPr>
        <w:pStyle w:val="001"/>
        <w:rPr>
          <w:bCs/>
        </w:rPr>
      </w:pPr>
      <w:r>
        <w:rPr>
          <w:bCs/>
        </w:rPr>
        <w:t xml:space="preserve">г) </w:t>
      </w:r>
      <w:r w:rsidRPr="00696F69">
        <w:rPr>
          <w:bCs/>
        </w:rPr>
        <w:t>по санитарно-энтомологическим показателям – отсутствие</w:t>
      </w:r>
      <w:r>
        <w:rPr>
          <w:bCs/>
        </w:rPr>
        <w:t xml:space="preserve"> </w:t>
      </w:r>
      <w:r w:rsidRPr="00696F69">
        <w:rPr>
          <w:bCs/>
        </w:rPr>
        <w:t>преимагинальных форм синантропных мух;</w:t>
      </w:r>
    </w:p>
    <w:p w:rsidR="00E138CA" w:rsidRPr="00696F69" w:rsidRDefault="00E138CA" w:rsidP="00DB460E">
      <w:pPr>
        <w:pStyle w:val="001"/>
        <w:rPr>
          <w:bCs/>
        </w:rPr>
      </w:pPr>
      <w:r>
        <w:rPr>
          <w:bCs/>
        </w:rPr>
        <w:t xml:space="preserve">д) </w:t>
      </w:r>
      <w:r w:rsidRPr="00696F69">
        <w:rPr>
          <w:bCs/>
        </w:rPr>
        <w:t>по санитарно-химическим показателям – санитарное число должно быть</w:t>
      </w:r>
      <w:r>
        <w:rPr>
          <w:bCs/>
        </w:rPr>
        <w:t xml:space="preserve"> </w:t>
      </w:r>
      <w:r w:rsidRPr="00696F69">
        <w:rPr>
          <w:bCs/>
        </w:rPr>
        <w:t>не ниже 0,98 (относительные единицы).</w:t>
      </w:r>
    </w:p>
    <w:p w:rsidR="00E138CA" w:rsidRPr="00696F69" w:rsidRDefault="00E138CA" w:rsidP="00DB460E">
      <w:pPr>
        <w:pStyle w:val="001"/>
      </w:pPr>
      <w:r w:rsidRPr="00696F69">
        <w:t xml:space="preserve">8.5.6. Почвы сельскохозяйственного назначения по степени загрязнения химическими веществами в соответствии с таблицей </w:t>
      </w:r>
      <w:r>
        <w:t xml:space="preserve">45 </w:t>
      </w:r>
      <w:r w:rsidRPr="00696F69">
        <w:t>могут быть разделены на следующие категории: допустимые, умеренно опасные, опасные и чрезвычайно опасные.</w:t>
      </w:r>
    </w:p>
    <w:p w:rsidR="00E138CA" w:rsidRPr="00696F69" w:rsidRDefault="00E138CA" w:rsidP="00DB460E">
      <w:pPr>
        <w:pStyle w:val="001"/>
        <w:jc w:val="right"/>
      </w:pPr>
      <w:r w:rsidRPr="00696F69">
        <w:t xml:space="preserve">Таблица </w:t>
      </w:r>
      <w:r>
        <w:t>45</w:t>
      </w:r>
    </w:p>
    <w:tbl>
      <w:tblPr>
        <w:tblW w:w="4873" w:type="pct"/>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678"/>
        <w:gridCol w:w="1711"/>
        <w:gridCol w:w="2461"/>
        <w:gridCol w:w="2824"/>
        <w:gridCol w:w="1930"/>
      </w:tblGrid>
      <w:tr w:rsidR="00E138CA" w:rsidRPr="00696F69" w:rsidTr="00B91752">
        <w:trPr>
          <w:tblHeader/>
        </w:trPr>
        <w:tc>
          <w:tcPr>
            <w:tcW w:w="353" w:type="pct"/>
            <w:tcBorders>
              <w:top w:val="single" w:sz="4" w:space="0" w:color="auto"/>
              <w:bottom w:val="single" w:sz="4" w:space="0" w:color="auto"/>
              <w:right w:val="single" w:sz="4" w:space="0" w:color="auto"/>
            </w:tcBorders>
          </w:tcPr>
          <w:p w:rsidR="00E138CA" w:rsidRPr="00BF6A07" w:rsidRDefault="00E138CA" w:rsidP="00B91752">
            <w:pPr>
              <w:pStyle w:val="002"/>
            </w:pPr>
            <w:r w:rsidRPr="00BF6A07">
              <w:t>№ п/п</w:t>
            </w:r>
          </w:p>
        </w:tc>
        <w:tc>
          <w:tcPr>
            <w:tcW w:w="891" w:type="pct"/>
            <w:tcBorders>
              <w:top w:val="single" w:sz="4" w:space="0" w:color="auto"/>
              <w:bottom w:val="single" w:sz="4" w:space="0" w:color="auto"/>
              <w:right w:val="single" w:sz="4" w:space="0" w:color="auto"/>
            </w:tcBorders>
            <w:vAlign w:val="center"/>
          </w:tcPr>
          <w:p w:rsidR="00E138CA" w:rsidRPr="00BF6A07" w:rsidRDefault="00E138CA" w:rsidP="00B91752">
            <w:pPr>
              <w:pStyle w:val="002"/>
            </w:pPr>
            <w:r w:rsidRPr="00BF6A07">
              <w:t>Категория загрязненности почв</w:t>
            </w:r>
          </w:p>
        </w:tc>
        <w:tc>
          <w:tcPr>
            <w:tcW w:w="1281"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pPr>
            <w:r w:rsidRPr="00BF6A07">
              <w:t>Характеристика загрязненности почв</w:t>
            </w:r>
          </w:p>
        </w:tc>
        <w:tc>
          <w:tcPr>
            <w:tcW w:w="1470"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pPr>
            <w:r w:rsidRPr="00BF6A07">
              <w:t>Возможное использование территории</w:t>
            </w:r>
          </w:p>
        </w:tc>
        <w:tc>
          <w:tcPr>
            <w:tcW w:w="1005" w:type="pct"/>
            <w:tcBorders>
              <w:top w:val="single" w:sz="4" w:space="0" w:color="auto"/>
              <w:left w:val="single" w:sz="4" w:space="0" w:color="auto"/>
              <w:bottom w:val="single" w:sz="4" w:space="0" w:color="auto"/>
            </w:tcBorders>
            <w:vAlign w:val="center"/>
          </w:tcPr>
          <w:p w:rsidR="00E138CA" w:rsidRPr="00BF6A07" w:rsidRDefault="00E138CA" w:rsidP="00B91752">
            <w:pPr>
              <w:pStyle w:val="002"/>
            </w:pPr>
            <w:r w:rsidRPr="00BF6A07">
              <w:t>Рекомендации по оздоровлению почв</w:t>
            </w:r>
          </w:p>
        </w:tc>
      </w:tr>
      <w:tr w:rsidR="00E138CA" w:rsidRPr="00696F69" w:rsidTr="00B91752">
        <w:trPr>
          <w:tblHeader/>
        </w:trPr>
        <w:tc>
          <w:tcPr>
            <w:tcW w:w="353" w:type="pct"/>
            <w:tcBorders>
              <w:top w:val="single" w:sz="4" w:space="0" w:color="auto"/>
              <w:bottom w:val="single" w:sz="4" w:space="0" w:color="auto"/>
              <w:right w:val="single" w:sz="4" w:space="0" w:color="auto"/>
            </w:tcBorders>
          </w:tcPr>
          <w:p w:rsidR="00E138CA" w:rsidRPr="00BF6A07" w:rsidRDefault="00E138CA" w:rsidP="00B91752">
            <w:pPr>
              <w:pStyle w:val="002"/>
            </w:pPr>
            <w:r w:rsidRPr="00BF6A07">
              <w:t>1</w:t>
            </w:r>
          </w:p>
        </w:tc>
        <w:tc>
          <w:tcPr>
            <w:tcW w:w="891" w:type="pct"/>
            <w:tcBorders>
              <w:top w:val="single" w:sz="4" w:space="0" w:color="auto"/>
              <w:bottom w:val="single" w:sz="4" w:space="0" w:color="auto"/>
              <w:right w:val="single" w:sz="4" w:space="0" w:color="auto"/>
            </w:tcBorders>
          </w:tcPr>
          <w:p w:rsidR="00E138CA" w:rsidRPr="00BF6A07" w:rsidRDefault="00E138CA" w:rsidP="00B91752">
            <w:pPr>
              <w:pStyle w:val="002"/>
            </w:pPr>
            <w:r w:rsidRPr="00BF6A07">
              <w:t>2</w:t>
            </w:r>
          </w:p>
        </w:tc>
        <w:tc>
          <w:tcPr>
            <w:tcW w:w="128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3</w:t>
            </w:r>
          </w:p>
        </w:tc>
        <w:tc>
          <w:tcPr>
            <w:tcW w:w="14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4</w:t>
            </w:r>
          </w:p>
        </w:tc>
        <w:tc>
          <w:tcPr>
            <w:tcW w:w="1005" w:type="pct"/>
            <w:tcBorders>
              <w:top w:val="single" w:sz="4" w:space="0" w:color="auto"/>
              <w:left w:val="single" w:sz="4" w:space="0" w:color="auto"/>
              <w:bottom w:val="single" w:sz="4" w:space="0" w:color="auto"/>
            </w:tcBorders>
          </w:tcPr>
          <w:p w:rsidR="00E138CA" w:rsidRPr="00BF6A07" w:rsidRDefault="00E138CA" w:rsidP="00B91752">
            <w:pPr>
              <w:pStyle w:val="002"/>
            </w:pPr>
            <w:r w:rsidRPr="00BF6A07">
              <w:t>5</w:t>
            </w:r>
          </w:p>
        </w:tc>
      </w:tr>
      <w:tr w:rsidR="00E138CA" w:rsidRPr="00696F69" w:rsidTr="00B91752">
        <w:tc>
          <w:tcPr>
            <w:tcW w:w="353" w:type="pct"/>
            <w:tcBorders>
              <w:top w:val="single" w:sz="4" w:space="0" w:color="auto"/>
              <w:bottom w:val="single" w:sz="4" w:space="0" w:color="auto"/>
              <w:right w:val="single" w:sz="4" w:space="0" w:color="auto"/>
            </w:tcBorders>
          </w:tcPr>
          <w:p w:rsidR="00E138CA" w:rsidRPr="00BF6A07" w:rsidRDefault="00E138CA" w:rsidP="00B91752">
            <w:pPr>
              <w:pStyle w:val="002"/>
            </w:pPr>
            <w:r w:rsidRPr="00BF6A07">
              <w:t>1</w:t>
            </w:r>
          </w:p>
        </w:tc>
        <w:tc>
          <w:tcPr>
            <w:tcW w:w="891" w:type="pct"/>
            <w:tcBorders>
              <w:top w:val="single" w:sz="4" w:space="0" w:color="auto"/>
              <w:bottom w:val="single" w:sz="4" w:space="0" w:color="auto"/>
              <w:right w:val="single" w:sz="4" w:space="0" w:color="auto"/>
            </w:tcBorders>
          </w:tcPr>
          <w:p w:rsidR="00E138CA" w:rsidRPr="00BF6A07" w:rsidRDefault="00E138CA" w:rsidP="00B91752">
            <w:pPr>
              <w:pStyle w:val="002"/>
              <w:jc w:val="left"/>
            </w:pPr>
            <w:r w:rsidRPr="00BF6A07">
              <w:t>Допустимая</w:t>
            </w:r>
          </w:p>
        </w:tc>
        <w:tc>
          <w:tcPr>
            <w:tcW w:w="128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Содержание химических веществ в почве превышает фоновое, но не выше ПДК</w:t>
            </w:r>
          </w:p>
        </w:tc>
        <w:tc>
          <w:tcPr>
            <w:tcW w:w="14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Использование под любые культуры</w:t>
            </w:r>
          </w:p>
        </w:tc>
        <w:tc>
          <w:tcPr>
            <w:tcW w:w="1005" w:type="pct"/>
            <w:tcBorders>
              <w:top w:val="single" w:sz="4" w:space="0" w:color="auto"/>
              <w:left w:val="single" w:sz="4" w:space="0" w:color="auto"/>
              <w:bottom w:val="single" w:sz="4" w:space="0" w:color="auto"/>
            </w:tcBorders>
          </w:tcPr>
          <w:p w:rsidR="00E138CA" w:rsidRPr="00BF6A07" w:rsidRDefault="00E138CA" w:rsidP="00B91752">
            <w:pPr>
              <w:pStyle w:val="002"/>
            </w:pPr>
            <w:r w:rsidRPr="00BF6A07">
              <w:t>Снижение уровня воздействия источников загрязнения почвы. Осуществление мероприятий по снижению доступности токсикантов для растений (известкование, внесение органических удобрений и другое)</w:t>
            </w:r>
          </w:p>
        </w:tc>
      </w:tr>
      <w:tr w:rsidR="00E138CA" w:rsidRPr="00696F69" w:rsidTr="00B91752">
        <w:tc>
          <w:tcPr>
            <w:tcW w:w="353" w:type="pct"/>
            <w:tcBorders>
              <w:top w:val="single" w:sz="4" w:space="0" w:color="auto"/>
              <w:bottom w:val="single" w:sz="4" w:space="0" w:color="auto"/>
              <w:right w:val="single" w:sz="4" w:space="0" w:color="auto"/>
            </w:tcBorders>
          </w:tcPr>
          <w:p w:rsidR="00E138CA" w:rsidRPr="00BF6A07" w:rsidRDefault="00E138CA" w:rsidP="00B91752">
            <w:pPr>
              <w:pStyle w:val="002"/>
            </w:pPr>
            <w:r w:rsidRPr="00BF6A07">
              <w:t>2</w:t>
            </w:r>
          </w:p>
        </w:tc>
        <w:tc>
          <w:tcPr>
            <w:tcW w:w="891" w:type="pct"/>
            <w:tcBorders>
              <w:top w:val="single" w:sz="4" w:space="0" w:color="auto"/>
              <w:bottom w:val="single" w:sz="4" w:space="0" w:color="auto"/>
              <w:right w:val="single" w:sz="4" w:space="0" w:color="auto"/>
            </w:tcBorders>
          </w:tcPr>
          <w:p w:rsidR="00E138CA" w:rsidRPr="00BF6A07" w:rsidRDefault="00E138CA" w:rsidP="00B91752">
            <w:pPr>
              <w:pStyle w:val="002"/>
              <w:jc w:val="left"/>
            </w:pPr>
            <w:r w:rsidRPr="00BF6A07">
              <w:t>Умеренно опасная</w:t>
            </w:r>
          </w:p>
        </w:tc>
        <w:tc>
          <w:tcPr>
            <w:tcW w:w="128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Содержание химических веществ в почве превышает их ПДК при лимитирующем общесанитарном, миграционном водном и миграционном воздушном показателях вредности, но ниже допустимого уровня по транслокационному показателю</w:t>
            </w:r>
          </w:p>
        </w:tc>
        <w:tc>
          <w:tcPr>
            <w:tcW w:w="14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Использование под любые культуры при условии контроля качества сельскохозяйственных растений</w:t>
            </w:r>
          </w:p>
        </w:tc>
        <w:tc>
          <w:tcPr>
            <w:tcW w:w="1005" w:type="pct"/>
            <w:tcBorders>
              <w:top w:val="single" w:sz="4" w:space="0" w:color="auto"/>
              <w:left w:val="single" w:sz="4" w:space="0" w:color="auto"/>
              <w:bottom w:val="single" w:sz="4" w:space="0" w:color="auto"/>
            </w:tcBorders>
          </w:tcPr>
          <w:p w:rsidR="00E138CA" w:rsidRPr="00BF6A07" w:rsidRDefault="00E138CA" w:rsidP="00B91752">
            <w:pPr>
              <w:pStyle w:val="002"/>
            </w:pPr>
            <w:r w:rsidRPr="00BF6A07">
              <w:t>Мероприятия, аналогичные категории 1. При наличии веществ с лимитирующим миграционным водным или миграционным воздушным показателями проводится контроль за содержанием этих веществ в зоне дыхания сельскохозяйственных рабочих и в воде местных водоисточников</w:t>
            </w:r>
          </w:p>
        </w:tc>
      </w:tr>
      <w:tr w:rsidR="00E138CA" w:rsidRPr="00696F69" w:rsidTr="00B91752">
        <w:tc>
          <w:tcPr>
            <w:tcW w:w="353" w:type="pct"/>
            <w:tcBorders>
              <w:top w:val="single" w:sz="4" w:space="0" w:color="auto"/>
              <w:bottom w:val="single" w:sz="4" w:space="0" w:color="auto"/>
              <w:right w:val="single" w:sz="4" w:space="0" w:color="auto"/>
            </w:tcBorders>
          </w:tcPr>
          <w:p w:rsidR="00E138CA" w:rsidRPr="00BF6A07" w:rsidRDefault="00E138CA" w:rsidP="00B91752">
            <w:pPr>
              <w:pStyle w:val="002"/>
            </w:pPr>
            <w:r w:rsidRPr="00BF6A07">
              <w:t>3</w:t>
            </w:r>
          </w:p>
        </w:tc>
        <w:tc>
          <w:tcPr>
            <w:tcW w:w="891" w:type="pct"/>
            <w:tcBorders>
              <w:top w:val="single" w:sz="4" w:space="0" w:color="auto"/>
              <w:bottom w:val="single" w:sz="4" w:space="0" w:color="auto"/>
              <w:right w:val="single" w:sz="4" w:space="0" w:color="auto"/>
            </w:tcBorders>
          </w:tcPr>
          <w:p w:rsidR="00E138CA" w:rsidRPr="00BF6A07" w:rsidRDefault="00E138CA" w:rsidP="00B91752">
            <w:pPr>
              <w:pStyle w:val="002"/>
              <w:jc w:val="left"/>
            </w:pPr>
            <w:r w:rsidRPr="00BF6A07">
              <w:t xml:space="preserve"> Опасная</w:t>
            </w:r>
          </w:p>
        </w:tc>
        <w:tc>
          <w:tcPr>
            <w:tcW w:w="128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Содержание химических веществ в почве превышает их ПДК при лимитирующем транслокационном показателе вредности</w:t>
            </w:r>
          </w:p>
        </w:tc>
        <w:tc>
          <w:tcPr>
            <w:tcW w:w="14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Использование под технические культуры, использование под сельскохозяйственные культуры ограничено с учетом растений концентраторов</w:t>
            </w:r>
          </w:p>
        </w:tc>
        <w:tc>
          <w:tcPr>
            <w:tcW w:w="1005" w:type="pct"/>
            <w:tcBorders>
              <w:top w:val="single" w:sz="4" w:space="0" w:color="auto"/>
              <w:left w:val="single" w:sz="4" w:space="0" w:color="auto"/>
              <w:bottom w:val="single" w:sz="4" w:space="0" w:color="auto"/>
            </w:tcBorders>
          </w:tcPr>
          <w:p w:rsidR="00E138CA" w:rsidRPr="00BF6A07" w:rsidRDefault="00E138CA" w:rsidP="00B91752">
            <w:pPr>
              <w:pStyle w:val="002"/>
            </w:pPr>
            <w:r w:rsidRPr="00BF6A07">
              <w:t>Кроме мероприятий, указанных для категории 1.</w:t>
            </w:r>
          </w:p>
          <w:p w:rsidR="00E138CA" w:rsidRPr="00BF6A07" w:rsidRDefault="00E138CA" w:rsidP="00B91752">
            <w:pPr>
              <w:pStyle w:val="002"/>
            </w:pPr>
            <w:r w:rsidRPr="00BF6A07">
              <w:t>Обязательный контроль за содержанием токсикантов в растениях – продуктах питания и кормах.</w:t>
            </w:r>
          </w:p>
          <w:p w:rsidR="00E138CA" w:rsidRPr="00BF6A07" w:rsidRDefault="00E138CA" w:rsidP="00B91752">
            <w:pPr>
              <w:pStyle w:val="002"/>
            </w:pPr>
            <w:r w:rsidRPr="00BF6A07">
              <w:t>2. При необходимости выращивания растений – продуктов питания рекомендуется их перемешивание с продуктами, выращенными на чистой почве 3. Ограничение использования зеленой массы на корм скоту с учетом растений – концентраторов</w:t>
            </w:r>
          </w:p>
        </w:tc>
      </w:tr>
      <w:tr w:rsidR="00E138CA" w:rsidRPr="00696F69" w:rsidTr="00B91752">
        <w:tc>
          <w:tcPr>
            <w:tcW w:w="353" w:type="pct"/>
            <w:tcBorders>
              <w:top w:val="single" w:sz="4" w:space="0" w:color="auto"/>
              <w:bottom w:val="single" w:sz="4" w:space="0" w:color="auto"/>
              <w:right w:val="single" w:sz="4" w:space="0" w:color="auto"/>
            </w:tcBorders>
          </w:tcPr>
          <w:p w:rsidR="00E138CA" w:rsidRPr="00BF6A07" w:rsidRDefault="00E138CA" w:rsidP="00B91752">
            <w:pPr>
              <w:pStyle w:val="002"/>
            </w:pPr>
            <w:r w:rsidRPr="00BF6A07">
              <w:t>4</w:t>
            </w:r>
          </w:p>
        </w:tc>
        <w:tc>
          <w:tcPr>
            <w:tcW w:w="891" w:type="pct"/>
            <w:tcBorders>
              <w:top w:val="single" w:sz="4" w:space="0" w:color="auto"/>
              <w:bottom w:val="single" w:sz="4" w:space="0" w:color="auto"/>
              <w:right w:val="single" w:sz="4" w:space="0" w:color="auto"/>
            </w:tcBorders>
          </w:tcPr>
          <w:p w:rsidR="00E138CA" w:rsidRPr="00BF6A07" w:rsidRDefault="00E138CA" w:rsidP="00B91752">
            <w:pPr>
              <w:pStyle w:val="002"/>
              <w:jc w:val="left"/>
            </w:pPr>
            <w:r w:rsidRPr="00BF6A07">
              <w:t>Чрезвычайно опасная</w:t>
            </w:r>
          </w:p>
        </w:tc>
        <w:tc>
          <w:tcPr>
            <w:tcW w:w="1281"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Содержание химических веществ превышает ПДК в почве по всем показателям вредности</w:t>
            </w:r>
          </w:p>
        </w:tc>
        <w:tc>
          <w:tcPr>
            <w:tcW w:w="1470"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pPr>
            <w:r w:rsidRPr="00BF6A07">
              <w:t>Использование под технические культуры или исключение из сельскохозяйственного использования. Лесозащитные полосы</w:t>
            </w:r>
          </w:p>
        </w:tc>
        <w:tc>
          <w:tcPr>
            <w:tcW w:w="1005" w:type="pct"/>
            <w:tcBorders>
              <w:top w:val="single" w:sz="4" w:space="0" w:color="auto"/>
              <w:left w:val="single" w:sz="4" w:space="0" w:color="auto"/>
              <w:bottom w:val="single" w:sz="4" w:space="0" w:color="auto"/>
            </w:tcBorders>
          </w:tcPr>
          <w:p w:rsidR="00E138CA" w:rsidRPr="00BF6A07" w:rsidRDefault="00E138CA" w:rsidP="00B91752">
            <w:pPr>
              <w:pStyle w:val="002"/>
            </w:pPr>
            <w:r w:rsidRPr="00BF6A07">
              <w:t>Мероприятия по снижению уровня загрязнения и связыванию токсикантов в почве. Контроль за содержанием токсикантов в зоне дыхания с/х рабочих и в воде местных водоисточников</w:t>
            </w:r>
          </w:p>
        </w:tc>
      </w:tr>
    </w:tbl>
    <w:p w:rsidR="00E138CA" w:rsidRPr="00696F69" w:rsidRDefault="00E138CA" w:rsidP="00DB460E">
      <w:pPr>
        <w:pStyle w:val="001"/>
      </w:pPr>
    </w:p>
    <w:p w:rsidR="00E138CA" w:rsidRPr="00696F69" w:rsidRDefault="00E138CA" w:rsidP="00DB460E">
      <w:pPr>
        <w:pStyle w:val="001"/>
      </w:pPr>
      <w:r w:rsidRPr="00696F69">
        <w:t>8.5.7. Почвы, где годовая эффективная доза радиации не превышает 1 мЗв, считаются не загрязненными по радиоактивному фактору.</w:t>
      </w:r>
    </w:p>
    <w:p w:rsidR="00E138CA" w:rsidRPr="00696F69" w:rsidRDefault="00E138CA" w:rsidP="00DB460E">
      <w:pPr>
        <w:pStyle w:val="001"/>
      </w:pPr>
      <w:r w:rsidRPr="00696F69">
        <w:t>При обнаружении локальных источников радиоактивного загрязнения с уровнем радиационного воздействия на население:</w:t>
      </w:r>
    </w:p>
    <w:p w:rsidR="00E138CA" w:rsidRPr="00696F69" w:rsidRDefault="00E138CA" w:rsidP="00DB460E">
      <w:pPr>
        <w:pStyle w:val="001"/>
      </w:pPr>
      <w:r w:rsidRPr="00696F69">
        <w:t>от 0,01 до 0,3 мЗв/год – необходимо провести исследование источника с</w:t>
      </w:r>
      <w:r>
        <w:t xml:space="preserve"> </w:t>
      </w:r>
      <w:r w:rsidRPr="00696F69">
        <w:t>целью оценки величины годовой эффективной дозы и определения величины дозы, ожидаемой за 70 лет;</w:t>
      </w:r>
    </w:p>
    <w:p w:rsidR="00E138CA" w:rsidRPr="00696F69" w:rsidRDefault="00E138CA" w:rsidP="00DB460E">
      <w:pPr>
        <w:pStyle w:val="001"/>
      </w:pPr>
      <w:r w:rsidRPr="00696F69">
        <w:t>более 0,3 мЗв в/год – необходимо проведение защитных мероприятий с</w:t>
      </w:r>
      <w:r>
        <w:t xml:space="preserve"> </w:t>
      </w:r>
      <w:r w:rsidRPr="00696F69">
        <w:t>целью ограничения облучения населения. Масштабы и характер мероприятий определяются с учетом интенсивности радиационного воздействия на население по величине ожидаемой коллективной эффективной дозы за 70 лет.</w:t>
      </w:r>
    </w:p>
    <w:p w:rsidR="00E138CA" w:rsidRPr="00696F69" w:rsidRDefault="00E138CA" w:rsidP="00DB460E">
      <w:pPr>
        <w:pStyle w:val="001"/>
      </w:pPr>
      <w:r w:rsidRPr="00696F69">
        <w:t>8.5.8. Правила использования земель, подвергшихся радиоактивному и (или) химическому загрязнению (далее «загрязненные земли»), проведения на них мелиоративных, культуртехнических работ и других реабилитационных мероприятий, установления охранных зон, сохранения находящихся на этих землях жилых домов, объектов производственного назначения, объектов социального и культурно-бытового обслуживания населения, в том числе находящихся на стадии строительства, определяются Правительством Российской Федерации.</w:t>
      </w:r>
    </w:p>
    <w:p w:rsidR="00E138CA" w:rsidRPr="00696F69" w:rsidRDefault="00E138CA" w:rsidP="00DB460E">
      <w:pPr>
        <w:pStyle w:val="001"/>
      </w:pPr>
      <w:r w:rsidRPr="00696F69">
        <w:t>8.5.9. Мероприятия по защите почв разрабатываются в каждом конкретном случае, учитывающем категорию их загрязнения, и должны предусматривать:</w:t>
      </w:r>
    </w:p>
    <w:p w:rsidR="00E138CA" w:rsidRPr="00696F69" w:rsidRDefault="00E138CA" w:rsidP="00DB460E">
      <w:pPr>
        <w:pStyle w:val="001"/>
      </w:pPr>
      <w:r w:rsidRPr="00696F69">
        <w:t>рекультивацию и мелиорацию почв, восстановление плодородия;</w:t>
      </w:r>
    </w:p>
    <w:p w:rsidR="00E138CA" w:rsidRPr="00696F69" w:rsidRDefault="00E138CA" w:rsidP="00DB460E">
      <w:pPr>
        <w:pStyle w:val="001"/>
      </w:pPr>
      <w:r w:rsidRPr="00696F69">
        <w:t>введение специальных режимов использования;</w:t>
      </w:r>
    </w:p>
    <w:p w:rsidR="00E138CA" w:rsidRPr="00696F69" w:rsidRDefault="00E138CA" w:rsidP="00DB460E">
      <w:pPr>
        <w:pStyle w:val="001"/>
      </w:pPr>
      <w:r w:rsidRPr="00696F69">
        <w:t>изменение целевого назначения.</w:t>
      </w:r>
    </w:p>
    <w:p w:rsidR="00E138CA" w:rsidRPr="00696F69" w:rsidRDefault="00E138CA" w:rsidP="00DB460E">
      <w:pPr>
        <w:pStyle w:val="001"/>
      </w:pPr>
      <w:r w:rsidRPr="00696F69">
        <w:t>Кроме того, в жилых зонах, включая территории повышенного риска, в зоне влияния транспорта, захороненных промышленных отходов (почва территорий, прилегающих к полигонам), в местах складирования промышленных и бытовых отходов, на территории сельскохозяйственных угодий, санитарно-защитных зон должен осуществляться мониторинг состояния почвы. Объем исследований и перечень изучаемых показателей при мониторинге определяется в каждом конкретном случае с учетом целей и задач по согласованию с органами государственного санитарно-эпидемиологического надзора.</w:t>
      </w:r>
    </w:p>
    <w:p w:rsidR="00E138CA" w:rsidRPr="00696F69" w:rsidRDefault="00E138CA" w:rsidP="00DB460E">
      <w:pPr>
        <w:pStyle w:val="001"/>
      </w:pPr>
      <w:r w:rsidRPr="00696F69">
        <w:t>8.5.10. Допускается консервация земель с изъятием их из оборота в целях предотвращения деградации земель, восстановления плодородия почв и загрязненных территорий.</w:t>
      </w:r>
    </w:p>
    <w:p w:rsidR="00E138CA" w:rsidRPr="00696F69" w:rsidRDefault="00E138CA" w:rsidP="00DB460E">
      <w:pPr>
        <w:pStyle w:val="001"/>
      </w:pPr>
      <w:r w:rsidRPr="00696F69">
        <w:t>Земли, которые подверглись радиоактивному и химическому загрязнению и на которых не обеспечивается производство продукции, соответствующей установленным законодательством требованиям, подлежат ограничению в использовании, исключению из категории земель сельскохозяйственного назначения и могут переводиться в земли запаса для их консервации. На таких землях запрещаются производство и реализация сельскохозяйственной продукции.</w:t>
      </w:r>
    </w:p>
    <w:p w:rsidR="00E138CA" w:rsidRPr="00696F69" w:rsidRDefault="00E138CA" w:rsidP="00DB460E">
      <w:pPr>
        <w:pStyle w:val="001"/>
      </w:pPr>
      <w:r w:rsidRPr="00696F69">
        <w:t>Порядок консервации земель с изъятием их из оборота устанавливается Правительством Российской Федерации.</w:t>
      </w:r>
    </w:p>
    <w:p w:rsidR="00E138CA" w:rsidRPr="00696F69" w:rsidRDefault="00E138CA" w:rsidP="00DB460E">
      <w:pPr>
        <w:pStyle w:val="001"/>
      </w:pPr>
      <w:r w:rsidRPr="00696F69">
        <w:t>8.5.11. При санитарно-эпидемиологической оценке состояния почвы выявляются потенциальные источники их загрязнения, устанавливаются границы территории обследования по площади и глубине, определяется схема отбора проб почв. Исследование почв проводится на стадии предпроектной документации, на стадии выбора земельного участка и разработки проектной документации, на стадии выполнения строительных работ, после завершения строительства.</w:t>
      </w:r>
    </w:p>
    <w:p w:rsidR="00E138CA" w:rsidRPr="00696F69" w:rsidRDefault="00E138CA" w:rsidP="00DB460E">
      <w:pPr>
        <w:pStyle w:val="001"/>
      </w:pPr>
      <w:bookmarkStart w:id="68" w:name="_Toc470085148"/>
      <w:r w:rsidRPr="00696F69">
        <w:t>8.6. Радиационная безопасность населения и окружающей природной среды</w:t>
      </w:r>
      <w:bookmarkEnd w:id="68"/>
    </w:p>
    <w:p w:rsidR="00E138CA" w:rsidRPr="00696F69" w:rsidRDefault="00E138CA" w:rsidP="00DB460E">
      <w:pPr>
        <w:pStyle w:val="001"/>
      </w:pPr>
      <w:r w:rsidRPr="00696F69">
        <w:t xml:space="preserve">8.6.1. Радиационная безопасность населения и окружающей природной среды считается обеспеченной, если соблюдаются основные принципы радиационной безопасности и требования радиационной защиты, установленные </w:t>
      </w:r>
      <w:hyperlink r:id="rId40" w:history="1">
        <w:r w:rsidRPr="00696F69">
          <w:t>Федеральным законом</w:t>
        </w:r>
      </w:hyperlink>
      <w:r w:rsidRPr="00696F69">
        <w:t xml:space="preserve"> от 09.01.1996 </w:t>
      </w:r>
      <w:r>
        <w:t>№</w:t>
      </w:r>
      <w:r w:rsidRPr="00696F69">
        <w:t xml:space="preserve"> 3–ФЗ, </w:t>
      </w:r>
      <w:hyperlink r:id="rId41" w:history="1">
        <w:r w:rsidRPr="00696F69">
          <w:t>СанПиН 2.6.1.2523–09</w:t>
        </w:r>
      </w:hyperlink>
      <w:r w:rsidRPr="00696F69">
        <w:t xml:space="preserve"> (НРБ 99/2009) и </w:t>
      </w:r>
      <w:hyperlink r:id="rId42" w:history="1">
        <w:r w:rsidRPr="00696F69">
          <w:t>СП 2.6.1.2612–10</w:t>
        </w:r>
      </w:hyperlink>
      <w:r w:rsidRPr="00696F69">
        <w:t>.</w:t>
      </w:r>
    </w:p>
    <w:p w:rsidR="00E138CA" w:rsidRPr="00696F69" w:rsidRDefault="00E138CA" w:rsidP="00DB460E">
      <w:pPr>
        <w:pStyle w:val="001"/>
      </w:pPr>
      <w:r w:rsidRPr="00696F69">
        <w:t>Радиационная безопасность населения обеспечивается:</w:t>
      </w:r>
    </w:p>
    <w:p w:rsidR="00E138CA" w:rsidRPr="00696F69" w:rsidRDefault="00E138CA" w:rsidP="00DB460E">
      <w:pPr>
        <w:pStyle w:val="001"/>
      </w:pPr>
      <w:r w:rsidRPr="00696F69">
        <w:t>созданием условий жизнедеятельности людей, отвечающих требованиям</w:t>
      </w:r>
      <w:r>
        <w:t xml:space="preserve"> </w:t>
      </w:r>
      <w:hyperlink r:id="rId43" w:history="1">
        <w:r w:rsidRPr="00696F69">
          <w:t>СП 2.6.1.1292–03</w:t>
        </w:r>
      </w:hyperlink>
      <w:r w:rsidRPr="00696F69">
        <w:t xml:space="preserve"> и </w:t>
      </w:r>
      <w:hyperlink r:id="rId44" w:history="1">
        <w:r w:rsidRPr="00696F69">
          <w:t>СП 2.6.6.1168–02</w:t>
        </w:r>
      </w:hyperlink>
      <w:r w:rsidRPr="00696F69">
        <w:t xml:space="preserve"> (СПОРО 2002);</w:t>
      </w:r>
    </w:p>
    <w:p w:rsidR="00E138CA" w:rsidRPr="00696F69" w:rsidRDefault="00E138CA" w:rsidP="00DB460E">
      <w:pPr>
        <w:pStyle w:val="001"/>
      </w:pPr>
      <w:r w:rsidRPr="00696F69">
        <w:t>установлением квот на облучение от разных источников излучения;</w:t>
      </w:r>
    </w:p>
    <w:p w:rsidR="00E138CA" w:rsidRPr="00696F69" w:rsidRDefault="00E138CA" w:rsidP="00DB460E">
      <w:pPr>
        <w:pStyle w:val="001"/>
      </w:pPr>
      <w:r w:rsidRPr="00696F69">
        <w:t>организацией радиационного контроля;</w:t>
      </w:r>
    </w:p>
    <w:p w:rsidR="00E138CA" w:rsidRPr="00696F69" w:rsidRDefault="00E138CA" w:rsidP="00DB460E">
      <w:pPr>
        <w:pStyle w:val="001"/>
      </w:pPr>
      <w:r w:rsidRPr="00696F69">
        <w:t>эффективностью планирования и проведения мероприятий по</w:t>
      </w:r>
      <w:r>
        <w:t xml:space="preserve"> </w:t>
      </w:r>
      <w:r w:rsidRPr="00696F69">
        <w:t>радиационной защите населения, а также объектов окружающей среды – воздуха, почвы, растительности и др. в нормальных условиях и в случае радиационной аварии;</w:t>
      </w:r>
    </w:p>
    <w:p w:rsidR="00E138CA" w:rsidRPr="00696F69" w:rsidRDefault="00E138CA" w:rsidP="00DB460E">
      <w:pPr>
        <w:pStyle w:val="001"/>
      </w:pPr>
      <w:r w:rsidRPr="00696F69">
        <w:t>организацией системы информации о радиационной обстановке.</w:t>
      </w:r>
    </w:p>
    <w:p w:rsidR="00E138CA" w:rsidRPr="00696F69" w:rsidRDefault="00E138CA" w:rsidP="00DB460E">
      <w:pPr>
        <w:pStyle w:val="001"/>
      </w:pPr>
      <w:r w:rsidRPr="00696F69">
        <w:t xml:space="preserve">8.6.2. Перед отводом территорий под жилое строительство необходимо проводить оценку радиационной обстановки в соответствии с требованиями </w:t>
      </w:r>
      <w:hyperlink r:id="rId45" w:history="1">
        <w:r w:rsidRPr="00696F69">
          <w:t>СП 2.6.1.758–99</w:t>
        </w:r>
      </w:hyperlink>
      <w:r w:rsidRPr="00696F69">
        <w:t xml:space="preserve"> (НРБ–99) и </w:t>
      </w:r>
      <w:hyperlink r:id="rId46" w:history="1">
        <w:r w:rsidRPr="00696F69">
          <w:t>СП 2.6.1.799–99</w:t>
        </w:r>
      </w:hyperlink>
      <w:r w:rsidRPr="00696F69">
        <w:t xml:space="preserve"> (ОСПОРБ–99).</w:t>
      </w:r>
    </w:p>
    <w:p w:rsidR="00E138CA" w:rsidRPr="00696F69" w:rsidRDefault="00E138CA" w:rsidP="00DB460E">
      <w:pPr>
        <w:pStyle w:val="001"/>
      </w:pPr>
      <w:r w:rsidRPr="00696F69">
        <w:t>Участки застройки квалифицируются как радиационно–безопасные и их можно использовать под строительство жилых зданий и зданий социально–бытового назначения при совместном выполнении условий:</w:t>
      </w:r>
    </w:p>
    <w:p w:rsidR="00E138CA" w:rsidRPr="00696F69" w:rsidRDefault="00E138CA" w:rsidP="00DB460E">
      <w:pPr>
        <w:pStyle w:val="001"/>
      </w:pPr>
      <w:r w:rsidRPr="00696F69">
        <w:t>отсутствие радиационных аномалий обследованием участка поисковыми</w:t>
      </w:r>
      <w:r>
        <w:t xml:space="preserve"> </w:t>
      </w:r>
      <w:r w:rsidRPr="00696F69">
        <w:t>радиометрами;</w:t>
      </w:r>
    </w:p>
    <w:p w:rsidR="00E138CA" w:rsidRPr="00696F69" w:rsidRDefault="00E138CA" w:rsidP="00DB460E">
      <w:pPr>
        <w:pStyle w:val="001"/>
      </w:pPr>
      <w:r w:rsidRPr="00696F69">
        <w:t>частные значения мощности эквивалентной дозы (МЭД) гамма-излучения</w:t>
      </w:r>
      <w:r>
        <w:t xml:space="preserve"> </w:t>
      </w:r>
      <w:r w:rsidRPr="00696F69">
        <w:t>на участке не превышают 0,3 мкЗв/ч, МЭД гамма–излучения на участке не более 0,2 мкЗв/ч и плотность потока радона с поверхности грунта не более 80 мБк/кв. мс.</w:t>
      </w:r>
    </w:p>
    <w:p w:rsidR="00E138CA" w:rsidRPr="00696F69" w:rsidRDefault="00E138CA" w:rsidP="00DB460E">
      <w:pPr>
        <w:pStyle w:val="001"/>
      </w:pPr>
      <w:r w:rsidRPr="00696F69">
        <w:t>Участки застройки под промышленные объекты квалифицируются как радиационно-безопасные при совместном выполнении условий:</w:t>
      </w:r>
    </w:p>
    <w:p w:rsidR="00E138CA" w:rsidRPr="00696F69" w:rsidRDefault="00E138CA" w:rsidP="00DB460E">
      <w:pPr>
        <w:pStyle w:val="001"/>
      </w:pPr>
      <w:r w:rsidRPr="00696F69">
        <w:t>отсутствие радиационных аномалий обследованием участка поисковыми</w:t>
      </w:r>
      <w:r>
        <w:t xml:space="preserve"> </w:t>
      </w:r>
      <w:r w:rsidRPr="00696F69">
        <w:t>радиометрами;</w:t>
      </w:r>
    </w:p>
    <w:p w:rsidR="00E138CA" w:rsidRPr="00696F69" w:rsidRDefault="00E138CA" w:rsidP="00DB460E">
      <w:pPr>
        <w:pStyle w:val="001"/>
      </w:pPr>
      <w:r w:rsidRPr="00696F69">
        <w:t>частные значения МЭД гамма–излучения на участке в контрольных</w:t>
      </w:r>
      <w:r>
        <w:t xml:space="preserve"> </w:t>
      </w:r>
      <w:r w:rsidRPr="00696F69">
        <w:t>точках не превышают 0,3 мкЗв/ч и плотность потока радона с поверхности грунта не более 250 мБк/кв. мс.</w:t>
      </w:r>
    </w:p>
    <w:p w:rsidR="00E138CA" w:rsidRPr="00696F69" w:rsidRDefault="00E138CA" w:rsidP="00DB460E">
      <w:pPr>
        <w:pStyle w:val="001"/>
      </w:pPr>
      <w:r w:rsidRPr="00696F69">
        <w:t xml:space="preserve">8.6.3. В случае возникновения радиационной аварии должны быть приняты практические меры для восстановления контроля над источником излучения и сведения к минимуму доз облучения, количества облученных лиц, радиоактивного загрязнения окружающей среды, экономических и социальных потерь, вызванных радиоактивным загрязнением в соответствии с требованиями </w:t>
      </w:r>
      <w:hyperlink r:id="rId47" w:history="1">
        <w:r w:rsidRPr="00696F69">
          <w:t>СП 2.6.1.758–99</w:t>
        </w:r>
      </w:hyperlink>
      <w:r w:rsidRPr="00696F69">
        <w:t xml:space="preserve"> (НРБ–99).</w:t>
      </w:r>
    </w:p>
    <w:p w:rsidR="00E138CA" w:rsidRPr="00696F69" w:rsidRDefault="00E138CA" w:rsidP="00DB460E">
      <w:pPr>
        <w:pStyle w:val="001"/>
      </w:pPr>
      <w:bookmarkStart w:id="69" w:name="_Toc470085149"/>
      <w:r w:rsidRPr="00696F69">
        <w:t>8.7. Защита населения и территории от воздействия чрезвычайных ситуаций природного и техногенного характера</w:t>
      </w:r>
      <w:bookmarkEnd w:id="69"/>
      <w:r>
        <w:t>.</w:t>
      </w:r>
    </w:p>
    <w:p w:rsidR="00E138CA" w:rsidRPr="00696F69" w:rsidRDefault="00E138CA" w:rsidP="00DB460E">
      <w:pPr>
        <w:pStyle w:val="001"/>
      </w:pPr>
      <w:r w:rsidRPr="00696F69">
        <w:t xml:space="preserve">8.7.1. Подготовку генерального плана городского округа, а также развитие застроенных территории в границах элемента планировочной структуры или его части (частей), в границах смежных элементов планировочной структуры или их частей с учетом реконструкции объектов инженерной, социальной и коммунально-бытовой инфраструктур, предназначенных для обеспечения застроенной территории, следует осуществлять в соответствии с требованиями СП 165.1325800.2014, </w:t>
      </w:r>
      <w:hyperlink r:id="rId48" w:history="1">
        <w:r w:rsidRPr="00696F69">
          <w:t>СП 11–112–2001</w:t>
        </w:r>
      </w:hyperlink>
      <w:r w:rsidRPr="00696F69">
        <w:t xml:space="preserve">, СП 88.13330.2011, </w:t>
      </w:r>
      <w:hyperlink r:id="rId49" w:history="1">
        <w:r w:rsidRPr="00696F69">
          <w:t>СНиП 2.01.53-84</w:t>
        </w:r>
      </w:hyperlink>
      <w:r w:rsidRPr="00696F69">
        <w:t xml:space="preserve">, </w:t>
      </w:r>
      <w:hyperlink r:id="rId50" w:history="1">
        <w:r w:rsidRPr="00696F69">
          <w:t>приказа</w:t>
        </w:r>
      </w:hyperlink>
      <w:r w:rsidRPr="00696F69">
        <w:t xml:space="preserve"> от 25.07.2006 Министерства Российской Федерации по делам гражданской обороны, чрезвычайным ситуациям и ликвидации </w:t>
      </w:r>
      <w:r>
        <w:t>последствий стихийных бедствий №</w:t>
      </w:r>
      <w:r w:rsidRPr="00696F69">
        <w:t> 422, Министерства информационных технологи</w:t>
      </w:r>
      <w:r>
        <w:t>й и связи Российской Федерации №</w:t>
      </w:r>
      <w:r w:rsidRPr="00696F69">
        <w:t> 90 и Министерства культуры и массовых ком</w:t>
      </w:r>
      <w:r>
        <w:t>муникаций Российской Федерации №</w:t>
      </w:r>
      <w:r w:rsidRPr="00696F69">
        <w:t xml:space="preserve"> 376 в соответствии с </w:t>
      </w:r>
      <w:hyperlink r:id="rId51" w:history="1">
        <w:r w:rsidRPr="00696F69">
          <w:t>распоряжением</w:t>
        </w:r>
      </w:hyperlink>
      <w:r w:rsidRPr="00696F69">
        <w:t xml:space="preserve"> Правительства Росс</w:t>
      </w:r>
      <w:r>
        <w:t>ийской Федерации от 25.10.2003 №</w:t>
      </w:r>
      <w:r w:rsidRPr="00696F69">
        <w:t xml:space="preserve"> 1544-Р. </w:t>
      </w:r>
    </w:p>
    <w:p w:rsidR="00E138CA" w:rsidRPr="00696F69" w:rsidRDefault="00E138CA" w:rsidP="00DB460E">
      <w:pPr>
        <w:pStyle w:val="001"/>
      </w:pPr>
      <w:r w:rsidRPr="00696F69">
        <w:t xml:space="preserve">8.7.2. Подготовку генерального плана городского округа, а также развитие застроенных территории с учетом реконструкции объектов инженерной, социальной и коммунально-бытовой инфраструктур, предназначенных для обеспечения застроенной территории, следует осуществлять в соответствии с требованиями </w:t>
      </w:r>
      <w:hyperlink r:id="rId52" w:history="1">
        <w:r w:rsidRPr="00696F69">
          <w:t>Федерального закона</w:t>
        </w:r>
      </w:hyperlink>
      <w:r>
        <w:t xml:space="preserve"> от 22.06.2008 №</w:t>
      </w:r>
      <w:r w:rsidRPr="00696F69">
        <w:t xml:space="preserve"> 123-ФЗ «Технический регламент о требованиях пожарной безопасности» и </w:t>
      </w:r>
      <w:hyperlink r:id="rId53" w:history="1">
        <w:r w:rsidRPr="00696F69">
          <w:t>Перечня</w:t>
        </w:r>
      </w:hyperlink>
      <w:r w:rsidRPr="00696F69">
        <w:t xml:space="preserve"> национальных стандартов и сводов правил, в результате применения которых на добровольной основе обеспечивается соблюдение требований Федерально</w:t>
      </w:r>
      <w:r>
        <w:t>го закона от 22 июля 2008 года №</w:t>
      </w:r>
      <w:r w:rsidRPr="00696F69">
        <w:t xml:space="preserve"> 123-ФЗ «Технический регламент о требованиях пожарной безопасности», </w:t>
      </w:r>
      <w:hyperlink r:id="rId54" w:history="1">
        <w:r w:rsidRPr="00696F69">
          <w:t>Федерального закона</w:t>
        </w:r>
      </w:hyperlink>
      <w:r>
        <w:t xml:space="preserve"> от 30.12.2009 №</w:t>
      </w:r>
      <w:r w:rsidRPr="00696F69">
        <w:t> 384-ФЗ «Технический регламент о безопасности зданий и сооружений», СП 116.13330.2011, СП 112.13330.2011 и настоящих Нормативов.</w:t>
      </w:r>
    </w:p>
    <w:p w:rsidR="00E138CA" w:rsidRPr="00696F69" w:rsidRDefault="00E138CA" w:rsidP="00DB460E">
      <w:pPr>
        <w:pStyle w:val="001"/>
      </w:pPr>
      <w:r w:rsidRPr="00696F69">
        <w:t xml:space="preserve">8.7.3. При арсеналах, базах и складах центрального и окружного подчинения Вооруженных Сил Российской Федерации, других войск, воинских формирований и органов устанавливаются запретные зоны и запретные районы, включающие территорию, непосредственно примыкающую к территории военного склада. Порядок установления запретных зон и запретных районов, их размеры, а также основные требования и меры безопасности, которые должны в них соблюдаться, определены «Положение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утвержденным </w:t>
      </w:r>
      <w:hyperlink r:id="rId55" w:history="1">
        <w:r w:rsidRPr="00696F69">
          <w:t>Постановлением</w:t>
        </w:r>
      </w:hyperlink>
      <w:r w:rsidRPr="00696F69">
        <w:t xml:space="preserve"> Правительства Российск</w:t>
      </w:r>
      <w:r>
        <w:t>ой Федерации от 05 мая 2014 г. №</w:t>
      </w:r>
      <w:r w:rsidRPr="00696F69">
        <w:t xml:space="preserve"> 405. </w:t>
      </w:r>
    </w:p>
    <w:p w:rsidR="00E138CA" w:rsidRPr="00696F69" w:rsidRDefault="00E138CA" w:rsidP="00DB460E">
      <w:pPr>
        <w:pStyle w:val="001"/>
      </w:pPr>
      <w:bookmarkStart w:id="70" w:name="_Toc470085150"/>
      <w:r w:rsidRPr="00696F69">
        <w:t>8.8. Сооружения и мероприятия по защите на подрабатываемых территориях и просадочных грунтах</w:t>
      </w:r>
      <w:bookmarkEnd w:id="70"/>
      <w:r>
        <w:t>.</w:t>
      </w:r>
    </w:p>
    <w:p w:rsidR="00E138CA" w:rsidRPr="00696F69" w:rsidRDefault="00E138CA" w:rsidP="00DB460E">
      <w:pPr>
        <w:pStyle w:val="001"/>
      </w:pPr>
      <w:r w:rsidRPr="00696F69">
        <w:t xml:space="preserve">8.8.1. Планировку и застройку городского округа на специальных грунтах следует осуществлять в соответствии с требованиями СП 21.13330.2012 «Здания и сооружения на подрабатываемых территориях и просадочных грунтах. Актуализированная редакция СНиП 2.01.09-91». </w:t>
      </w:r>
    </w:p>
    <w:p w:rsidR="00E138CA" w:rsidRPr="00696F69" w:rsidRDefault="00E138CA" w:rsidP="00DB460E">
      <w:pPr>
        <w:pStyle w:val="001"/>
      </w:pPr>
      <w:r w:rsidRPr="00696F69">
        <w:t>8.8.2. При проектировании зданий и сооружений на подрабатываемых территориях и просадочных грунтах следует предусматривать:</w:t>
      </w:r>
    </w:p>
    <w:p w:rsidR="00E138CA" w:rsidRPr="00696F69" w:rsidRDefault="00E138CA" w:rsidP="00DB460E">
      <w:pPr>
        <w:pStyle w:val="001"/>
      </w:pPr>
      <w:r>
        <w:t xml:space="preserve">а) </w:t>
      </w:r>
      <w:r w:rsidRPr="00696F69">
        <w:t>планировочные мероприятия, обеспечивающие уменьшение вредного</w:t>
      </w:r>
      <w:r>
        <w:t xml:space="preserve"> </w:t>
      </w:r>
      <w:r w:rsidRPr="00696F69">
        <w:t>воздействия деформаций земной поверхности на здания и сооружения;</w:t>
      </w:r>
    </w:p>
    <w:p w:rsidR="00E138CA" w:rsidRPr="00696F69" w:rsidRDefault="00E138CA" w:rsidP="00DB460E">
      <w:pPr>
        <w:pStyle w:val="001"/>
      </w:pPr>
      <w:r>
        <w:t xml:space="preserve">б) </w:t>
      </w:r>
      <w:r w:rsidRPr="00696F69">
        <w:t>конструктивные меры защиты зданий и сооружений (разделение зданий и</w:t>
      </w:r>
      <w:r>
        <w:t xml:space="preserve"> </w:t>
      </w:r>
      <w:r w:rsidRPr="00696F69">
        <w:t xml:space="preserve">сооружений деформационными швами, усиление отдельных конструктивных элементов или сооружения в целом тяжами или железобетонными поясами, установка связей-распорок, выравнивание зданий и сооружений путем поддомкрачивания); </w:t>
      </w:r>
    </w:p>
    <w:p w:rsidR="00E138CA" w:rsidRPr="00696F69" w:rsidRDefault="00E138CA" w:rsidP="00DB460E">
      <w:pPr>
        <w:pStyle w:val="001"/>
      </w:pPr>
      <w:r>
        <w:t xml:space="preserve">в) </w:t>
      </w:r>
      <w:r w:rsidRPr="00696F69">
        <w:t>мероприятия, снижающие неравномерную осадку и устраняющие крены</w:t>
      </w:r>
      <w:r>
        <w:t xml:space="preserve"> </w:t>
      </w:r>
      <w:r w:rsidRPr="00696F69">
        <w:t>зданий и сооружений с применением различных методов их выравнивания;</w:t>
      </w:r>
    </w:p>
    <w:p w:rsidR="00E138CA" w:rsidRPr="00696F69" w:rsidRDefault="00E138CA" w:rsidP="00DB460E">
      <w:pPr>
        <w:pStyle w:val="001"/>
      </w:pPr>
      <w:r>
        <w:t xml:space="preserve">г) </w:t>
      </w:r>
      <w:r w:rsidRPr="00696F69">
        <w:t>инженерную подготовку строительных площадок, снижающую</w:t>
      </w:r>
      <w:r>
        <w:t xml:space="preserve"> </w:t>
      </w:r>
      <w:r w:rsidRPr="00696F69">
        <w:t>неравномерность деформаций основания;</w:t>
      </w:r>
    </w:p>
    <w:p w:rsidR="00E138CA" w:rsidRPr="00696F69" w:rsidRDefault="00E138CA" w:rsidP="00DB460E">
      <w:pPr>
        <w:pStyle w:val="001"/>
      </w:pPr>
      <w:r>
        <w:t xml:space="preserve">д) </w:t>
      </w:r>
      <w:r w:rsidRPr="00696F69">
        <w:t>водозащитные мероприятия на территориях, сложенных просадочными</w:t>
      </w:r>
      <w:r>
        <w:t xml:space="preserve"> </w:t>
      </w:r>
      <w:r w:rsidRPr="00696F69">
        <w:t>грунтами;</w:t>
      </w:r>
    </w:p>
    <w:p w:rsidR="00E138CA" w:rsidRPr="00696F69" w:rsidRDefault="00E138CA" w:rsidP="00DB460E">
      <w:pPr>
        <w:pStyle w:val="001"/>
      </w:pPr>
      <w:r>
        <w:t xml:space="preserve">е) </w:t>
      </w:r>
      <w:r w:rsidRPr="00696F69">
        <w:t>мероприятия, обеспечивающие нормальную эксплуатацию наружных и</w:t>
      </w:r>
      <w:r>
        <w:t xml:space="preserve"> </w:t>
      </w:r>
      <w:r w:rsidRPr="00696F69">
        <w:t>внутренних инженерных сетей, лифтов и другого инженерного и технологического оборудования в период проявления неравномерных деформаций основания;</w:t>
      </w:r>
    </w:p>
    <w:p w:rsidR="00E138CA" w:rsidRPr="00696F69" w:rsidRDefault="00E138CA" w:rsidP="00DB460E">
      <w:pPr>
        <w:pStyle w:val="001"/>
      </w:pPr>
      <w:r>
        <w:t xml:space="preserve">ж) </w:t>
      </w:r>
      <w:r w:rsidRPr="00696F69">
        <w:t>инструментальные наблюдения за деформациями земной поверхности, а</w:t>
      </w:r>
      <w:r>
        <w:t xml:space="preserve"> </w:t>
      </w:r>
      <w:r w:rsidRPr="00696F69">
        <w:t>также зданиями и сооружениями при необходимости и в период строительства.</w:t>
      </w:r>
    </w:p>
    <w:p w:rsidR="00E138CA" w:rsidRPr="00696F69" w:rsidRDefault="00E138CA" w:rsidP="00DB460E">
      <w:pPr>
        <w:pStyle w:val="001"/>
      </w:pPr>
      <w:r w:rsidRPr="00696F69">
        <w:t>8.8.3. При разработке документов территориального планирования городского округа, включающего подрабатываемые территории с величинами деформаций большими, чем для III и IVк групп, следует предусматривать наиболее эффективное использование территорий, пригодных для застройки.</w:t>
      </w:r>
    </w:p>
    <w:p w:rsidR="00E138CA" w:rsidRPr="00696F69" w:rsidRDefault="00E138CA" w:rsidP="00DB460E">
      <w:pPr>
        <w:pStyle w:val="001"/>
        <w:rPr>
          <w:sz w:val="22"/>
          <w:szCs w:val="22"/>
        </w:rPr>
      </w:pPr>
      <w:r w:rsidRPr="00696F69">
        <w:rPr>
          <w:sz w:val="22"/>
          <w:szCs w:val="22"/>
        </w:rPr>
        <w:t xml:space="preserve">Примечание: </w:t>
      </w:r>
    </w:p>
    <w:p w:rsidR="00E138CA" w:rsidRPr="00696F69" w:rsidRDefault="00E138CA" w:rsidP="00DB460E">
      <w:pPr>
        <w:pStyle w:val="001"/>
        <w:rPr>
          <w:sz w:val="22"/>
          <w:szCs w:val="22"/>
        </w:rPr>
      </w:pPr>
      <w:r w:rsidRPr="00696F69">
        <w:rPr>
          <w:sz w:val="22"/>
          <w:szCs w:val="22"/>
        </w:rPr>
        <w:t>1. Подрабатываемые территории следует подразделять на группы в зависимости от значений деформаций земной поверхности вдоль главной оси мульды сдвижения в соответствии с таблицей 5.1 СП 21.13330.2012.</w:t>
      </w:r>
    </w:p>
    <w:p w:rsidR="00E138CA" w:rsidRPr="00696F69" w:rsidRDefault="00E138CA" w:rsidP="00DB460E">
      <w:pPr>
        <w:pStyle w:val="001"/>
      </w:pPr>
      <w:r w:rsidRPr="00696F69">
        <w:t>На площадках с различным сочетанием групп территорий, как правило, следует учитывать размещение функциональных зон и отдельных зданий (сооружений), строительство которых может быть обеспечено с применением строительных мер защиты.</w:t>
      </w:r>
    </w:p>
    <w:p w:rsidR="00E138CA" w:rsidRPr="00696F69" w:rsidRDefault="00E138CA" w:rsidP="00DB460E">
      <w:pPr>
        <w:pStyle w:val="001"/>
      </w:pPr>
      <w:r w:rsidRPr="00696F69">
        <w:t>8.8.5. Территории, отводимые под застройку, предпочтительно располагать на участках с минимальной глубиной просадочных толщ, с деградированными просадочными грунтами, а также на участках, где просадочная толща подстилается малосжимаемыми грунтами.</w:t>
      </w:r>
    </w:p>
    <w:p w:rsidR="00E138CA" w:rsidRPr="00696F69" w:rsidRDefault="00E138CA" w:rsidP="00DB460E">
      <w:pPr>
        <w:pStyle w:val="001"/>
      </w:pPr>
      <w:bookmarkStart w:id="71" w:name="_Toc470085151"/>
      <w:r w:rsidRPr="00696F69">
        <w:t>9. Нормативные требования регулирования деятельности в охранных зонах железных дорог и их полос отвода, магистральных трубопроводов, геодезических пунктов</w:t>
      </w:r>
      <w:bookmarkEnd w:id="71"/>
      <w:r>
        <w:t>.</w:t>
      </w:r>
    </w:p>
    <w:p w:rsidR="00E138CA" w:rsidRPr="00696F69" w:rsidRDefault="00E138CA" w:rsidP="00DB460E">
      <w:pPr>
        <w:pStyle w:val="001"/>
      </w:pPr>
      <w:bookmarkStart w:id="72" w:name="_Toc470085152"/>
      <w:r w:rsidRPr="00696F69">
        <w:t>9.1. Железные дороги</w:t>
      </w:r>
      <w:bookmarkEnd w:id="72"/>
      <w:r>
        <w:t>.</w:t>
      </w:r>
    </w:p>
    <w:p w:rsidR="00E138CA" w:rsidRPr="00696F69" w:rsidRDefault="00E138CA" w:rsidP="00DB460E">
      <w:pPr>
        <w:pStyle w:val="001"/>
      </w:pPr>
      <w:r w:rsidRPr="00696F69">
        <w:t>9.1.1. В соответствии с категорией дорог и рельефом местности определяется полоса отвода железных дорог. В полосу отвода на железнодорожном транспорте (далее «полоса отвода») входят земельные участки, прилегающие к железнодорожным путям, земельные участки, предназначенные для размещения железнодорожных станций, водоотводных и укрепительных устройств, защитных полос лесов вдоль железнодорожных путей, линий связи, устройств электроснабжения, производственных и иных зданий, строений, сооружений, устройств и других объектов железнодорожного транспорта.</w:t>
      </w:r>
    </w:p>
    <w:p w:rsidR="00E138CA" w:rsidRPr="00696F69" w:rsidRDefault="00E138CA" w:rsidP="00DB460E">
      <w:pPr>
        <w:pStyle w:val="001"/>
      </w:pPr>
      <w:r w:rsidRPr="00696F69">
        <w:t>9.1.2. В целях обеспечения сохранности, прочности и устойчивости объектов железнодорожного транспорта, устанавливаются охранные зоны.</w:t>
      </w:r>
    </w:p>
    <w:p w:rsidR="00E138CA" w:rsidRPr="00696F69" w:rsidRDefault="00E138CA" w:rsidP="00DB460E">
      <w:pPr>
        <w:pStyle w:val="001"/>
      </w:pPr>
      <w:r w:rsidRPr="00696F69">
        <w:t>В охранные зоны включаются земельные участки, необходимые для обеспечения сохранности, прочности и устойчивости объектов железнодорожного транспорта, земельные участки с подвижной почвой, прилегающие к земельным участкам, предназначенным для размещения объектов железнодорожного транспорта и обеспечения защиты железнодорожного пути от снежных и песчаных заносов и других негативных воздействий, в том числе:</w:t>
      </w:r>
    </w:p>
    <w:p w:rsidR="00E138CA" w:rsidRPr="00696F69" w:rsidRDefault="00E138CA" w:rsidP="00DB460E">
      <w:pPr>
        <w:pStyle w:val="001"/>
      </w:pPr>
      <w:r w:rsidRPr="00696F69">
        <w:t>в местах, подверженных снежным обвалам (лавинам), оползням,</w:t>
      </w:r>
      <w:r>
        <w:t xml:space="preserve"> </w:t>
      </w:r>
      <w:r w:rsidRPr="00696F69">
        <w:t>размывам, селевым потокам, оврагообразованию,</w:t>
      </w:r>
      <w:r>
        <w:t xml:space="preserve"> </w:t>
      </w:r>
      <w:r w:rsidRPr="00696F69">
        <w:t xml:space="preserve"> карстообразованию и другим опасным геологическим воздействиям;</w:t>
      </w:r>
    </w:p>
    <w:p w:rsidR="00E138CA" w:rsidRPr="00696F69" w:rsidRDefault="00E138CA" w:rsidP="00DB460E">
      <w:pPr>
        <w:pStyle w:val="001"/>
      </w:pPr>
      <w:r w:rsidRPr="00696F69">
        <w:t>в районах подвижных песков;</w:t>
      </w:r>
    </w:p>
    <w:p w:rsidR="00E138CA" w:rsidRPr="00696F69" w:rsidRDefault="00E138CA" w:rsidP="00DB460E">
      <w:pPr>
        <w:pStyle w:val="001"/>
      </w:pPr>
      <w:r w:rsidRPr="00696F69">
        <w:t>в местах расположения лесов, выполняющих функции защитных</w:t>
      </w:r>
      <w:r>
        <w:t xml:space="preserve"> </w:t>
      </w:r>
      <w:r w:rsidRPr="00696F69">
        <w:t>лесонасаждений, в том числе лесов в поймах рек и вдоль поверхностных водных объектов;</w:t>
      </w:r>
    </w:p>
    <w:p w:rsidR="00E138CA" w:rsidRPr="00696F69" w:rsidRDefault="00E138CA" w:rsidP="00DB460E">
      <w:pPr>
        <w:pStyle w:val="001"/>
      </w:pPr>
      <w:r w:rsidRPr="00696F69">
        <w:t>в местах расположения лесов, где сплошная вырубка древостоя может</w:t>
      </w:r>
      <w:r>
        <w:t xml:space="preserve"> </w:t>
      </w:r>
      <w:r w:rsidRPr="00696F69">
        <w:t>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объектов железнодорожного транспорта.</w:t>
      </w:r>
    </w:p>
    <w:p w:rsidR="00E138CA" w:rsidRPr="00696F69" w:rsidRDefault="00E138CA" w:rsidP="00DB460E">
      <w:pPr>
        <w:pStyle w:val="001"/>
      </w:pPr>
      <w:r w:rsidRPr="00696F69">
        <w:t xml:space="preserve">9.1.3. Порядок установления и использования полос отвода и охранных зон железных дорог определен Правилами установления и использования полос отвода и охранных зон железных дорог, утвержденными Постановлением Правительства Российской Федерации от 12 октября 2006 года </w:t>
      </w:r>
      <w:r>
        <w:t xml:space="preserve">№ </w:t>
      </w:r>
      <w:r w:rsidRPr="00696F69">
        <w:t>611 «О порядке установления и использования полос отвода и охранных зон железных дорог».</w:t>
      </w:r>
    </w:p>
    <w:p w:rsidR="00E138CA" w:rsidRPr="00696F69" w:rsidRDefault="00E138CA" w:rsidP="00DB460E">
      <w:pPr>
        <w:pStyle w:val="001"/>
      </w:pPr>
      <w:r w:rsidRPr="00696F69">
        <w:t>9.1.4. В целях образования земельных участков в границах полосы отвода железных дорог или уточнения их границ владелец инфраструктуры железнодорожного транспорта общего пользования или владелец железнодорожного пути необщего пользования либо организация, осуществляющая строительство объектов инфраструктуры железнодорожного транспорта общего пользования и (или) железнодорожных путей необщего пользования (далее «заинтересованная организация»), или иное заинтересованное лицо обеспечивает проведение соответствующих кадастровых работ в соответствии с Федеральным законом «О государственном кадастре недвижимости». Границы полосы отвода устанавливаются с учетом норм отвода земельных участков, необходимых для формирования полосы отвода, утверждаемых Министерством транспорта Российской Федерации.</w:t>
      </w:r>
    </w:p>
    <w:p w:rsidR="00E138CA" w:rsidRPr="00696F69" w:rsidRDefault="00E138CA" w:rsidP="00DB460E">
      <w:pPr>
        <w:pStyle w:val="001"/>
      </w:pPr>
      <w:r w:rsidRPr="00696F69">
        <w:t>9.1.5.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E138CA" w:rsidRPr="00696F69" w:rsidRDefault="00E138CA" w:rsidP="00DB460E">
      <w:pPr>
        <w:pStyle w:val="001"/>
      </w:pPr>
      <w:r w:rsidRPr="00696F69">
        <w:t>9.1.6. 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rsidR="00E138CA" w:rsidRPr="00696F69" w:rsidRDefault="00E138CA" w:rsidP="00DB460E">
      <w:pPr>
        <w:pStyle w:val="001"/>
      </w:pPr>
      <w:r>
        <w:t xml:space="preserve">а) </w:t>
      </w:r>
      <w:r w:rsidRPr="00696F69">
        <w:t>не допускать размещение капитальных зданий и сооружений,</w:t>
      </w:r>
    </w:p>
    <w:p w:rsidR="00E138CA" w:rsidRPr="00696F69" w:rsidRDefault="00E138CA" w:rsidP="00DB460E">
      <w:pPr>
        <w:pStyle w:val="001"/>
      </w:pPr>
      <w:r>
        <w:t xml:space="preserve">б) </w:t>
      </w:r>
      <w:r w:rsidRPr="00696F69">
        <w:t>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E138CA" w:rsidRPr="00696F69" w:rsidRDefault="00E138CA" w:rsidP="00DB460E">
      <w:pPr>
        <w:pStyle w:val="001"/>
      </w:pPr>
      <w:r>
        <w:t xml:space="preserve">в) </w:t>
      </w:r>
      <w:r w:rsidRPr="00696F69">
        <w:t>не допускать в местах расположения инженерных коммуникаций</w:t>
      </w:r>
      <w:r>
        <w:t xml:space="preserve"> </w:t>
      </w:r>
      <w:r w:rsidRPr="00696F69">
        <w:t>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rsidR="00E138CA" w:rsidRPr="00696F69" w:rsidRDefault="00E138CA" w:rsidP="00DB460E">
      <w:pPr>
        <w:pStyle w:val="001"/>
      </w:pPr>
      <w:r>
        <w:t xml:space="preserve">г) </w:t>
      </w:r>
      <w:r w:rsidRPr="00696F69">
        <w:t>не допускать в местах прилегания к сельскохозяйственным угодьям</w:t>
      </w:r>
      <w:r>
        <w:t xml:space="preserve"> </w:t>
      </w:r>
      <w:r w:rsidRPr="00696F69">
        <w:t>разрастание сорной травянистой и древесно-кустарниковой растительности;</w:t>
      </w:r>
    </w:p>
    <w:p w:rsidR="00E138CA" w:rsidRPr="00696F69" w:rsidRDefault="00E138CA" w:rsidP="00DB460E">
      <w:pPr>
        <w:pStyle w:val="001"/>
      </w:pPr>
      <w:r>
        <w:t xml:space="preserve">д) </w:t>
      </w:r>
      <w:r w:rsidRPr="00696F69">
        <w:t>не допускать в местах прилегания к лесным массивам скопление сухостоя,</w:t>
      </w:r>
      <w:r>
        <w:t xml:space="preserve"> </w:t>
      </w:r>
      <w:r w:rsidRPr="00696F69">
        <w:t>валежника, порубочных остатков и других горючих материалов;</w:t>
      </w:r>
    </w:p>
    <w:p w:rsidR="00E138CA" w:rsidRPr="00696F69" w:rsidRDefault="00E138CA" w:rsidP="00DB460E">
      <w:pPr>
        <w:pStyle w:val="001"/>
      </w:pPr>
      <w:r>
        <w:t xml:space="preserve">е) </w:t>
      </w:r>
      <w:r w:rsidRPr="00696F69">
        <w:t>отделять границу полосы отвода от опушки естественного леса</w:t>
      </w:r>
      <w:r>
        <w:t xml:space="preserve"> </w:t>
      </w:r>
      <w:r w:rsidRPr="00696F69">
        <w:t>противопожарной опашкой шириной от 3 до 5 м или минерализованной полосой шириной не менее 3 м.</w:t>
      </w:r>
    </w:p>
    <w:p w:rsidR="00E138CA" w:rsidRPr="00696F69" w:rsidRDefault="00E138CA" w:rsidP="00DB460E">
      <w:pPr>
        <w:pStyle w:val="001"/>
      </w:pPr>
      <w:r w:rsidRPr="00696F69">
        <w:t>9.1.7. 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rsidR="00E138CA" w:rsidRPr="00696F69" w:rsidRDefault="00E138CA" w:rsidP="00DB460E">
      <w:pPr>
        <w:pStyle w:val="001"/>
      </w:pPr>
      <w:r w:rsidRPr="00696F69">
        <w:t>9.1.8. В границах полосы отвода разрешается на условиях договора размещать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E138CA" w:rsidRPr="00696F69" w:rsidRDefault="00E138CA" w:rsidP="00DB460E">
      <w:pPr>
        <w:pStyle w:val="001"/>
      </w:pPr>
      <w:r w:rsidRPr="00696F69">
        <w:t>9.1.9. 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rsidR="00E138CA" w:rsidRPr="00696F69" w:rsidRDefault="00E138CA" w:rsidP="00DB460E">
      <w:pPr>
        <w:pStyle w:val="001"/>
      </w:pPr>
      <w:r>
        <w:t xml:space="preserve">а) </w:t>
      </w:r>
      <w:r w:rsidRPr="00696F69">
        <w:t>строительство капитальных зданий и сооружений, устройство временных</w:t>
      </w:r>
      <w:r>
        <w:t xml:space="preserve"> </w:t>
      </w:r>
      <w:r w:rsidRPr="00696F69">
        <w:t>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E138CA" w:rsidRPr="00696F69" w:rsidRDefault="00E138CA" w:rsidP="00DB460E">
      <w:pPr>
        <w:pStyle w:val="001"/>
      </w:pPr>
      <w:r>
        <w:t xml:space="preserve">б) </w:t>
      </w:r>
      <w:r w:rsidRPr="00696F69">
        <w:t>распашка земель;</w:t>
      </w:r>
    </w:p>
    <w:p w:rsidR="00E138CA" w:rsidRPr="00696F69" w:rsidRDefault="00E138CA" w:rsidP="00DB460E">
      <w:pPr>
        <w:pStyle w:val="001"/>
      </w:pPr>
      <w:r>
        <w:t xml:space="preserve">в) </w:t>
      </w:r>
      <w:r w:rsidRPr="00696F69">
        <w:t>выпуск поверхностных и хозяйственно-бытовых вод.</w:t>
      </w:r>
    </w:p>
    <w:p w:rsidR="00E138CA" w:rsidRPr="00696F69" w:rsidRDefault="00E138CA" w:rsidP="00DB460E">
      <w:pPr>
        <w:pStyle w:val="001"/>
      </w:pPr>
      <w:r w:rsidRPr="00696F69">
        <w:t xml:space="preserve">9.1.10. Размеры полос отвода и охранных зон устанавливаются в соответствии с приказом Минтранса России от 6 августа 2008 года </w:t>
      </w:r>
      <w:r>
        <w:t xml:space="preserve">№ </w:t>
      </w:r>
      <w:r w:rsidRPr="00696F69">
        <w:t>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 землеустроительной, градостроительной и проектной документацией, генеральными схемами развития железнодорожных линий, узлов и станций, а также с учетом сложившегося землепользования и ранее утвержденных размеров и границ полос отвода и охранных зон.</w:t>
      </w:r>
    </w:p>
    <w:p w:rsidR="00E138CA" w:rsidRPr="00696F69" w:rsidRDefault="00E138CA" w:rsidP="00DB460E">
      <w:pPr>
        <w:pStyle w:val="001"/>
      </w:pPr>
      <w:r w:rsidRPr="00696F69">
        <w:t>9.1.11. При определении ширины полосы отвода учитываются следующие условия и факторы: конфигурация (поперечное сечение) земляного полотна, размеры искусственных сооружений, рельеф местности, особые природные условия (участки пути, расположенные на болотах, на слабых основаниях, с подтоплением от временных водотоков и водохранилищ, в зоне оврагообразования, на оползнях и т.д.), необходимость создания защиты путей от снежных или песчаных заносов, залесенность местности, зона риска (дальность «отлета» с насыпи подвижного состава и груза при аварии).</w:t>
      </w:r>
    </w:p>
    <w:p w:rsidR="00E138CA" w:rsidRPr="00696F69" w:rsidRDefault="00E138CA" w:rsidP="00DB460E">
      <w:pPr>
        <w:pStyle w:val="001"/>
      </w:pPr>
      <w:r w:rsidRPr="00696F69">
        <w:t>Ширина полосы отвода должна соответствовать максимальной величине из составляющих, определяемых этими условиями и факторами.</w:t>
      </w:r>
    </w:p>
    <w:p w:rsidR="00E138CA" w:rsidRPr="00696F69" w:rsidRDefault="00E138CA" w:rsidP="00DB460E">
      <w:pPr>
        <w:pStyle w:val="001"/>
      </w:pPr>
      <w:r w:rsidRPr="00696F69">
        <w:t>9.1.12. Размеры земельных участков охранных зон определяются исходя из рельефа и природных условий местности, необходимости создания защиты жилой застройки населенных пунктов от сверхнормативных шумов проходящих поездов, от возможных катастроф с перевозимыми пожаровзрывоопасными и опасными грузами, иных факторов, а также необходимости поэтапного развития объектов железнодорожного транспорта.</w:t>
      </w:r>
    </w:p>
    <w:p w:rsidR="00E138CA" w:rsidRPr="00696F69" w:rsidRDefault="00E138CA" w:rsidP="00DB460E">
      <w:pPr>
        <w:pStyle w:val="001"/>
      </w:pPr>
      <w:r w:rsidRPr="00696F69">
        <w:t xml:space="preserve">9.1.13. Ширина земельных участков (в метрах), отводимых для земляного полотна на перегонах (при отсутствии боковых резервов, кавальеров, укрепительных сооружений, снегозадерживающих лесных насаждений и устройств), устанавливается в соответствии с таблицей </w:t>
      </w:r>
      <w:r>
        <w:t>46</w:t>
      </w:r>
      <w:r w:rsidRPr="00696F69">
        <w:t xml:space="preserve"> для насыпей высотой до 12 м и в соответствии с таблицей </w:t>
      </w:r>
      <w:r>
        <w:t xml:space="preserve">47 </w:t>
      </w:r>
      <w:r w:rsidRPr="00696F69">
        <w:t>для выемок глубиной до 12 м.</w:t>
      </w:r>
      <w:bookmarkStart w:id="73" w:name="_Ref452047092"/>
    </w:p>
    <w:p w:rsidR="00E138CA" w:rsidRPr="00696F69" w:rsidRDefault="00E138CA" w:rsidP="00DB460E">
      <w:pPr>
        <w:pStyle w:val="001"/>
        <w:jc w:val="right"/>
      </w:pPr>
      <w:r w:rsidRPr="00696F69">
        <w:t xml:space="preserve">Таблица </w:t>
      </w:r>
      <w:bookmarkEnd w:id="73"/>
      <w:r>
        <w:t>46</w:t>
      </w:r>
    </w:p>
    <w:tbl>
      <w:tblPr>
        <w:tblW w:w="4939" w:type="pct"/>
        <w:jc w:val="center"/>
        <w:tblCellMar>
          <w:left w:w="0" w:type="dxa"/>
          <w:right w:w="0" w:type="dxa"/>
        </w:tblCellMar>
        <w:tblLook w:val="00A0"/>
      </w:tblPr>
      <w:tblGrid>
        <w:gridCol w:w="427"/>
        <w:gridCol w:w="1275"/>
        <w:gridCol w:w="1148"/>
        <w:gridCol w:w="1132"/>
        <w:gridCol w:w="1275"/>
        <w:gridCol w:w="1417"/>
        <w:gridCol w:w="1417"/>
        <w:gridCol w:w="1585"/>
      </w:tblGrid>
      <w:tr w:rsidR="00E138CA" w:rsidRPr="00696F69" w:rsidTr="00B91752">
        <w:trPr>
          <w:tblHeader/>
          <w:jc w:val="center"/>
        </w:trPr>
        <w:tc>
          <w:tcPr>
            <w:tcW w:w="221" w:type="pct"/>
            <w:vMerge w:val="restart"/>
            <w:tcBorders>
              <w:top w:val="single" w:sz="6" w:space="0" w:color="000000"/>
              <w:left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п/п</w:t>
            </w:r>
          </w:p>
        </w:tc>
        <w:tc>
          <w:tcPr>
            <w:tcW w:w="659" w:type="pct"/>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Высота</w:t>
            </w:r>
          </w:p>
          <w:p w:rsidR="00E138CA" w:rsidRPr="00BF6A07" w:rsidRDefault="00E138CA" w:rsidP="00B91752">
            <w:pPr>
              <w:pStyle w:val="002"/>
              <w:rPr>
                <w:lang w:eastAsia="en-US"/>
              </w:rPr>
            </w:pPr>
            <w:r w:rsidRPr="00BF6A07">
              <w:rPr>
                <w:lang w:eastAsia="en-US"/>
              </w:rPr>
              <w:t>насыпи (м)</w:t>
            </w:r>
          </w:p>
        </w:tc>
        <w:tc>
          <w:tcPr>
            <w:tcW w:w="4121" w:type="pct"/>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Железнодорожные пути</w:t>
            </w:r>
          </w:p>
        </w:tc>
      </w:tr>
      <w:tr w:rsidR="00E138CA" w:rsidRPr="00696F69" w:rsidTr="00B91752">
        <w:trPr>
          <w:tblHeader/>
          <w:jc w:val="center"/>
        </w:trPr>
        <w:tc>
          <w:tcPr>
            <w:tcW w:w="221" w:type="pct"/>
            <w:vMerge/>
            <w:tcBorders>
              <w:left w:val="single" w:sz="6" w:space="0" w:color="000000"/>
              <w:right w:val="single" w:sz="6" w:space="0" w:color="000000"/>
            </w:tcBorders>
          </w:tcPr>
          <w:p w:rsidR="00E138CA" w:rsidRPr="00BF6A07" w:rsidRDefault="00E138CA" w:rsidP="00B91752">
            <w:pPr>
              <w:pStyle w:val="002"/>
              <w:rPr>
                <w:lang w:eastAsia="en-US"/>
              </w:rPr>
            </w:pPr>
          </w:p>
        </w:tc>
        <w:tc>
          <w:tcPr>
            <w:tcW w:w="659" w:type="pct"/>
            <w:vMerge/>
            <w:tcBorders>
              <w:left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p>
        </w:tc>
        <w:tc>
          <w:tcPr>
            <w:tcW w:w="1837"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I, II, III категории</w:t>
            </w:r>
          </w:p>
        </w:tc>
        <w:tc>
          <w:tcPr>
            <w:tcW w:w="2283"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IV категория</w:t>
            </w:r>
          </w:p>
        </w:tc>
      </w:tr>
      <w:tr w:rsidR="00E138CA" w:rsidRPr="00696F69" w:rsidTr="00B91752">
        <w:trPr>
          <w:tblHeader/>
          <w:jc w:val="center"/>
        </w:trPr>
        <w:tc>
          <w:tcPr>
            <w:tcW w:w="221" w:type="pct"/>
            <w:vMerge/>
            <w:tcBorders>
              <w:left w:val="single" w:sz="6" w:space="0" w:color="000000"/>
              <w:right w:val="single" w:sz="6" w:space="0" w:color="000000"/>
            </w:tcBorders>
          </w:tcPr>
          <w:p w:rsidR="00E138CA" w:rsidRPr="00BF6A07" w:rsidRDefault="00E138CA" w:rsidP="00B91752">
            <w:pPr>
              <w:pStyle w:val="002"/>
              <w:rPr>
                <w:lang w:eastAsia="en-US"/>
              </w:rPr>
            </w:pPr>
          </w:p>
        </w:tc>
        <w:tc>
          <w:tcPr>
            <w:tcW w:w="659" w:type="pct"/>
            <w:vMerge/>
            <w:tcBorders>
              <w:left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p>
        </w:tc>
        <w:tc>
          <w:tcPr>
            <w:tcW w:w="4121" w:type="pct"/>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при поперечном уклоне местности</w:t>
            </w:r>
          </w:p>
        </w:tc>
      </w:tr>
      <w:tr w:rsidR="00E138CA" w:rsidRPr="00696F69" w:rsidTr="00B91752">
        <w:trPr>
          <w:tblHeader/>
          <w:jc w:val="center"/>
        </w:trPr>
        <w:tc>
          <w:tcPr>
            <w:tcW w:w="221" w:type="pct"/>
            <w:vMerge/>
            <w:tcBorders>
              <w:left w:val="single" w:sz="6" w:space="0" w:color="000000"/>
              <w:bottom w:val="single" w:sz="6" w:space="0" w:color="000000"/>
              <w:right w:val="single" w:sz="6" w:space="0" w:color="000000"/>
            </w:tcBorders>
          </w:tcPr>
          <w:p w:rsidR="00E138CA" w:rsidRPr="00BF6A07" w:rsidRDefault="00E138CA" w:rsidP="00B91752">
            <w:pPr>
              <w:pStyle w:val="002"/>
              <w:rPr>
                <w:lang w:eastAsia="en-US"/>
              </w:rPr>
            </w:pPr>
          </w:p>
        </w:tc>
        <w:tc>
          <w:tcPr>
            <w:tcW w:w="659" w:type="pct"/>
            <w:vMerge/>
            <w:tcBorders>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1:25</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1:10</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1:5</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1:25</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1:10</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1:5</w:t>
            </w:r>
          </w:p>
        </w:tc>
      </w:tr>
      <w:tr w:rsidR="00E138CA" w:rsidRPr="00696F69" w:rsidTr="00B91752">
        <w:trPr>
          <w:tblHeade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1</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6</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7</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8</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1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24</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21</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20</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22</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2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27</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24</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26</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26</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23</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25</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3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21</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27</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29</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20</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26</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28</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4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24</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30</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29</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32</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5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27</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33</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37</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26</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32</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36</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6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6</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30</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37</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41</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29</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36</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40</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7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7</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34</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40</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45</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39</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44</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8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8</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38</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44</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49</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37</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43</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48</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9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9</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41</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48</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40</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47</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10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10</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45</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52</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44</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51</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11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11</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48</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47</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rPr>
          <w:jc w:val="center"/>
        </w:trPr>
        <w:tc>
          <w:tcPr>
            <w:tcW w:w="221"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12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12</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52</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51</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bl>
    <w:p w:rsidR="00E138CA" w:rsidRPr="00696F69" w:rsidRDefault="00E138CA" w:rsidP="00DB460E">
      <w:pPr>
        <w:pStyle w:val="001"/>
      </w:pPr>
      <w:bookmarkStart w:id="74" w:name="_Ref452046908"/>
    </w:p>
    <w:p w:rsidR="00E138CA" w:rsidRPr="00696F69" w:rsidRDefault="00E138CA" w:rsidP="00DB460E">
      <w:pPr>
        <w:pStyle w:val="001"/>
        <w:jc w:val="right"/>
        <w:outlineLvl w:val="0"/>
      </w:pPr>
      <w:r w:rsidRPr="00696F69">
        <w:t>Таблица</w:t>
      </w:r>
      <w:bookmarkEnd w:id="74"/>
      <w:r>
        <w:t>47</w:t>
      </w:r>
    </w:p>
    <w:tbl>
      <w:tblPr>
        <w:tblW w:w="4871" w:type="pct"/>
        <w:jc w:val="center"/>
        <w:tblCellMar>
          <w:left w:w="0" w:type="dxa"/>
          <w:right w:w="0" w:type="dxa"/>
        </w:tblCellMar>
        <w:tblLook w:val="00A0"/>
      </w:tblPr>
      <w:tblGrid>
        <w:gridCol w:w="453"/>
        <w:gridCol w:w="1830"/>
        <w:gridCol w:w="798"/>
        <w:gridCol w:w="763"/>
        <w:gridCol w:w="763"/>
        <w:gridCol w:w="905"/>
        <w:gridCol w:w="763"/>
        <w:gridCol w:w="3267"/>
      </w:tblGrid>
      <w:tr w:rsidR="00E138CA" w:rsidRPr="00696F69" w:rsidTr="00B91752">
        <w:trPr>
          <w:tblHeader/>
          <w:jc w:val="center"/>
        </w:trPr>
        <w:tc>
          <w:tcPr>
            <w:tcW w:w="237" w:type="pct"/>
            <w:vMerge w:val="restart"/>
            <w:tcBorders>
              <w:top w:val="single" w:sz="6" w:space="0" w:color="000000"/>
              <w:left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п/п</w:t>
            </w:r>
          </w:p>
        </w:tc>
        <w:tc>
          <w:tcPr>
            <w:tcW w:w="959" w:type="pct"/>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Глубина</w:t>
            </w:r>
          </w:p>
          <w:p w:rsidR="00E138CA" w:rsidRPr="00BF6A07" w:rsidRDefault="00E138CA" w:rsidP="00B91752">
            <w:pPr>
              <w:pStyle w:val="002"/>
              <w:rPr>
                <w:lang w:eastAsia="en-US"/>
              </w:rPr>
            </w:pPr>
            <w:r w:rsidRPr="00BF6A07">
              <w:rPr>
                <w:lang w:eastAsia="en-US"/>
              </w:rPr>
              <w:t>выемки (м)</w:t>
            </w:r>
          </w:p>
        </w:tc>
        <w:tc>
          <w:tcPr>
            <w:tcW w:w="3805" w:type="pct"/>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Железнодорожные пути</w:t>
            </w:r>
          </w:p>
        </w:tc>
      </w:tr>
      <w:tr w:rsidR="00E138CA" w:rsidRPr="00696F69" w:rsidTr="00B91752">
        <w:trPr>
          <w:tblHeader/>
          <w:jc w:val="center"/>
        </w:trPr>
        <w:tc>
          <w:tcPr>
            <w:tcW w:w="237" w:type="pct"/>
            <w:vMerge/>
            <w:tcBorders>
              <w:left w:val="single" w:sz="6" w:space="0" w:color="000000"/>
              <w:right w:val="single" w:sz="6" w:space="0" w:color="000000"/>
            </w:tcBorders>
          </w:tcPr>
          <w:p w:rsidR="00E138CA" w:rsidRPr="00BF6A07" w:rsidRDefault="00E138CA" w:rsidP="00B91752">
            <w:pPr>
              <w:pStyle w:val="002"/>
              <w:rPr>
                <w:lang w:eastAsia="en-US"/>
              </w:rPr>
            </w:pPr>
          </w:p>
        </w:tc>
        <w:tc>
          <w:tcPr>
            <w:tcW w:w="959" w:type="pct"/>
            <w:vMerge/>
            <w:tcBorders>
              <w:left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p>
        </w:tc>
        <w:tc>
          <w:tcPr>
            <w:tcW w:w="1218"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I, II, III категории</w:t>
            </w:r>
          </w:p>
        </w:tc>
        <w:tc>
          <w:tcPr>
            <w:tcW w:w="2587"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IV категория</w:t>
            </w:r>
          </w:p>
        </w:tc>
      </w:tr>
      <w:tr w:rsidR="00E138CA" w:rsidRPr="00696F69" w:rsidTr="00B91752">
        <w:trPr>
          <w:tblHeader/>
          <w:jc w:val="center"/>
        </w:trPr>
        <w:tc>
          <w:tcPr>
            <w:tcW w:w="237" w:type="pct"/>
            <w:vMerge/>
            <w:tcBorders>
              <w:left w:val="single" w:sz="6" w:space="0" w:color="000000"/>
              <w:right w:val="single" w:sz="6" w:space="0" w:color="000000"/>
            </w:tcBorders>
          </w:tcPr>
          <w:p w:rsidR="00E138CA" w:rsidRPr="00BF6A07" w:rsidRDefault="00E138CA" w:rsidP="00B91752">
            <w:pPr>
              <w:pStyle w:val="002"/>
              <w:rPr>
                <w:lang w:eastAsia="en-US"/>
              </w:rPr>
            </w:pPr>
          </w:p>
        </w:tc>
        <w:tc>
          <w:tcPr>
            <w:tcW w:w="959" w:type="pct"/>
            <w:vMerge/>
            <w:tcBorders>
              <w:left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p>
        </w:tc>
        <w:tc>
          <w:tcPr>
            <w:tcW w:w="3805" w:type="pct"/>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при поперечном уклоне местности</w:t>
            </w:r>
          </w:p>
        </w:tc>
      </w:tr>
      <w:tr w:rsidR="00E138CA" w:rsidRPr="00696F69" w:rsidTr="00B91752">
        <w:trPr>
          <w:tblHeader/>
          <w:jc w:val="center"/>
        </w:trPr>
        <w:tc>
          <w:tcPr>
            <w:tcW w:w="237" w:type="pct"/>
            <w:vMerge/>
            <w:tcBorders>
              <w:left w:val="single" w:sz="6" w:space="0" w:color="000000"/>
              <w:bottom w:val="single" w:sz="6" w:space="0" w:color="000000"/>
              <w:right w:val="single" w:sz="6" w:space="0" w:color="000000"/>
            </w:tcBorders>
          </w:tcPr>
          <w:p w:rsidR="00E138CA" w:rsidRPr="00BF6A07" w:rsidRDefault="00E138CA" w:rsidP="00B91752">
            <w:pPr>
              <w:pStyle w:val="002"/>
              <w:rPr>
                <w:lang w:eastAsia="en-US"/>
              </w:rPr>
            </w:pPr>
          </w:p>
        </w:tc>
        <w:tc>
          <w:tcPr>
            <w:tcW w:w="959" w:type="pct"/>
            <w:vMerge/>
            <w:tcBorders>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1:10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1:3</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1:10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1:5</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до 1:3</w:t>
            </w:r>
          </w:p>
        </w:tc>
      </w:tr>
      <w:tr w:rsidR="00E138CA" w:rsidRPr="00696F69" w:rsidTr="00B91752">
        <w:trPr>
          <w:tblHeade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1</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6</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7</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8</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1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26</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29</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34</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28</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33</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2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29</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32</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38</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28</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31</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37</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3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32</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42</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31</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34</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41</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4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38</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46</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34</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37</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45</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5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38</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41</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50</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37</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40</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49</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6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6</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41</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54</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44</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53</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7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7</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44</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48</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43</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47</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8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8</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47</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46</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49</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9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9</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49</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10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10</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54</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53</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11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11</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57</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56</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rPr>
          <w:jc w:val="center"/>
        </w:trPr>
        <w:tc>
          <w:tcPr>
            <w:tcW w:w="23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12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12</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60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59</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bl>
    <w:p w:rsidR="00E138CA" w:rsidRPr="00696F69" w:rsidRDefault="00E138CA" w:rsidP="00DB460E">
      <w:pPr>
        <w:pStyle w:val="001"/>
        <w:rPr>
          <w:sz w:val="22"/>
          <w:szCs w:val="22"/>
        </w:rPr>
      </w:pPr>
      <w:r w:rsidRPr="00696F69">
        <w:rPr>
          <w:sz w:val="22"/>
          <w:szCs w:val="22"/>
        </w:rPr>
        <w:t>Примечания:</w:t>
      </w:r>
    </w:p>
    <w:p w:rsidR="00E138CA" w:rsidRPr="00696F69" w:rsidRDefault="00E138CA" w:rsidP="00DB460E">
      <w:pPr>
        <w:pStyle w:val="001"/>
        <w:rPr>
          <w:sz w:val="22"/>
          <w:szCs w:val="22"/>
        </w:rPr>
      </w:pPr>
      <w:r w:rsidRPr="00696F69">
        <w:rPr>
          <w:sz w:val="22"/>
          <w:szCs w:val="22"/>
        </w:rPr>
        <w:t xml:space="preserve">а) </w:t>
      </w:r>
      <w:r>
        <w:rPr>
          <w:sz w:val="22"/>
          <w:szCs w:val="22"/>
        </w:rPr>
        <w:t>ш</w:t>
      </w:r>
      <w:r w:rsidRPr="00696F69">
        <w:rPr>
          <w:sz w:val="22"/>
          <w:szCs w:val="22"/>
        </w:rPr>
        <w:t xml:space="preserve">ирина земельных участков, установленная в таблице </w:t>
      </w:r>
      <w:r>
        <w:rPr>
          <w:sz w:val="22"/>
          <w:szCs w:val="22"/>
        </w:rPr>
        <w:t>46</w:t>
      </w:r>
      <w:r w:rsidRPr="00696F69">
        <w:rPr>
          <w:sz w:val="22"/>
          <w:szCs w:val="22"/>
        </w:rPr>
        <w:t xml:space="preserve">, таблице </w:t>
      </w:r>
      <w:r>
        <w:rPr>
          <w:sz w:val="22"/>
          <w:szCs w:val="22"/>
        </w:rPr>
        <w:t xml:space="preserve">47 </w:t>
      </w:r>
      <w:r w:rsidRPr="00696F69">
        <w:rPr>
          <w:sz w:val="22"/>
          <w:szCs w:val="22"/>
        </w:rPr>
        <w:t>предназначена для размещения однопутного земляного полотна, водоотводных канав с бермами со стороны подошвы насыпи или бровки выемки и предохранительных полос. Ширина предохранительных полос от подошвы насыпи или бровки выемки установлена – 2 м, от бровок водоотводных канав – 1 м;</w:t>
      </w:r>
    </w:p>
    <w:p w:rsidR="00E138CA" w:rsidRPr="00696F69" w:rsidRDefault="00E138CA" w:rsidP="00DB460E">
      <w:pPr>
        <w:pStyle w:val="001"/>
        <w:rPr>
          <w:sz w:val="22"/>
          <w:szCs w:val="22"/>
        </w:rPr>
      </w:pPr>
      <w:r w:rsidRPr="00696F69">
        <w:rPr>
          <w:sz w:val="22"/>
          <w:szCs w:val="22"/>
        </w:rPr>
        <w:t xml:space="preserve">б) </w:t>
      </w:r>
      <w:r>
        <w:rPr>
          <w:sz w:val="22"/>
          <w:szCs w:val="22"/>
        </w:rPr>
        <w:t>ш</w:t>
      </w:r>
      <w:r w:rsidRPr="00696F69">
        <w:rPr>
          <w:sz w:val="22"/>
          <w:szCs w:val="22"/>
        </w:rPr>
        <w:t>ирина земельных участков предназначена для размещения однопутных насыпей, при сооружении которых будут использованы грунты: глинистые, крупнообломочные с глинистым заполнителем, скальные выветривающиеся, пески не</w:t>
      </w:r>
      <w:r>
        <w:rPr>
          <w:sz w:val="22"/>
          <w:szCs w:val="22"/>
        </w:rPr>
        <w:t>дренирующие, мелкие и пылеватые.</w:t>
      </w:r>
    </w:p>
    <w:p w:rsidR="00E138CA" w:rsidRPr="00696F69" w:rsidRDefault="00E138CA" w:rsidP="00DB460E">
      <w:pPr>
        <w:pStyle w:val="001"/>
        <w:rPr>
          <w:sz w:val="22"/>
          <w:szCs w:val="22"/>
        </w:rPr>
      </w:pPr>
      <w:r w:rsidRPr="00696F69">
        <w:rPr>
          <w:sz w:val="22"/>
          <w:szCs w:val="22"/>
        </w:rPr>
        <w:t xml:space="preserve">Для размещения насыпей, при сооружении которых будут использованы грунты: скальные слабовыветривающиеся, крупнообломочные с песчаным заполнителем, пески дренирующие, ширина полос отвода, установленная в таблице </w:t>
      </w:r>
      <w:r>
        <w:rPr>
          <w:sz w:val="22"/>
          <w:szCs w:val="22"/>
        </w:rPr>
        <w:t>46</w:t>
      </w:r>
      <w:r w:rsidRPr="00696F69">
        <w:rPr>
          <w:sz w:val="22"/>
          <w:szCs w:val="22"/>
        </w:rPr>
        <w:t xml:space="preserve">, таблице </w:t>
      </w:r>
      <w:r>
        <w:rPr>
          <w:sz w:val="22"/>
          <w:szCs w:val="22"/>
        </w:rPr>
        <w:t>47</w:t>
      </w:r>
      <w:r w:rsidRPr="00696F69">
        <w:rPr>
          <w:sz w:val="22"/>
          <w:szCs w:val="22"/>
        </w:rPr>
        <w:t>, может быть уменьшена на 1 м;</w:t>
      </w:r>
    </w:p>
    <w:p w:rsidR="00E138CA" w:rsidRPr="00696F69" w:rsidRDefault="00E138CA" w:rsidP="00DB460E">
      <w:pPr>
        <w:pStyle w:val="001"/>
        <w:rPr>
          <w:sz w:val="22"/>
          <w:szCs w:val="22"/>
        </w:rPr>
      </w:pPr>
      <w:r w:rsidRPr="00696F69">
        <w:rPr>
          <w:sz w:val="22"/>
          <w:szCs w:val="22"/>
        </w:rPr>
        <w:t xml:space="preserve">в) </w:t>
      </w:r>
      <w:r>
        <w:rPr>
          <w:sz w:val="22"/>
          <w:szCs w:val="22"/>
        </w:rPr>
        <w:t>ш</w:t>
      </w:r>
      <w:r w:rsidRPr="00696F69">
        <w:rPr>
          <w:sz w:val="22"/>
          <w:szCs w:val="22"/>
        </w:rPr>
        <w:t>ирина земельных участков предназначена для земляного полотна с крутизной откосов:</w:t>
      </w:r>
    </w:p>
    <w:p w:rsidR="00E138CA" w:rsidRPr="00696F69" w:rsidRDefault="00E138CA" w:rsidP="00DB460E">
      <w:pPr>
        <w:pStyle w:val="001"/>
        <w:rPr>
          <w:sz w:val="22"/>
          <w:szCs w:val="22"/>
        </w:rPr>
      </w:pPr>
      <w:r w:rsidRPr="00696F69">
        <w:rPr>
          <w:sz w:val="22"/>
          <w:szCs w:val="22"/>
        </w:rPr>
        <w:t>насыпей в верхней части высотой до 6 м – 1:1,5;</w:t>
      </w:r>
    </w:p>
    <w:p w:rsidR="00E138CA" w:rsidRPr="00696F69" w:rsidRDefault="00E138CA" w:rsidP="00DB460E">
      <w:pPr>
        <w:pStyle w:val="001"/>
        <w:rPr>
          <w:sz w:val="22"/>
          <w:szCs w:val="22"/>
        </w:rPr>
      </w:pPr>
      <w:r w:rsidRPr="00696F69">
        <w:rPr>
          <w:sz w:val="22"/>
          <w:szCs w:val="22"/>
        </w:rPr>
        <w:t xml:space="preserve"> насыпей в нижней части от 6 до 12 м – 1:1,75;</w:t>
      </w:r>
    </w:p>
    <w:p w:rsidR="00E138CA" w:rsidRPr="00696F69" w:rsidRDefault="00E138CA" w:rsidP="00DB460E">
      <w:pPr>
        <w:pStyle w:val="001"/>
        <w:rPr>
          <w:sz w:val="22"/>
          <w:szCs w:val="22"/>
        </w:rPr>
      </w:pPr>
      <w:r w:rsidRPr="00696F69">
        <w:rPr>
          <w:sz w:val="22"/>
          <w:szCs w:val="22"/>
        </w:rPr>
        <w:t>выемок с высотой откосов до 12 м – 1:1,5.</w:t>
      </w:r>
    </w:p>
    <w:p w:rsidR="00E138CA" w:rsidRPr="00696F69" w:rsidRDefault="00E138CA" w:rsidP="00DB460E">
      <w:pPr>
        <w:pStyle w:val="001"/>
        <w:rPr>
          <w:sz w:val="22"/>
          <w:szCs w:val="22"/>
        </w:rPr>
      </w:pPr>
      <w:r w:rsidRPr="00696F69">
        <w:rPr>
          <w:sz w:val="22"/>
          <w:szCs w:val="22"/>
        </w:rPr>
        <w:t>При проектировании земляного полотна с другой крутизной откосов ширина земельных участков устанавливается в проекте.</w:t>
      </w:r>
    </w:p>
    <w:p w:rsidR="00E138CA" w:rsidRPr="00696F69" w:rsidRDefault="00E138CA" w:rsidP="00DB460E">
      <w:pPr>
        <w:pStyle w:val="001"/>
        <w:rPr>
          <w:sz w:val="22"/>
          <w:szCs w:val="22"/>
        </w:rPr>
      </w:pPr>
      <w:r w:rsidRPr="00696F69">
        <w:rPr>
          <w:sz w:val="22"/>
          <w:szCs w:val="22"/>
        </w:rPr>
        <w:t xml:space="preserve">г) </w:t>
      </w:r>
      <w:r>
        <w:rPr>
          <w:sz w:val="22"/>
          <w:szCs w:val="22"/>
        </w:rPr>
        <w:t>п</w:t>
      </w:r>
      <w:r w:rsidRPr="00696F69">
        <w:rPr>
          <w:sz w:val="22"/>
          <w:szCs w:val="22"/>
        </w:rPr>
        <w:t xml:space="preserve">ри размещении железнодорожных путей I и II категорий на землях несельскохозяйственного назначения или не пригодных для сельского хозяйства, для устройства в будущем дополнительного (второго, третьего и пр.) пути, ширину земельных участков необходимо устанавливать на 10 м больше размеров, приведенных в таблице </w:t>
      </w:r>
      <w:r>
        <w:rPr>
          <w:sz w:val="22"/>
          <w:szCs w:val="22"/>
        </w:rPr>
        <w:t>46</w:t>
      </w:r>
      <w:r w:rsidRPr="00696F69">
        <w:rPr>
          <w:sz w:val="22"/>
          <w:szCs w:val="22"/>
        </w:rPr>
        <w:t>, таблице</w:t>
      </w:r>
      <w:r>
        <w:rPr>
          <w:sz w:val="22"/>
          <w:szCs w:val="22"/>
        </w:rPr>
        <w:t xml:space="preserve"> 47</w:t>
      </w:r>
      <w:r w:rsidRPr="00696F69">
        <w:rPr>
          <w:sz w:val="22"/>
          <w:szCs w:val="22"/>
        </w:rPr>
        <w:t xml:space="preserve">. </w:t>
      </w:r>
    </w:p>
    <w:p w:rsidR="00E138CA" w:rsidRPr="00696F69" w:rsidRDefault="00E138CA" w:rsidP="00DB460E">
      <w:pPr>
        <w:pStyle w:val="001"/>
        <w:rPr>
          <w:sz w:val="22"/>
          <w:szCs w:val="22"/>
        </w:rPr>
      </w:pPr>
      <w:r w:rsidRPr="00696F69">
        <w:rPr>
          <w:sz w:val="22"/>
          <w:szCs w:val="22"/>
        </w:rPr>
        <w:t>При размещении железнодорожных путей I и II категорий на землях сельскохозяйственного назначения или на землях лесного фонда Российской Федерации дополнительная ширина земельных участков выделяется в охранную зону.</w:t>
      </w:r>
    </w:p>
    <w:p w:rsidR="00E138CA" w:rsidRPr="00696F69" w:rsidRDefault="00E138CA" w:rsidP="00DB460E">
      <w:pPr>
        <w:pStyle w:val="001"/>
        <w:rPr>
          <w:sz w:val="22"/>
          <w:szCs w:val="22"/>
        </w:rPr>
      </w:pPr>
      <w:r w:rsidRPr="00696F69">
        <w:rPr>
          <w:sz w:val="22"/>
          <w:szCs w:val="22"/>
        </w:rPr>
        <w:t xml:space="preserve">д) </w:t>
      </w:r>
      <w:r>
        <w:rPr>
          <w:sz w:val="22"/>
          <w:szCs w:val="22"/>
        </w:rPr>
        <w:t>ш</w:t>
      </w:r>
      <w:r w:rsidRPr="00696F69">
        <w:rPr>
          <w:sz w:val="22"/>
          <w:szCs w:val="22"/>
        </w:rPr>
        <w:t>ирина земельных участков устанавливается сразу под два пути для участков железных дорог I и II категорий, располагаемых в выемках глубиной более 6 м при скальных грунтах, а также располагаемых на крутых косогорах и на прижимах рек независимо от высоты откоса.</w:t>
      </w:r>
    </w:p>
    <w:p w:rsidR="00E138CA" w:rsidRPr="00696F69" w:rsidRDefault="00E138CA" w:rsidP="00DB460E">
      <w:pPr>
        <w:pStyle w:val="001"/>
      </w:pPr>
    </w:p>
    <w:p w:rsidR="00E138CA" w:rsidRPr="00696F69" w:rsidRDefault="00E138CA" w:rsidP="00DB460E">
      <w:pPr>
        <w:pStyle w:val="001"/>
      </w:pPr>
      <w:r w:rsidRPr="00696F69">
        <w:t xml:space="preserve">9.1.14. При прохождении железнодорожного пути по местности со сложными природными условиями ширина полосы отвода должна устанавливаться с учетом возможного проявления деформаций основания земляного полотна (вид и частота проявления различных факторов приведены в таблице </w:t>
      </w:r>
      <w:r>
        <w:t>48</w:t>
      </w:r>
      <w:r w:rsidRPr="00696F69">
        <w:t>).</w:t>
      </w:r>
    </w:p>
    <w:p w:rsidR="00E138CA" w:rsidRPr="00696F69" w:rsidRDefault="00E138CA" w:rsidP="00DB460E">
      <w:pPr>
        <w:pStyle w:val="001"/>
      </w:pPr>
      <w:r w:rsidRPr="00696F69">
        <w:t>В случаях, когда ширина полосы отвода по условиям проявления опасных природных факторов превышает ширину полосы отвода, полученную по конструкции поперечных профилей земляного полотна, дополнительная полоса выделяется в зону специального охранного назначения (охранную зону).</w:t>
      </w:r>
    </w:p>
    <w:p w:rsidR="00E138CA" w:rsidRDefault="00E138CA" w:rsidP="00DB460E">
      <w:pPr>
        <w:pStyle w:val="001"/>
      </w:pPr>
      <w:r w:rsidRPr="00696F69">
        <w:t xml:space="preserve">Ширина полосы отвода для участков с особыми природными условиями местности представлены в таблице </w:t>
      </w:r>
      <w:r>
        <w:t>48</w:t>
      </w:r>
      <w:r w:rsidRPr="00696F69">
        <w:t xml:space="preserve">. </w:t>
      </w:r>
    </w:p>
    <w:p w:rsidR="00E138CA" w:rsidRPr="00696F69" w:rsidRDefault="00E138CA" w:rsidP="00DB460E">
      <w:pPr>
        <w:pStyle w:val="001"/>
        <w:jc w:val="right"/>
        <w:outlineLvl w:val="0"/>
      </w:pPr>
      <w:bookmarkStart w:id="75" w:name="_Ref452077698"/>
      <w:r w:rsidRPr="00696F69">
        <w:t xml:space="preserve">Таблица </w:t>
      </w:r>
      <w:bookmarkEnd w:id="75"/>
      <w:r>
        <w:t>48</w:t>
      </w:r>
    </w:p>
    <w:tbl>
      <w:tblPr>
        <w:tblW w:w="4905" w:type="pct"/>
        <w:tblLayout w:type="fixed"/>
        <w:tblCellMar>
          <w:left w:w="0" w:type="dxa"/>
          <w:right w:w="0" w:type="dxa"/>
        </w:tblCellMar>
        <w:tblLook w:val="00A0"/>
      </w:tblPr>
      <w:tblGrid>
        <w:gridCol w:w="407"/>
        <w:gridCol w:w="4626"/>
        <w:gridCol w:w="1860"/>
        <w:gridCol w:w="1411"/>
        <w:gridCol w:w="1305"/>
      </w:tblGrid>
      <w:tr w:rsidR="00E138CA" w:rsidRPr="00696F69" w:rsidTr="00B91752">
        <w:trPr>
          <w:tblHeader/>
        </w:trPr>
        <w:tc>
          <w:tcPr>
            <w:tcW w:w="212" w:type="pct"/>
            <w:vMerge w:val="restart"/>
            <w:tcBorders>
              <w:top w:val="single" w:sz="6" w:space="0" w:color="000000"/>
              <w:left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п/п</w:t>
            </w:r>
          </w:p>
        </w:tc>
        <w:tc>
          <w:tcPr>
            <w:tcW w:w="2407" w:type="pct"/>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Природные условия местности, влияющие на устойчивость земляного</w:t>
            </w:r>
          </w:p>
          <w:p w:rsidR="00E138CA" w:rsidRPr="00BF6A07" w:rsidRDefault="00E138CA" w:rsidP="00B91752">
            <w:pPr>
              <w:pStyle w:val="002"/>
              <w:rPr>
                <w:lang w:eastAsia="en-US"/>
              </w:rPr>
            </w:pPr>
            <w:r w:rsidRPr="00BF6A07">
              <w:rPr>
                <w:lang w:eastAsia="en-US"/>
              </w:rPr>
              <w:t>полотна</w:t>
            </w:r>
          </w:p>
        </w:tc>
        <w:tc>
          <w:tcPr>
            <w:tcW w:w="2381" w:type="pct"/>
            <w:gridSpan w:val="3"/>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Ширина полосы в зависимости от частоты действия фактора (активности), м</w:t>
            </w:r>
          </w:p>
        </w:tc>
      </w:tr>
      <w:tr w:rsidR="00E138CA" w:rsidRPr="00696F69" w:rsidTr="00B91752">
        <w:trPr>
          <w:tblHeader/>
        </w:trPr>
        <w:tc>
          <w:tcPr>
            <w:tcW w:w="212" w:type="pct"/>
            <w:vMerge/>
            <w:tcBorders>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p>
        </w:tc>
        <w:tc>
          <w:tcPr>
            <w:tcW w:w="2407" w:type="pct"/>
            <w:vMerge/>
            <w:tcBorders>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постоянно</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раз в 10 лет</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раз в 100 лет</w:t>
            </w:r>
          </w:p>
        </w:tc>
      </w:tr>
      <w:tr w:rsidR="00E138CA" w:rsidRPr="00696F69" w:rsidTr="00B91752">
        <w:trPr>
          <w:tblHeader/>
        </w:trPr>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1</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2</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3</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w:t>
            </w:r>
          </w:p>
        </w:tc>
      </w:tr>
      <w:tr w:rsidR="00E138CA" w:rsidRPr="00696F69" w:rsidTr="00B91752">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xml:space="preserve">1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jc w:val="left"/>
              <w:rPr>
                <w:lang w:eastAsia="en-US"/>
              </w:rPr>
            </w:pPr>
            <w:r w:rsidRPr="00BF6A07">
              <w:rPr>
                <w:lang w:eastAsia="en-US"/>
              </w:rPr>
              <w:t>Участки пути, находящиеся на насыпях, отсыпанных на болотах и других слабых основаниях</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xml:space="preserve">2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jc w:val="left"/>
              <w:rPr>
                <w:lang w:eastAsia="en-US"/>
              </w:rPr>
            </w:pPr>
            <w:r w:rsidRPr="00BF6A07">
              <w:rPr>
                <w:lang w:eastAsia="en-US"/>
              </w:rPr>
              <w:t>Участки потопления и размыва земляного полотна от действия временных водотоков, водохранилищ и озер</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xml:space="preserve">3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jc w:val="left"/>
              <w:rPr>
                <w:lang w:eastAsia="en-US"/>
              </w:rPr>
            </w:pPr>
            <w:r w:rsidRPr="00BF6A07">
              <w:rPr>
                <w:lang w:eastAsia="en-US"/>
              </w:rPr>
              <w:t>Участки, расположенные в зоне оврагообразования</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100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60</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50</w:t>
            </w:r>
          </w:p>
        </w:tc>
      </w:tr>
      <w:tr w:rsidR="00E138CA" w:rsidRPr="00696F69" w:rsidTr="00B91752">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xml:space="preserve">4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jc w:val="left"/>
              <w:rPr>
                <w:lang w:eastAsia="en-US"/>
              </w:rPr>
            </w:pPr>
            <w:r w:rsidRPr="00BF6A07">
              <w:rPr>
                <w:lang w:eastAsia="en-US"/>
              </w:rPr>
              <w:t>Участки, расположенные на оползнях</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&gt;200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100</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60</w:t>
            </w:r>
          </w:p>
        </w:tc>
      </w:tr>
      <w:tr w:rsidR="00E138CA" w:rsidRPr="00696F69" w:rsidTr="00B91752">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xml:space="preserve">5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jc w:val="left"/>
              <w:rPr>
                <w:lang w:eastAsia="en-US"/>
              </w:rPr>
            </w:pPr>
            <w:r w:rsidRPr="00BF6A07">
              <w:rPr>
                <w:lang w:eastAsia="en-US"/>
              </w:rPr>
              <w:t>Скально-обвальные участки</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100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70</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60</w:t>
            </w:r>
          </w:p>
        </w:tc>
      </w:tr>
      <w:tr w:rsidR="00E138CA" w:rsidRPr="00696F69" w:rsidTr="00B91752">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xml:space="preserve">6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jc w:val="left"/>
              <w:rPr>
                <w:lang w:eastAsia="en-US"/>
              </w:rPr>
            </w:pPr>
            <w:r w:rsidRPr="00BF6A07">
              <w:rPr>
                <w:lang w:eastAsia="en-US"/>
              </w:rPr>
              <w:t>Места шахтных подработок</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xml:space="preserve">7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jc w:val="left"/>
              <w:rPr>
                <w:lang w:eastAsia="en-US"/>
              </w:rPr>
            </w:pPr>
            <w:r w:rsidRPr="00BF6A07">
              <w:rPr>
                <w:lang w:eastAsia="en-US"/>
              </w:rPr>
              <w:t>Места с наличием наледей</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50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xml:space="preserve">8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jc w:val="left"/>
              <w:rPr>
                <w:lang w:eastAsia="en-US"/>
              </w:rPr>
            </w:pPr>
            <w:r w:rsidRPr="00BF6A07">
              <w:rPr>
                <w:lang w:eastAsia="en-US"/>
              </w:rPr>
              <w:t>Места с наличием пучин и весенних пучинных просадок</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40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r w:rsidR="00E138CA" w:rsidRPr="00696F69" w:rsidTr="00B91752">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E138CA" w:rsidRPr="00BF6A07" w:rsidRDefault="00E138CA" w:rsidP="00B91752">
            <w:pPr>
              <w:pStyle w:val="002"/>
              <w:rPr>
                <w:lang w:eastAsia="en-US"/>
              </w:rPr>
            </w:pPr>
            <w:r w:rsidRPr="00BF6A07">
              <w:rPr>
                <w:lang w:eastAsia="en-US"/>
              </w:rPr>
              <w:t xml:space="preserve">9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jc w:val="left"/>
              <w:rPr>
                <w:lang w:eastAsia="en-US"/>
              </w:rPr>
            </w:pPr>
            <w:r w:rsidRPr="00BF6A07">
              <w:rPr>
                <w:lang w:eastAsia="en-US"/>
              </w:rPr>
              <w:t>Карстовые участки</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100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E138CA" w:rsidRPr="00BF6A07" w:rsidRDefault="00E138CA" w:rsidP="00B91752">
            <w:pPr>
              <w:pStyle w:val="002"/>
              <w:rPr>
                <w:lang w:eastAsia="en-US"/>
              </w:rPr>
            </w:pPr>
            <w:r w:rsidRPr="00BF6A07">
              <w:rPr>
                <w:lang w:eastAsia="en-US"/>
              </w:rPr>
              <w:t>-</w:t>
            </w:r>
          </w:p>
        </w:tc>
      </w:tr>
    </w:tbl>
    <w:p w:rsidR="00E138CA" w:rsidRPr="00696F69" w:rsidRDefault="00E138CA" w:rsidP="00DB460E">
      <w:pPr>
        <w:pStyle w:val="001"/>
      </w:pPr>
    </w:p>
    <w:p w:rsidR="00E138CA" w:rsidRPr="00696F69" w:rsidRDefault="00E138CA" w:rsidP="00DB460E">
      <w:pPr>
        <w:pStyle w:val="001"/>
      </w:pPr>
      <w:r w:rsidRPr="00696F69">
        <w:t>9.1.15. Расстояние от оси крайнего пути разъезда, обгонного пункта и станции до границы полосы отвода должно быть не менее 10 м.</w:t>
      </w:r>
    </w:p>
    <w:p w:rsidR="00E138CA" w:rsidRPr="00696F69" w:rsidRDefault="00E138CA" w:rsidP="00DB460E">
      <w:pPr>
        <w:pStyle w:val="001"/>
      </w:pPr>
      <w:r w:rsidRPr="00696F69">
        <w:t>При размещении разъездов, обгонных пунктов и станций на землях сельскохозяйственного назначения это расстояние может быть уменьшено до 6 м.</w:t>
      </w:r>
    </w:p>
    <w:p w:rsidR="00E138CA" w:rsidRPr="00696F69" w:rsidRDefault="00E138CA" w:rsidP="00DB460E">
      <w:pPr>
        <w:pStyle w:val="001"/>
      </w:pPr>
      <w:r w:rsidRPr="00696F69">
        <w:t>9.1.16. Ширина полосы отвода для искусственных сооружений на малых водотоках, включающих небольшие реки и ручьи с площадью бассейна сбора воды менее 100 км</w:t>
      </w:r>
      <w:r w:rsidRPr="00696F69">
        <w:rPr>
          <w:vertAlign w:val="superscript"/>
        </w:rPr>
        <w:t>2</w:t>
      </w:r>
      <w:r w:rsidRPr="00696F69">
        <w:t>, должна определяться из расчета создания возможности расчистки русла водотока на протяжении не менее 30 м выше и ниже сооружения (на мостовых переходах – от продольной оси моста, при трубах – от входа и выхода), а также с учетом необходимости расположения устройств для гашения скорости воды у входа и выхода труб (водобойные колодцы).</w:t>
      </w:r>
    </w:p>
    <w:p w:rsidR="00E138CA" w:rsidRPr="00696F69" w:rsidRDefault="00E138CA" w:rsidP="00DB460E">
      <w:pPr>
        <w:pStyle w:val="001"/>
      </w:pPr>
      <w:r w:rsidRPr="00696F69">
        <w:t>9.1.17. Ширина полосы отвода на дневной поверхности тоннелей (подходы к порталам тоннелей) должна определяться из условий обеспечения последней от заболачивания и скопления воды, расположения водоотводных, дренажных и вентиляционных устройств, а также из расчета, при необходимости, расчистки прилегающих к трассе тоннеля земельных участков от древесно-кустарниковой растительности.</w:t>
      </w:r>
    </w:p>
    <w:p w:rsidR="00E138CA" w:rsidRPr="00696F69" w:rsidRDefault="00E138CA" w:rsidP="00DB460E">
      <w:pPr>
        <w:pStyle w:val="001"/>
      </w:pPr>
      <w:r w:rsidRPr="00696F69">
        <w:t>9.1.18. Ширина полос отвода под снегозадерживающие лесные насаждения, независимо от их конструкции с каждой стороны пути при расчетном годовом объеме снегоприноса 25 м</w:t>
      </w:r>
      <w:r w:rsidRPr="00696F69">
        <w:rPr>
          <w:vertAlign w:val="superscript"/>
        </w:rPr>
        <w:t>3</w:t>
      </w:r>
      <w:r w:rsidRPr="00696F69">
        <w:t xml:space="preserve"> и более на 1 погонный метр пути может быть установлена по следующей зависимости:</w:t>
      </w:r>
    </w:p>
    <w:p w:rsidR="00E138CA" w:rsidRPr="00696F69" w:rsidRDefault="00E138CA" w:rsidP="00DB460E">
      <w:pPr>
        <w:pStyle w:val="001"/>
      </w:pPr>
      <w:r w:rsidRPr="00696F69">
        <w:rPr>
          <w:lang w:val="en-US"/>
        </w:rPr>
        <w:t>B</w:t>
      </w:r>
      <w:r w:rsidRPr="00696F69">
        <w:t>=</w:t>
      </w:r>
      <w:r w:rsidRPr="00696F69">
        <w:rPr>
          <w:lang w:val="en-US"/>
        </w:rPr>
        <w:t>S</w:t>
      </w:r>
      <w:r w:rsidRPr="00696F69">
        <w:rPr>
          <w:vertAlign w:val="subscript"/>
          <w:lang w:val="en-US"/>
        </w:rPr>
        <w:t>p</w:t>
      </w:r>
      <w:r w:rsidRPr="00696F69">
        <w:t>/</w:t>
      </w:r>
      <w:r w:rsidRPr="00696F69">
        <w:rPr>
          <w:lang w:val="en-US"/>
        </w:rPr>
        <w:t>H</w:t>
      </w:r>
      <w:r w:rsidRPr="00696F69">
        <w:rPr>
          <w:vertAlign w:val="subscript"/>
          <w:lang w:val="en-US"/>
        </w:rPr>
        <w:t>p</w:t>
      </w:r>
      <w:r w:rsidRPr="00696F69">
        <w:t xml:space="preserve"> (м), где: </w:t>
      </w:r>
    </w:p>
    <w:p w:rsidR="00E138CA" w:rsidRPr="00696F69" w:rsidRDefault="00E138CA" w:rsidP="00DB460E">
      <w:pPr>
        <w:pStyle w:val="001"/>
      </w:pPr>
      <w:r w:rsidRPr="00696F69">
        <w:rPr>
          <w:lang w:val="en-US"/>
        </w:rPr>
        <w:t>S</w:t>
      </w:r>
      <w:r w:rsidRPr="00696F69">
        <w:rPr>
          <w:vertAlign w:val="subscript"/>
          <w:lang w:val="en-US"/>
        </w:rPr>
        <w:t>p</w:t>
      </w:r>
      <w:r w:rsidRPr="00696F69">
        <w:t xml:space="preserve"> – площадь поперечного сечения снегоприноса, численно равная расчетному годовому объему приносимого к пути снега принятой вероятности превышения, м</w:t>
      </w:r>
      <w:r w:rsidRPr="00696F69">
        <w:rPr>
          <w:vertAlign w:val="superscript"/>
        </w:rPr>
        <w:t>2</w:t>
      </w:r>
      <w:r w:rsidRPr="00696F69">
        <w:t>;</w:t>
      </w:r>
    </w:p>
    <w:p w:rsidR="00E138CA" w:rsidRPr="00696F69" w:rsidRDefault="00E138CA" w:rsidP="00DB460E">
      <w:pPr>
        <w:pStyle w:val="001"/>
      </w:pPr>
      <w:r w:rsidRPr="00696F69">
        <w:rPr>
          <w:lang w:val="en-US"/>
        </w:rPr>
        <w:t>H</w:t>
      </w:r>
      <w:r w:rsidRPr="00696F69">
        <w:rPr>
          <w:vertAlign w:val="subscript"/>
          <w:lang w:val="en-US"/>
        </w:rPr>
        <w:t>p</w:t>
      </w:r>
      <w:r w:rsidRPr="00696F69">
        <w:t xml:space="preserve"> – расчетная высота (максимально допустимая средняя) отложения снега внутри насаждений, устанавливаемая в зависимости от лесорастительных условий, м.</w:t>
      </w:r>
    </w:p>
    <w:p w:rsidR="00E138CA" w:rsidRPr="00696F69" w:rsidRDefault="00E138CA" w:rsidP="00DB460E">
      <w:pPr>
        <w:pStyle w:val="001"/>
      </w:pPr>
      <w:r w:rsidRPr="00696F69">
        <w:t>Для основных видов почв расчетную высоту отложения снега внутри насаждений можно принимать в следующих размерах:</w:t>
      </w:r>
    </w:p>
    <w:p w:rsidR="00E138CA" w:rsidRPr="00696F69" w:rsidRDefault="00E138CA" w:rsidP="00DB460E">
      <w:pPr>
        <w:pStyle w:val="001"/>
      </w:pPr>
      <w:r w:rsidRPr="00696F69">
        <w:t>3 м – на серых лесных почвах, подзолистых почвах и черноземах, кроме солонцеватых;</w:t>
      </w:r>
    </w:p>
    <w:p w:rsidR="00E138CA" w:rsidRPr="00696F69" w:rsidRDefault="00E138CA" w:rsidP="00DB460E">
      <w:pPr>
        <w:pStyle w:val="001"/>
      </w:pPr>
      <w:r w:rsidRPr="00696F69">
        <w:t>2,5 м – на солонцеватых черноземах и темно-каштановых почвах;</w:t>
      </w:r>
    </w:p>
    <w:p w:rsidR="00E138CA" w:rsidRPr="00696F69" w:rsidRDefault="00E138CA" w:rsidP="00DB460E">
      <w:pPr>
        <w:pStyle w:val="001"/>
      </w:pPr>
      <w:r w:rsidRPr="00696F69">
        <w:t>2 м – на каштановых, светло-каштановых, бурых почвах, а также почвах солонцового комплекса.</w:t>
      </w:r>
    </w:p>
    <w:p w:rsidR="00E138CA" w:rsidRPr="00696F69" w:rsidRDefault="00E138CA" w:rsidP="00DB460E">
      <w:pPr>
        <w:pStyle w:val="001"/>
      </w:pPr>
      <w:r w:rsidRPr="00696F69">
        <w:t>9.1.19. Ширина полосы отвода на снегозаносимых участках путей железнодорожного транспорта, пересекающих лесные массивы, устанавливается, как правило, не более ширины полосы отвода на снегозаносимых участках, защищенных искусственно создаваемыми снегозадерживающими лесными насаждениями.</w:t>
      </w:r>
    </w:p>
    <w:p w:rsidR="00E138CA" w:rsidRPr="00696F69" w:rsidRDefault="00E138CA" w:rsidP="00DB460E">
      <w:pPr>
        <w:pStyle w:val="001"/>
      </w:pPr>
      <w:r w:rsidRPr="00696F69">
        <w:t>9.1.20. Вдоль трассы железнодорожных путей, пересекающих территории, покрытые песками, необходимо предусматривать полосы отвода для пескозащитных лесных насаждений или фитомелиоративной пескозащиты (закрепление песков древесной, кустарниковой и травянистой растительностью), а также для расположения почвоукрепительных лесных насаждений, обеспечивающих защиту пути и сооружений от оползней, обвалов, осыпей, селей, оврагообразования.</w:t>
      </w:r>
    </w:p>
    <w:p w:rsidR="00E138CA" w:rsidRPr="00696F69" w:rsidRDefault="00E138CA" w:rsidP="00DB460E">
      <w:pPr>
        <w:pStyle w:val="001"/>
      </w:pPr>
      <w:r w:rsidRPr="00696F69">
        <w:t>Максимальный годовой объем приноса к пути песка следует определять с вероятностью превышения:</w:t>
      </w:r>
    </w:p>
    <w:p w:rsidR="00E138CA" w:rsidRPr="00696F69" w:rsidRDefault="00E138CA" w:rsidP="00DB460E">
      <w:pPr>
        <w:pStyle w:val="001"/>
      </w:pPr>
      <w:r w:rsidRPr="00696F69">
        <w:t>1:15 (7%) – на железнодорожных путях I и II категорий;</w:t>
      </w:r>
    </w:p>
    <w:p w:rsidR="00E138CA" w:rsidRPr="00696F69" w:rsidRDefault="00E138CA" w:rsidP="00DB460E">
      <w:pPr>
        <w:pStyle w:val="001"/>
      </w:pPr>
      <w:r w:rsidRPr="00696F69">
        <w:t>1:20 (5%) – на железнодорожных путях I и II категорий, расположенных в сильнозаносимых местностях малонаселенных районов;</w:t>
      </w:r>
    </w:p>
    <w:p w:rsidR="00E138CA" w:rsidRPr="00696F69" w:rsidRDefault="00E138CA" w:rsidP="00DB460E">
      <w:pPr>
        <w:pStyle w:val="001"/>
      </w:pPr>
      <w:r w:rsidRPr="00696F69">
        <w:t>1:10 (10%) – на железнодорожных путях III и IV категорий.</w:t>
      </w:r>
    </w:p>
    <w:p w:rsidR="00E138CA" w:rsidRPr="00696F69" w:rsidRDefault="00E138CA" w:rsidP="00DB460E">
      <w:pPr>
        <w:pStyle w:val="001"/>
      </w:pPr>
      <w:r w:rsidRPr="00696F69">
        <w:t>Ширину песчаных участков с каждой стороны пути следует проектировать размером не менее 100 м.</w:t>
      </w:r>
    </w:p>
    <w:p w:rsidR="00E138CA" w:rsidRPr="00696F69" w:rsidRDefault="00E138CA" w:rsidP="00DB460E">
      <w:pPr>
        <w:pStyle w:val="001"/>
      </w:pPr>
      <w:r w:rsidRPr="00696F69">
        <w:t>За пределами полосы отвода, где должны быть проведены фитомелиоративные мероприятия, необходимо установить зону охранного назначения, где запрещаются действия, увеличивающие подвижность песков (уничтожение растительности, нарушение почвенного покрова транспортной техникой).</w:t>
      </w:r>
    </w:p>
    <w:p w:rsidR="00E138CA" w:rsidRPr="00696F69" w:rsidRDefault="00E138CA" w:rsidP="00DB460E">
      <w:pPr>
        <w:pStyle w:val="001"/>
      </w:pPr>
      <w:r w:rsidRPr="00696F69">
        <w:t>Ширина охранной зоны должна быть не менее 100 м.</w:t>
      </w:r>
    </w:p>
    <w:p w:rsidR="00E138CA" w:rsidRPr="00696F69" w:rsidRDefault="00E138CA" w:rsidP="00DB460E">
      <w:pPr>
        <w:pStyle w:val="001"/>
      </w:pPr>
      <w:r w:rsidRPr="00696F69">
        <w:t>9.1.21. Для участков железнодорожных путей, на которых могут возникать снежные лавины, необходимо предусматривать отвод земельных участков для расположения лавинозащитных устройств (галерей, дамб, лавиноуловителей, клиньев и других сооружений) и лавиноупреждающих средств (траншеи, застройка склонов постоянными заборами, облесение склонов).</w:t>
      </w:r>
    </w:p>
    <w:p w:rsidR="00E138CA" w:rsidRPr="00696F69" w:rsidRDefault="00E138CA" w:rsidP="00DB460E">
      <w:pPr>
        <w:pStyle w:val="001"/>
      </w:pPr>
      <w:bookmarkStart w:id="76" w:name="_Toc470085153"/>
      <w:r w:rsidRPr="00696F69">
        <w:t>9.2. Магистральные трубопроводы</w:t>
      </w:r>
      <w:bookmarkEnd w:id="76"/>
      <w:r>
        <w:t>.</w:t>
      </w:r>
    </w:p>
    <w:p w:rsidR="00E138CA" w:rsidRPr="00696F69" w:rsidRDefault="00E138CA" w:rsidP="00DB460E">
      <w:pPr>
        <w:pStyle w:val="001"/>
      </w:pPr>
      <w:r w:rsidRPr="00696F69">
        <w:t>9.2.1. Для обеспечения нормальных условий эксплуатации и исключения возможности повреждения магистральных трубопроводов и их объектов вокруг них устанавливаются охранные зоны, в том числе:</w:t>
      </w:r>
    </w:p>
    <w:p w:rsidR="00E138CA" w:rsidRPr="00696F69" w:rsidRDefault="00E138CA" w:rsidP="00DB460E">
      <w:pPr>
        <w:pStyle w:val="001"/>
      </w:pPr>
      <w:r>
        <w:t xml:space="preserve">а) </w:t>
      </w:r>
      <w:r w:rsidRPr="00696F69">
        <w:t>вдоль трасс магистральных трубопроводов, транспортирующих нефть,</w:t>
      </w:r>
    </w:p>
    <w:p w:rsidR="00E138CA" w:rsidRPr="00696F69" w:rsidRDefault="00E138CA" w:rsidP="00DB460E">
      <w:pPr>
        <w:pStyle w:val="001"/>
      </w:pPr>
      <w:r>
        <w:t xml:space="preserve">б) </w:t>
      </w:r>
      <w:r w:rsidRPr="00696F69">
        <w:t>природный газ – в виде участка земли, ограниченного условными линиями, проходящими на расстоянии 25 м от оси магистрального трубопровода с каждой стороны;</w:t>
      </w:r>
    </w:p>
    <w:p w:rsidR="00E138CA" w:rsidRPr="00696F69" w:rsidRDefault="00E138CA" w:rsidP="00DB460E">
      <w:pPr>
        <w:pStyle w:val="001"/>
      </w:pPr>
      <w:r>
        <w:t xml:space="preserve">в) </w:t>
      </w:r>
      <w:r w:rsidRPr="00696F69">
        <w:t>вдоль трасс многониточных магистральных трубопроводов – в виде</w:t>
      </w:r>
      <w:r>
        <w:t xml:space="preserve"> </w:t>
      </w:r>
      <w:r w:rsidRPr="00696F69">
        <w:t>участка земли, ограниченного условными линиями, проходящими на указанных выше расстояниях от осей крайних магистральных трубопроводов;</w:t>
      </w:r>
    </w:p>
    <w:p w:rsidR="00E138CA" w:rsidRPr="00696F69" w:rsidRDefault="00E138CA" w:rsidP="00DB460E">
      <w:pPr>
        <w:pStyle w:val="001"/>
      </w:pPr>
      <w:r>
        <w:t xml:space="preserve">г) </w:t>
      </w:r>
      <w:r w:rsidRPr="00696F69">
        <w:t>вдоль подводных переходов – в виде участка водного пространства отводной поверхности до дна, заключенного между параллельными плоскостями, отстоящими от осей крайних ниток переходов на расстояние 100 м с каждой стороны;</w:t>
      </w:r>
    </w:p>
    <w:p w:rsidR="00E138CA" w:rsidRPr="00696F69" w:rsidRDefault="00E138CA" w:rsidP="00DB460E">
      <w:pPr>
        <w:pStyle w:val="001"/>
      </w:pPr>
      <w:r>
        <w:t xml:space="preserve">д) </w:t>
      </w:r>
      <w:r w:rsidRPr="00696F69">
        <w:t>вокруг технологических установок подготовки продукции к транспорту,</w:t>
      </w:r>
      <w:r>
        <w:t xml:space="preserve"> </w:t>
      </w:r>
      <w:r w:rsidRPr="00696F69">
        <w:t>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 в виде участка земли, ограниченного замкнутой линией, отстоящей от границ территорий указанных объектов на расстояние 100 м во все стороны.</w:t>
      </w:r>
    </w:p>
    <w:p w:rsidR="00E138CA" w:rsidRPr="00696F69" w:rsidRDefault="00E138CA" w:rsidP="00DB460E">
      <w:pPr>
        <w:pStyle w:val="001"/>
      </w:pPr>
      <w:r w:rsidRPr="00696F69">
        <w:t xml:space="preserve">9.2.2. Земельные участки, входящие в охранные зоны магистральных трубопроводов, не изымаются у землепользователей и используются ими по назначению с обязательным соблюдением требований по охранным зонам. </w:t>
      </w:r>
    </w:p>
    <w:p w:rsidR="00E138CA" w:rsidRPr="00696F69" w:rsidRDefault="00E138CA" w:rsidP="00DB460E">
      <w:pPr>
        <w:pStyle w:val="001"/>
      </w:pPr>
      <w:r w:rsidRPr="00696F69">
        <w:t>9.2.3. Трассы магистральных трубопроводов обозначаются информационными знаками высотой 1,5-2 м от поверхности земли, устанавливаемыми в пределах прямой видимости, но не реже, чем через 500 м, и на углах поворота.</w:t>
      </w:r>
    </w:p>
    <w:p w:rsidR="00E138CA" w:rsidRPr="00696F69" w:rsidRDefault="00E138CA" w:rsidP="00DB460E">
      <w:pPr>
        <w:pStyle w:val="001"/>
      </w:pPr>
      <w:r w:rsidRPr="00696F69">
        <w:t>В местах пересечения магистральных трубопроводов с автомобильными дорогами всех категорий предприятием трубопроводного транспорта совместно с дорожными управлениями по согласованию с ГИБДД устанавливается дорожный знак, запрещающий остановку транспорта.</w:t>
      </w:r>
    </w:p>
    <w:p w:rsidR="00E138CA" w:rsidRPr="00696F69" w:rsidRDefault="00E138CA" w:rsidP="00DB460E">
      <w:pPr>
        <w:pStyle w:val="001"/>
      </w:pPr>
      <w:r w:rsidRPr="00696F69">
        <w:t>9.2.4. Предупредительными знаками должны быть также обозначены линейные задвижки, краны, вантузы и другие элементы магистрального трубопровода, выступающие над поверхностью земли.</w:t>
      </w:r>
    </w:p>
    <w:p w:rsidR="00E138CA" w:rsidRPr="00696F69" w:rsidRDefault="00E138CA" w:rsidP="00DB460E">
      <w:pPr>
        <w:pStyle w:val="001"/>
      </w:pPr>
      <w:r w:rsidRPr="00696F69">
        <w:t>9.2.5. В охранных зонах магистральных трубопроводов без письменного разрешения предприятия трубопроводного транспорта запрещается:</w:t>
      </w:r>
    </w:p>
    <w:p w:rsidR="00E138CA" w:rsidRPr="00696F69" w:rsidRDefault="00E138CA" w:rsidP="00DB460E">
      <w:pPr>
        <w:pStyle w:val="001"/>
      </w:pPr>
      <w:r>
        <w:t xml:space="preserve">а) </w:t>
      </w:r>
      <w:r w:rsidRPr="00696F69">
        <w:t>возведение любых зданий и сооружений;</w:t>
      </w:r>
    </w:p>
    <w:p w:rsidR="00E138CA" w:rsidRPr="00696F69" w:rsidRDefault="00E138CA" w:rsidP="00DB460E">
      <w:pPr>
        <w:pStyle w:val="001"/>
      </w:pPr>
      <w:r>
        <w:t xml:space="preserve">б) </w:t>
      </w:r>
      <w:r w:rsidRPr="00696F69">
        <w:t>посадка деревьев и кустарников всех видов, складирование материалов,</w:t>
      </w:r>
      <w:r>
        <w:t xml:space="preserve"> </w:t>
      </w:r>
      <w:r w:rsidRPr="00696F69">
        <w:t>выделение рыбопромысловых участков, добыча рыбы, водных животных и растений, размещение водопоев;</w:t>
      </w:r>
    </w:p>
    <w:p w:rsidR="00E138CA" w:rsidRPr="00696F69" w:rsidRDefault="00E138CA" w:rsidP="00DB460E">
      <w:pPr>
        <w:pStyle w:val="001"/>
      </w:pPr>
      <w:r>
        <w:t xml:space="preserve">в) </w:t>
      </w:r>
      <w:r w:rsidRPr="00696F69">
        <w:t>сооружение проездов и переездов через трассы магистральных</w:t>
      </w:r>
      <w:r>
        <w:t xml:space="preserve"> </w:t>
      </w:r>
      <w:r w:rsidRPr="00696F69">
        <w:t>трубопроводов, стоянок автомобильного транспорта, тракторов и механизмов;</w:t>
      </w:r>
    </w:p>
    <w:p w:rsidR="00E138CA" w:rsidRPr="00696F69" w:rsidRDefault="00E138CA" w:rsidP="00DB460E">
      <w:pPr>
        <w:pStyle w:val="001"/>
      </w:pPr>
      <w:r>
        <w:t xml:space="preserve">г) </w:t>
      </w:r>
      <w:r w:rsidRPr="00696F69">
        <w:t>производство мелиоративных земляных работ, сооружение</w:t>
      </w:r>
      <w:r>
        <w:t xml:space="preserve"> </w:t>
      </w:r>
      <w:r w:rsidRPr="00696F69">
        <w:t>оросительных и осушительных систем;</w:t>
      </w:r>
    </w:p>
    <w:p w:rsidR="00E138CA" w:rsidRPr="00696F69" w:rsidRDefault="00E138CA" w:rsidP="00DB460E">
      <w:pPr>
        <w:pStyle w:val="001"/>
      </w:pPr>
      <w:r>
        <w:t xml:space="preserve">д) </w:t>
      </w:r>
      <w:r w:rsidRPr="00696F69">
        <w:t>производство различного рода открытых и подземных, строительных,</w:t>
      </w:r>
      <w:r>
        <w:t xml:space="preserve"> </w:t>
      </w:r>
      <w:r w:rsidRPr="00696F69">
        <w:t>монтажных и взрывных работ, планировки грунта;</w:t>
      </w:r>
    </w:p>
    <w:p w:rsidR="00E138CA" w:rsidRPr="00696F69" w:rsidRDefault="00E138CA" w:rsidP="00DB460E">
      <w:pPr>
        <w:pStyle w:val="001"/>
      </w:pPr>
      <w:r>
        <w:t xml:space="preserve">е) </w:t>
      </w:r>
      <w:r w:rsidRPr="00696F69">
        <w:t>производство геологосъемочных, геологоразведочных, поисковых,</w:t>
      </w:r>
      <w:r>
        <w:t xml:space="preserve"> </w:t>
      </w:r>
      <w:r w:rsidRPr="00696F69">
        <w:t>геодезических и других изыскательских работ, связанных с устройством скважин, шурфов и взятием проб грунта (кроме почвенных образцов).</w:t>
      </w:r>
    </w:p>
    <w:p w:rsidR="00E138CA" w:rsidRPr="00696F69" w:rsidRDefault="00E138CA" w:rsidP="00DB460E">
      <w:pPr>
        <w:pStyle w:val="001"/>
      </w:pPr>
      <w:r w:rsidRPr="00696F69">
        <w:t>9.2.6. В охранных зонах магистральных трубопроводов запрещается производить действия, ведущие к нарушению нормальной эксплуатации магистральных трубопроводов, либо к их повреждению, в частности:</w:t>
      </w:r>
    </w:p>
    <w:p w:rsidR="00E138CA" w:rsidRPr="00696F69" w:rsidRDefault="00E138CA" w:rsidP="00DB460E">
      <w:pPr>
        <w:pStyle w:val="001"/>
      </w:pPr>
      <w:r>
        <w:t xml:space="preserve">а) </w:t>
      </w:r>
      <w:r w:rsidRPr="00696F69">
        <w:t>перемещение, засыпка и нарушение информационных знаков,</w:t>
      </w:r>
      <w:r>
        <w:t xml:space="preserve"> </w:t>
      </w:r>
      <w:r w:rsidRPr="00696F69">
        <w:t>контрольно-измерительных пунктов;</w:t>
      </w:r>
    </w:p>
    <w:p w:rsidR="00E138CA" w:rsidRPr="00696F69" w:rsidRDefault="00E138CA" w:rsidP="00DB460E">
      <w:pPr>
        <w:pStyle w:val="001"/>
      </w:pPr>
      <w:r>
        <w:t xml:space="preserve">б) </w:t>
      </w:r>
      <w:r w:rsidRPr="00696F69">
        <w:t>нарушение ограждений узлов линейной арматуры, станций катодной и</w:t>
      </w:r>
      <w:r>
        <w:t xml:space="preserve"> </w:t>
      </w:r>
      <w:r w:rsidRPr="00696F69">
        <w:t>дренажной защиты, линейных и смотровых колодцев и других линейных устройств, открытие и закрытие кранов и задвижек, отключение или включение средств связи, энергоснабжения и телемеханики магистральных трубопроводов;</w:t>
      </w:r>
    </w:p>
    <w:p w:rsidR="00E138CA" w:rsidRPr="00696F69" w:rsidRDefault="00E138CA" w:rsidP="00DB460E">
      <w:pPr>
        <w:pStyle w:val="001"/>
      </w:pPr>
      <w:r>
        <w:t xml:space="preserve">в) </w:t>
      </w:r>
      <w:r w:rsidRPr="00696F69">
        <w:t>организация свалок, разлитие растворов кислот, солей и щелочей;</w:t>
      </w:r>
    </w:p>
    <w:p w:rsidR="00E138CA" w:rsidRPr="00696F69" w:rsidRDefault="00E138CA" w:rsidP="00DB460E">
      <w:pPr>
        <w:pStyle w:val="001"/>
      </w:pPr>
      <w:r>
        <w:t xml:space="preserve">г) </w:t>
      </w:r>
      <w:r w:rsidRPr="00696F69">
        <w:t>разрушение берегоукрепительных сооружений, водопропускных</w:t>
      </w:r>
      <w:r>
        <w:t xml:space="preserve"> </w:t>
      </w:r>
      <w:r w:rsidRPr="00696F69">
        <w:t>устройств, земляных и иных сооружений (устройств), предохраняющих магистральные трубопроводы от разрушения, а прилегающую территорию и окружающую местность – от аварийного разлива транспортируемой продукции;</w:t>
      </w:r>
    </w:p>
    <w:p w:rsidR="00E138CA" w:rsidRPr="00696F69" w:rsidRDefault="00E138CA" w:rsidP="00DB460E">
      <w:pPr>
        <w:pStyle w:val="001"/>
      </w:pPr>
      <w:r>
        <w:t xml:space="preserve">д) </w:t>
      </w:r>
      <w:r w:rsidRPr="00696F69">
        <w:t>бросать якоря, проходить с отданными якорями, цепями, лотами,</w:t>
      </w:r>
      <w:r>
        <w:t xml:space="preserve"> </w:t>
      </w:r>
      <w:r w:rsidRPr="00696F69">
        <w:t>волокушами и тралами, производить дноуглубительные и землечерпальные работы;</w:t>
      </w:r>
    </w:p>
    <w:p w:rsidR="00E138CA" w:rsidRPr="00696F69" w:rsidRDefault="00E138CA" w:rsidP="00DB460E">
      <w:pPr>
        <w:pStyle w:val="001"/>
      </w:pPr>
      <w:r>
        <w:t xml:space="preserve">е) </w:t>
      </w:r>
      <w:r w:rsidRPr="00696F69">
        <w:t>разведение огня и размещение каких-либо открытых или закрытых</w:t>
      </w:r>
      <w:r>
        <w:t xml:space="preserve"> </w:t>
      </w:r>
      <w:r w:rsidRPr="00696F69">
        <w:t>источник</w:t>
      </w:r>
      <w:r>
        <w:t>ов</w:t>
      </w:r>
      <w:r w:rsidRPr="00696F69">
        <w:t xml:space="preserve"> огня.</w:t>
      </w:r>
    </w:p>
    <w:p w:rsidR="00E138CA" w:rsidRPr="00696F69" w:rsidRDefault="00E138CA" w:rsidP="00DB460E">
      <w:pPr>
        <w:pStyle w:val="001"/>
      </w:pPr>
      <w:r w:rsidRPr="00696F69">
        <w:t>9.2.7. Организация и производство работ в охранных зонах осуществляется в соответствии с требованиями Правил охраны магистральных трубопроводов.</w:t>
      </w:r>
    </w:p>
    <w:p w:rsidR="00E138CA" w:rsidRPr="00696F69" w:rsidRDefault="00E138CA" w:rsidP="00DB460E">
      <w:pPr>
        <w:pStyle w:val="001"/>
      </w:pPr>
      <w:bookmarkStart w:id="77" w:name="_Toc470085154"/>
      <w:r w:rsidRPr="00696F69">
        <w:t>9.3. Геодезические пункты</w:t>
      </w:r>
      <w:bookmarkEnd w:id="77"/>
      <w:r>
        <w:t>.</w:t>
      </w:r>
    </w:p>
    <w:p w:rsidR="00E138CA" w:rsidRPr="00696F69" w:rsidRDefault="00E138CA" w:rsidP="00DB460E">
      <w:pPr>
        <w:pStyle w:val="001"/>
      </w:pPr>
      <w:r w:rsidRPr="00696F69">
        <w:t>9.3.1. Астрономо-геодезические, геодезические, нивелирные и гравиметрические пункты, наземные знаки и центры этих пунктов (далее «геодезические пункты»), в том числе размещенные на световых маяках, навигационных знаках и других инженерных конструкциях и построенные за счет средств федерального бюджета, относятся к федеральной собственности и находятся под охраной государства.</w:t>
      </w:r>
    </w:p>
    <w:p w:rsidR="00E138CA" w:rsidRPr="00696F69" w:rsidRDefault="00E138CA" w:rsidP="00DB460E">
      <w:pPr>
        <w:pStyle w:val="001"/>
      </w:pPr>
      <w:r w:rsidRPr="00696F69">
        <w:t>Снос наружных знаков или перезакладка центров геодезических пунктов проводятся только с разрешения федерального органа исполнительной власти в области геодезии и картографии или его территориальных органов.</w:t>
      </w:r>
    </w:p>
    <w:p w:rsidR="00E138CA" w:rsidRPr="00696F69" w:rsidRDefault="00E138CA" w:rsidP="00DB460E">
      <w:pPr>
        <w:pStyle w:val="001"/>
      </w:pPr>
      <w:r w:rsidRPr="00696F69">
        <w:t>9.3.2. Собственники, владельцы и пользователи земельных участков, на которых размещены геодезические пункты, обязаны уведомлять федеральный орган исполнительной власти в области геодезии и картографии и его территориальные органы о</w:t>
      </w:r>
      <w:r>
        <w:t>бо</w:t>
      </w:r>
      <w:r w:rsidRPr="00696F69">
        <w:t xml:space="preserve"> всех случаях повреждения или уничтожения геодезических пунктов, а также предоставлять возможность подъезда (подхода) к геодезическим пунктам при проведении геодезических и картографических работ.</w:t>
      </w:r>
    </w:p>
    <w:p w:rsidR="00E138CA" w:rsidRPr="00696F69" w:rsidRDefault="00E138CA" w:rsidP="00DB460E">
      <w:pPr>
        <w:pStyle w:val="001"/>
      </w:pPr>
      <w:r w:rsidRPr="00696F69">
        <w:t xml:space="preserve">9.3.3. Порядок обеспечения охраны геодезических пунктов на территории Российской Федерации определяется в соответствии с требованиями Положения об охранных зонах и охране геодезических пунктов на территории Российской Федерации (постановление Правительства Российской Федерации от 7 октября 1996 г. </w:t>
      </w:r>
      <w:r>
        <w:t xml:space="preserve">№ </w:t>
      </w:r>
      <w:r w:rsidRPr="00696F69">
        <w:t>1170).</w:t>
      </w:r>
    </w:p>
    <w:p w:rsidR="00E138CA" w:rsidRPr="00696F69" w:rsidRDefault="00E138CA" w:rsidP="00DB460E">
      <w:pPr>
        <w:pStyle w:val="001"/>
      </w:pPr>
      <w:r w:rsidRPr="00696F69">
        <w:t>9.3.4. Геодезический пункт состоит из специального центра, наружного знака и внешнего оформления в виде канавы или вала, которое является границей геодезического пункта.</w:t>
      </w:r>
    </w:p>
    <w:p w:rsidR="00E138CA" w:rsidRPr="00696F69" w:rsidRDefault="00E138CA" w:rsidP="00DB460E">
      <w:pPr>
        <w:pStyle w:val="001"/>
      </w:pPr>
      <w:r w:rsidRPr="00696F69">
        <w:t>В случае отсутствия внешнего оформления геодезического пункта его границей является основание наружного знака.</w:t>
      </w:r>
    </w:p>
    <w:p w:rsidR="00E138CA" w:rsidRPr="00696F69" w:rsidRDefault="00E138CA" w:rsidP="00DB460E">
      <w:pPr>
        <w:pStyle w:val="001"/>
      </w:pPr>
      <w:r w:rsidRPr="00696F69">
        <w:t>Для геодезических пунктов, которые не имеют наружных знаков и специальные центры которых заложены в стены зданий и других сооружений, границы пунктов и охранные зоны не устанавливаются.</w:t>
      </w:r>
    </w:p>
    <w:p w:rsidR="00E138CA" w:rsidRPr="00696F69" w:rsidRDefault="00E138CA" w:rsidP="00DB460E">
      <w:pPr>
        <w:pStyle w:val="001"/>
      </w:pPr>
      <w:r w:rsidRPr="00696F69">
        <w:t>9.3.5. Охранной зоной геодезического пункта является земельный участок, на котором расположен геодезический пункт, и полоса земли шириной 1 м, примыкающая с внешней стороны к границе пункта.</w:t>
      </w:r>
    </w:p>
    <w:p w:rsidR="00E138CA" w:rsidRPr="00696F69" w:rsidRDefault="00E138CA" w:rsidP="00DB460E">
      <w:pPr>
        <w:pStyle w:val="001"/>
      </w:pPr>
      <w:r w:rsidRPr="00696F69">
        <w:t>9.3.6. В пределах охранной зоны геодезического пункта запрещается без разрешения территориальных органов исполнительной власти в области геодезии и картографии осуществлять виды деятельности и производить работы, которые могут повлечь повреждение или уничтожение наружного знака, нарушить неизменность местоположения специального центра или создать затруднения для использования геодезического пункта по прямому назначению и свободного доступа к нему.</w:t>
      </w:r>
    </w:p>
    <w:p w:rsidR="00E138CA" w:rsidRDefault="00E138CA" w:rsidP="00DB460E">
      <w:pPr>
        <w:pStyle w:val="001"/>
      </w:pPr>
      <w:r w:rsidRPr="00696F69">
        <w:t>9.3.7. Организации, использующие в своей работе геодезические пункты, представляют информацию о состоянии этих пунктов в территориальные органы исполнительной власти в области геодезии и картографии.</w:t>
      </w:r>
    </w:p>
    <w:p w:rsidR="00E138CA" w:rsidRPr="00696F69" w:rsidRDefault="00E138CA" w:rsidP="00DB460E">
      <w:pPr>
        <w:pStyle w:val="001"/>
      </w:pPr>
    </w:p>
    <w:p w:rsidR="00E138CA" w:rsidRDefault="00E138CA" w:rsidP="00DB460E">
      <w:pPr>
        <w:pStyle w:val="001"/>
        <w:jc w:val="center"/>
      </w:pPr>
      <w:bookmarkStart w:id="78" w:name="_Toc470085155"/>
      <w:r w:rsidRPr="00696F69">
        <w:t>10. Нормативные противопожарные требования</w:t>
      </w:r>
      <w:bookmarkEnd w:id="78"/>
    </w:p>
    <w:p w:rsidR="00E138CA" w:rsidRPr="00696F69" w:rsidRDefault="00E138CA" w:rsidP="00DB460E">
      <w:pPr>
        <w:pStyle w:val="001"/>
        <w:jc w:val="center"/>
      </w:pPr>
    </w:p>
    <w:p w:rsidR="00E138CA" w:rsidRPr="00696F69" w:rsidRDefault="00E138CA" w:rsidP="00DB460E">
      <w:pPr>
        <w:pStyle w:val="001"/>
      </w:pPr>
      <w:bookmarkStart w:id="79" w:name="_Toc470085156"/>
      <w:bookmarkStart w:id="80" w:name="_Toc465413427"/>
      <w:r w:rsidRPr="00696F69">
        <w:t>10.1. Общие требования</w:t>
      </w:r>
      <w:bookmarkEnd w:id="79"/>
      <w:r>
        <w:t>.</w:t>
      </w:r>
    </w:p>
    <w:p w:rsidR="00E138CA" w:rsidRPr="00696F69" w:rsidRDefault="00E138CA" w:rsidP="00DB460E">
      <w:pPr>
        <w:pStyle w:val="001"/>
      </w:pPr>
      <w:r w:rsidRPr="00696F69">
        <w:t>10.1.1. При разработке документов территориального планирования городского округа должны выполняться требования пожарной безопасности, изложенные в Федеральном законе Российской Федерации «Технический регламент о требованиях пожарн</w:t>
      </w:r>
      <w:r>
        <w:t>ой безопасности» от 22.07.2008 №</w:t>
      </w:r>
      <w:r w:rsidRPr="00696F69">
        <w:t xml:space="preserve"> 123-ФЗ.</w:t>
      </w:r>
    </w:p>
    <w:p w:rsidR="00E138CA" w:rsidRPr="00696F69" w:rsidRDefault="00E138CA" w:rsidP="00DB460E">
      <w:pPr>
        <w:pStyle w:val="001"/>
      </w:pPr>
      <w:r w:rsidRPr="00696F69">
        <w:t xml:space="preserve">10.1.2. Минимальные противопожарные расстояния между жилыми зданиями, общественными зданиями, административно-бытовыми зданиями промышленных предприятий следует принимать по таблице </w:t>
      </w:r>
      <w:r>
        <w:t>49</w:t>
      </w:r>
      <w:r w:rsidRPr="00696F69">
        <w:t>.</w:t>
      </w:r>
    </w:p>
    <w:p w:rsidR="00E138CA" w:rsidRPr="00696F69" w:rsidRDefault="00E138CA" w:rsidP="00DB460E">
      <w:pPr>
        <w:pStyle w:val="001"/>
        <w:jc w:val="right"/>
      </w:pPr>
      <w:r w:rsidRPr="00696F69">
        <w:t xml:space="preserve">Таблица </w:t>
      </w:r>
      <w:r>
        <w:t>49</w:t>
      </w:r>
    </w:p>
    <w:tbl>
      <w:tblPr>
        <w:tblW w:w="4871" w:type="pct"/>
        <w:jc w:val="center"/>
        <w:tblCellMar>
          <w:left w:w="0" w:type="dxa"/>
          <w:right w:w="0" w:type="dxa"/>
        </w:tblCellMar>
        <w:tblLook w:val="00A0"/>
      </w:tblPr>
      <w:tblGrid>
        <w:gridCol w:w="854"/>
        <w:gridCol w:w="2824"/>
        <w:gridCol w:w="2502"/>
        <w:gridCol w:w="1198"/>
        <w:gridCol w:w="1202"/>
        <w:gridCol w:w="962"/>
      </w:tblGrid>
      <w:tr w:rsidR="00E138CA" w:rsidRPr="00696F69" w:rsidTr="00B91752">
        <w:trPr>
          <w:tblHeader/>
          <w:jc w:val="center"/>
        </w:trPr>
        <w:tc>
          <w:tcPr>
            <w:tcW w:w="447" w:type="pct"/>
            <w:vMerge w:val="restart"/>
            <w:tcBorders>
              <w:top w:val="single" w:sz="6" w:space="0" w:color="000000"/>
              <w:left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 </w:t>
            </w:r>
          </w:p>
          <w:p w:rsidR="00E138CA" w:rsidRPr="00BF6A07" w:rsidRDefault="00E138CA" w:rsidP="00B91752">
            <w:pPr>
              <w:pStyle w:val="002"/>
              <w:rPr>
                <w:lang w:eastAsia="en-US"/>
              </w:rPr>
            </w:pPr>
            <w:r w:rsidRPr="00BF6A07">
              <w:rPr>
                <w:lang w:eastAsia="en-US"/>
              </w:rPr>
              <w:t>п/п</w:t>
            </w:r>
          </w:p>
          <w:p w:rsidR="00E138CA" w:rsidRPr="00BF6A07" w:rsidRDefault="00E138CA" w:rsidP="00B91752">
            <w:pPr>
              <w:pStyle w:val="002"/>
              <w:rPr>
                <w:lang w:eastAsia="en-US"/>
              </w:rPr>
            </w:pP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Степень огнестойкости здания</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Класс конструктивной пожарной опасности</w:t>
            </w:r>
          </w:p>
        </w:tc>
        <w:tc>
          <w:tcPr>
            <w:tcW w:w="1763"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Минимальное расстояние при степени огнестойкости и классе конструктивной пожарной опасности здания, м</w:t>
            </w:r>
          </w:p>
        </w:tc>
      </w:tr>
      <w:tr w:rsidR="00E138CA" w:rsidRPr="00696F69" w:rsidTr="00B91752">
        <w:trPr>
          <w:tblHeader/>
          <w:jc w:val="center"/>
        </w:trPr>
        <w:tc>
          <w:tcPr>
            <w:tcW w:w="447" w:type="pct"/>
            <w:vMerge/>
            <w:tcBorders>
              <w:left w:val="single" w:sz="6" w:space="0" w:color="000000"/>
              <w:bottom w:val="single" w:sz="6" w:space="0" w:color="000000"/>
              <w:right w:val="single" w:sz="6" w:space="0" w:color="000000"/>
            </w:tcBorders>
          </w:tcPr>
          <w:p w:rsidR="00E138CA" w:rsidRPr="00BF6A07" w:rsidRDefault="00E138CA" w:rsidP="00B91752">
            <w:pPr>
              <w:pStyle w:val="002"/>
              <w:rPr>
                <w:lang w:eastAsia="en-US"/>
              </w:rPr>
            </w:pP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I, II, III С0</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II, III, IV С1</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IV, V С2, С3</w:t>
            </w:r>
          </w:p>
        </w:tc>
      </w:tr>
      <w:tr w:rsidR="00E138CA" w:rsidRPr="00696F69" w:rsidTr="00B91752">
        <w:trPr>
          <w:tblHeader/>
          <w:jc w:val="center"/>
        </w:trPr>
        <w:tc>
          <w:tcPr>
            <w:tcW w:w="44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1</w:t>
            </w: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2</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3</w:t>
            </w: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4</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5</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6</w:t>
            </w:r>
          </w:p>
        </w:tc>
      </w:tr>
      <w:tr w:rsidR="00E138CA" w:rsidRPr="00696F69" w:rsidTr="00B91752">
        <w:trPr>
          <w:jc w:val="center"/>
        </w:trPr>
        <w:tc>
          <w:tcPr>
            <w:tcW w:w="44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1 </w:t>
            </w: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I, II, III</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С0</w:t>
            </w: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6</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8</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10</w:t>
            </w:r>
          </w:p>
        </w:tc>
      </w:tr>
      <w:tr w:rsidR="00E138CA" w:rsidRPr="00696F69" w:rsidTr="00B91752">
        <w:trPr>
          <w:jc w:val="center"/>
        </w:trPr>
        <w:tc>
          <w:tcPr>
            <w:tcW w:w="44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2 </w:t>
            </w: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II, III, IV</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С1</w:t>
            </w: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8</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10</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12</w:t>
            </w:r>
          </w:p>
        </w:tc>
      </w:tr>
      <w:tr w:rsidR="00E138CA" w:rsidRPr="00696F69" w:rsidTr="00B91752">
        <w:trPr>
          <w:jc w:val="center"/>
        </w:trPr>
        <w:tc>
          <w:tcPr>
            <w:tcW w:w="447" w:type="pct"/>
            <w:tcBorders>
              <w:top w:val="single" w:sz="6" w:space="0" w:color="000000"/>
              <w:left w:val="single" w:sz="6" w:space="0" w:color="000000"/>
              <w:bottom w:val="single" w:sz="6" w:space="0" w:color="000000"/>
              <w:right w:val="single" w:sz="6" w:space="0" w:color="000000"/>
            </w:tcBorders>
          </w:tcPr>
          <w:p w:rsidR="00E138CA" w:rsidRPr="00BF6A07" w:rsidRDefault="00E138CA" w:rsidP="00B91752">
            <w:pPr>
              <w:pStyle w:val="002"/>
              <w:rPr>
                <w:lang w:eastAsia="en-US"/>
              </w:rPr>
            </w:pPr>
            <w:r w:rsidRPr="00BF6A07">
              <w:rPr>
                <w:lang w:eastAsia="en-US"/>
              </w:rPr>
              <w:t xml:space="preserve">3 </w:t>
            </w: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IV, V</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С2, С3</w:t>
            </w: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10</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12</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38CA" w:rsidRPr="00BF6A07" w:rsidRDefault="00E138CA" w:rsidP="00B91752">
            <w:pPr>
              <w:pStyle w:val="002"/>
              <w:rPr>
                <w:lang w:eastAsia="en-US"/>
              </w:rPr>
            </w:pPr>
            <w:r w:rsidRPr="00BF6A07">
              <w:rPr>
                <w:lang w:eastAsia="en-US"/>
              </w:rPr>
              <w:t>15</w:t>
            </w:r>
          </w:p>
        </w:tc>
      </w:tr>
    </w:tbl>
    <w:p w:rsidR="00E138CA" w:rsidRPr="00696F69" w:rsidRDefault="00E138CA" w:rsidP="00DB460E">
      <w:pPr>
        <w:pStyle w:val="001"/>
        <w:rPr>
          <w:sz w:val="22"/>
          <w:szCs w:val="22"/>
        </w:rPr>
      </w:pPr>
      <w:r w:rsidRPr="00696F69">
        <w:rPr>
          <w:sz w:val="22"/>
          <w:szCs w:val="22"/>
        </w:rPr>
        <w:t>Примечания:</w:t>
      </w:r>
    </w:p>
    <w:p w:rsidR="00E138CA" w:rsidRPr="00696F69" w:rsidRDefault="00E138CA" w:rsidP="00DB460E">
      <w:pPr>
        <w:pStyle w:val="001"/>
        <w:rPr>
          <w:sz w:val="22"/>
          <w:szCs w:val="22"/>
        </w:rPr>
      </w:pPr>
      <w:r w:rsidRPr="00696F69">
        <w:rPr>
          <w:sz w:val="22"/>
          <w:szCs w:val="22"/>
        </w:rPr>
        <w:t xml:space="preserve">а) </w:t>
      </w:r>
      <w:r>
        <w:rPr>
          <w:sz w:val="22"/>
          <w:szCs w:val="22"/>
        </w:rPr>
        <w:t>с</w:t>
      </w:r>
      <w:r w:rsidRPr="00696F69">
        <w:rPr>
          <w:sz w:val="22"/>
          <w:szCs w:val="22"/>
        </w:rPr>
        <w:t xml:space="preserve">оответствие степени огнестойкости и предела огнестойкости строительных конструкций зданий, сооружений; класса конструктивной пожарной опасности и класса пожарной опасности строительных конструкций зданий, сооружений определяются в соответствии с требованиями таблицы 21, таблицы 22 Федерального закона от 22 июля 2008 года </w:t>
      </w:r>
      <w:r>
        <w:rPr>
          <w:sz w:val="22"/>
          <w:szCs w:val="22"/>
        </w:rPr>
        <w:t xml:space="preserve">№ </w:t>
      </w:r>
      <w:r w:rsidRPr="00696F69">
        <w:rPr>
          <w:sz w:val="22"/>
          <w:szCs w:val="22"/>
        </w:rPr>
        <w:t>123-ФЗ «Технический регламент о тре</w:t>
      </w:r>
      <w:r>
        <w:rPr>
          <w:sz w:val="22"/>
          <w:szCs w:val="22"/>
        </w:rPr>
        <w:t>бованиях пожарной безопасности»;</w:t>
      </w:r>
    </w:p>
    <w:p w:rsidR="00E138CA" w:rsidRPr="00696F69" w:rsidRDefault="00E138CA" w:rsidP="00DB460E">
      <w:pPr>
        <w:pStyle w:val="001"/>
        <w:rPr>
          <w:sz w:val="22"/>
          <w:szCs w:val="22"/>
        </w:rPr>
      </w:pPr>
      <w:r w:rsidRPr="00696F69">
        <w:rPr>
          <w:sz w:val="22"/>
          <w:szCs w:val="22"/>
        </w:rPr>
        <w:t xml:space="preserve">б) </w:t>
      </w:r>
      <w:r>
        <w:rPr>
          <w:sz w:val="22"/>
          <w:szCs w:val="22"/>
        </w:rPr>
        <w:t>р</w:t>
      </w:r>
      <w:r w:rsidRPr="00696F69">
        <w:rPr>
          <w:sz w:val="22"/>
          <w:szCs w:val="22"/>
        </w:rPr>
        <w:t>асстоянием между зданиями считается расстояние в свету между их наружными стенами или другими конструкциями. При наличии выступающих более чем на 1 м элементов конструкций, выполненных из горючих материалов, принимается расст</w:t>
      </w:r>
      <w:r>
        <w:rPr>
          <w:sz w:val="22"/>
          <w:szCs w:val="22"/>
        </w:rPr>
        <w:t>ояние между этими конструкциями;</w:t>
      </w:r>
    </w:p>
    <w:p w:rsidR="00E138CA" w:rsidRPr="00696F69" w:rsidRDefault="00E138CA" w:rsidP="00DB460E">
      <w:pPr>
        <w:pStyle w:val="001"/>
        <w:rPr>
          <w:sz w:val="22"/>
          <w:szCs w:val="22"/>
        </w:rPr>
      </w:pPr>
      <w:r w:rsidRPr="00696F69">
        <w:rPr>
          <w:sz w:val="22"/>
          <w:szCs w:val="22"/>
        </w:rPr>
        <w:t xml:space="preserve">в) </w:t>
      </w:r>
      <w:r>
        <w:rPr>
          <w:sz w:val="22"/>
          <w:szCs w:val="22"/>
        </w:rPr>
        <w:t>р</w:t>
      </w:r>
      <w:r w:rsidRPr="00696F69">
        <w:rPr>
          <w:sz w:val="22"/>
          <w:szCs w:val="22"/>
        </w:rPr>
        <w:t xml:space="preserve">асстояния между зданиями класса конструктивной пожарной опасности СО и С1 и (или) I, II, III степеней огнестойкости допускается предусматривать менее указанного в таблице </w:t>
      </w:r>
      <w:r>
        <w:rPr>
          <w:sz w:val="22"/>
          <w:szCs w:val="22"/>
        </w:rPr>
        <w:t>49</w:t>
      </w:r>
      <w:r w:rsidRPr="00696F69">
        <w:rPr>
          <w:sz w:val="22"/>
          <w:szCs w:val="22"/>
        </w:rPr>
        <w:t xml:space="preserve"> при условии, если стена более высокого здания, расположенная напротив другого з</w:t>
      </w:r>
      <w:r>
        <w:rPr>
          <w:sz w:val="22"/>
          <w:szCs w:val="22"/>
        </w:rPr>
        <w:t>дания, является противопожарной;</w:t>
      </w:r>
    </w:p>
    <w:p w:rsidR="00E138CA" w:rsidRPr="00696F69" w:rsidRDefault="00E138CA" w:rsidP="00DB460E">
      <w:pPr>
        <w:pStyle w:val="001"/>
        <w:rPr>
          <w:sz w:val="22"/>
          <w:szCs w:val="22"/>
        </w:rPr>
      </w:pPr>
      <w:r w:rsidRPr="00696F69">
        <w:rPr>
          <w:sz w:val="22"/>
          <w:szCs w:val="22"/>
        </w:rPr>
        <w:t xml:space="preserve">г) </w:t>
      </w:r>
      <w:r>
        <w:rPr>
          <w:sz w:val="22"/>
          <w:szCs w:val="22"/>
        </w:rPr>
        <w:t>р</w:t>
      </w:r>
      <w:r w:rsidRPr="00696F69">
        <w:rPr>
          <w:sz w:val="22"/>
          <w:szCs w:val="22"/>
        </w:rPr>
        <w:t>асстояния между стенами зданий без оконных проемов допускается уменьшать на 20%, за исключением зданий класса конструктивной пожарной опасности С2 и С3 или II</w:t>
      </w:r>
      <w:r>
        <w:rPr>
          <w:sz w:val="22"/>
          <w:szCs w:val="22"/>
        </w:rPr>
        <w:t>I, IV, V степеней огнестойкости;</w:t>
      </w:r>
    </w:p>
    <w:p w:rsidR="00E138CA" w:rsidRPr="00696F69" w:rsidRDefault="00E138CA" w:rsidP="00DB460E">
      <w:pPr>
        <w:pStyle w:val="001"/>
        <w:rPr>
          <w:sz w:val="22"/>
          <w:szCs w:val="22"/>
        </w:rPr>
      </w:pPr>
      <w:r w:rsidRPr="00696F69">
        <w:rPr>
          <w:sz w:val="22"/>
          <w:szCs w:val="22"/>
        </w:rPr>
        <w:t xml:space="preserve">д) </w:t>
      </w:r>
      <w:r>
        <w:rPr>
          <w:sz w:val="22"/>
          <w:szCs w:val="22"/>
        </w:rPr>
        <w:t>д</w:t>
      </w:r>
      <w:r w:rsidRPr="00696F69">
        <w:rPr>
          <w:sz w:val="22"/>
          <w:szCs w:val="22"/>
        </w:rPr>
        <w:t>ля 2-этажных зданий каркасной и щитовой конструкции класса конструктивной пожарной опасности С2 и С3 или V степени огнестойкости, а также зданий с кровлями из горючих материалов групп Г3 и Г4 противопожарные расстояния увеличиваются на 20%.</w:t>
      </w:r>
    </w:p>
    <w:p w:rsidR="00E138CA" w:rsidRPr="00696F69" w:rsidRDefault="00E138CA" w:rsidP="00DB460E">
      <w:pPr>
        <w:pStyle w:val="001"/>
        <w:rPr>
          <w:sz w:val="22"/>
          <w:szCs w:val="22"/>
        </w:rPr>
      </w:pPr>
    </w:p>
    <w:p w:rsidR="00E138CA" w:rsidRPr="00696F69" w:rsidRDefault="00E138CA" w:rsidP="00DB460E">
      <w:pPr>
        <w:pStyle w:val="001"/>
      </w:pPr>
      <w:r w:rsidRPr="00696F69">
        <w:t xml:space="preserve">10.1.3. Минимальные противопожарные расстояния от жилых, общественных и административно-бытовых зданий до производственных и складских зданий, а также до зданий котельных следует принимать по таблице </w:t>
      </w:r>
      <w:r>
        <w:t>49</w:t>
      </w:r>
      <w:r w:rsidRPr="00696F69">
        <w:t>; до зданий категорий А, Б и В, в том числе до зданий стоянок автомобилей, расстояния следует увеличивать на 50% (при одновременном соблюдении санитарных норм).</w:t>
      </w:r>
    </w:p>
    <w:p w:rsidR="00E138CA" w:rsidRPr="00696F69" w:rsidRDefault="00E138CA" w:rsidP="00DB460E">
      <w:pPr>
        <w:pStyle w:val="001"/>
        <w:rPr>
          <w:sz w:val="22"/>
          <w:szCs w:val="22"/>
        </w:rPr>
      </w:pPr>
      <w:r w:rsidRPr="00696F69">
        <w:rPr>
          <w:sz w:val="22"/>
          <w:szCs w:val="22"/>
        </w:rPr>
        <w:t xml:space="preserve">Примечание: </w:t>
      </w:r>
    </w:p>
    <w:p w:rsidR="00E138CA" w:rsidRPr="00696F69" w:rsidRDefault="00E138CA" w:rsidP="00DB460E">
      <w:pPr>
        <w:pStyle w:val="001"/>
        <w:rPr>
          <w:sz w:val="22"/>
          <w:szCs w:val="22"/>
        </w:rPr>
      </w:pPr>
      <w:r w:rsidRPr="00696F69">
        <w:rPr>
          <w:sz w:val="22"/>
          <w:szCs w:val="22"/>
        </w:rPr>
        <w:t xml:space="preserve">Категории зданий и помещений по взрывопожарной и пожарной опасности (А, Б, В, Г, Д) определяются в соответствии с требованиями статьи 27 Федерального закона от 22 июля 2008 года </w:t>
      </w:r>
      <w:r>
        <w:rPr>
          <w:sz w:val="22"/>
          <w:szCs w:val="22"/>
        </w:rPr>
        <w:t xml:space="preserve">№ </w:t>
      </w:r>
      <w:r w:rsidRPr="00696F69">
        <w:rPr>
          <w:sz w:val="22"/>
          <w:szCs w:val="22"/>
        </w:rPr>
        <w:t>123-ФЗ «Технический регламент о требованиях пожарной безопасности».</w:t>
      </w:r>
    </w:p>
    <w:p w:rsidR="00E138CA" w:rsidRPr="00696F69" w:rsidRDefault="00E138CA" w:rsidP="00DB460E">
      <w:pPr>
        <w:pStyle w:val="001"/>
      </w:pPr>
    </w:p>
    <w:p w:rsidR="00E138CA" w:rsidRPr="00696F69" w:rsidRDefault="00E138CA" w:rsidP="00DB460E">
      <w:pPr>
        <w:pStyle w:val="001"/>
      </w:pPr>
      <w:r w:rsidRPr="00696F69">
        <w:t xml:space="preserve">10.1.4. Минимальные расстояния от зданий и сооружений складов нефти и нефтепродуктов с взрывопожароопасными и пожароопасными производствами до других объектов следует принимать по таблице </w:t>
      </w:r>
      <w:r>
        <w:t>50</w:t>
      </w:r>
      <w:r w:rsidRPr="00696F69">
        <w:t>.</w:t>
      </w:r>
      <w:bookmarkStart w:id="81" w:name="_Ref450311898"/>
      <w:bookmarkEnd w:id="80"/>
    </w:p>
    <w:p w:rsidR="00E138CA" w:rsidRPr="00696F69" w:rsidRDefault="00E138CA" w:rsidP="00DB460E">
      <w:pPr>
        <w:pStyle w:val="001"/>
        <w:jc w:val="right"/>
      </w:pPr>
      <w:r w:rsidRPr="00696F69">
        <w:t xml:space="preserve">Таблица </w:t>
      </w:r>
      <w:bookmarkEnd w:id="81"/>
      <w:r>
        <w:t>50</w:t>
      </w:r>
    </w:p>
    <w:tbl>
      <w:tblPr>
        <w:tblW w:w="4873" w:type="pct"/>
        <w:tblInd w:w="108" w:type="dxa"/>
        <w:tblBorders>
          <w:top w:val="single" w:sz="4" w:space="0" w:color="auto"/>
          <w:left w:val="single" w:sz="4" w:space="0" w:color="auto"/>
          <w:bottom w:val="single" w:sz="4" w:space="0" w:color="auto"/>
          <w:right w:val="single" w:sz="4" w:space="0" w:color="auto"/>
        </w:tblBorders>
        <w:tblLook w:val="0000"/>
      </w:tblPr>
      <w:tblGrid>
        <w:gridCol w:w="666"/>
        <w:gridCol w:w="3335"/>
        <w:gridCol w:w="1335"/>
        <w:gridCol w:w="1201"/>
        <w:gridCol w:w="1070"/>
        <w:gridCol w:w="1202"/>
        <w:gridCol w:w="795"/>
      </w:tblGrid>
      <w:tr w:rsidR="00E138CA" w:rsidRPr="00696F69" w:rsidTr="00B91752">
        <w:trPr>
          <w:tblHeader/>
        </w:trPr>
        <w:tc>
          <w:tcPr>
            <w:tcW w:w="347" w:type="pct"/>
            <w:vMerge w:val="restart"/>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 п/п</w:t>
            </w:r>
          </w:p>
        </w:tc>
        <w:tc>
          <w:tcPr>
            <w:tcW w:w="1736" w:type="pct"/>
            <w:vMerge w:val="restart"/>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Объект</w:t>
            </w:r>
          </w:p>
        </w:tc>
        <w:tc>
          <w:tcPr>
            <w:tcW w:w="2917" w:type="pct"/>
            <w:gridSpan w:val="5"/>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Минимальное расстояние от зданий, сооружений и строений складов категории, м</w:t>
            </w:r>
          </w:p>
        </w:tc>
      </w:tr>
      <w:tr w:rsidR="00E138CA" w:rsidRPr="00696F69" w:rsidTr="00B91752">
        <w:trPr>
          <w:tblHeader/>
        </w:trPr>
        <w:tc>
          <w:tcPr>
            <w:tcW w:w="347" w:type="pct"/>
            <w:vMerge/>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1736" w:type="pct"/>
            <w:vMerge/>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p>
        </w:tc>
        <w:tc>
          <w:tcPr>
            <w:tcW w:w="695"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I</w:t>
            </w:r>
          </w:p>
        </w:tc>
        <w:tc>
          <w:tcPr>
            <w:tcW w:w="625"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II</w:t>
            </w:r>
          </w:p>
        </w:tc>
        <w:tc>
          <w:tcPr>
            <w:tcW w:w="557"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III а</w:t>
            </w:r>
          </w:p>
        </w:tc>
        <w:tc>
          <w:tcPr>
            <w:tcW w:w="626" w:type="pct"/>
            <w:tcBorders>
              <w:top w:val="single" w:sz="4" w:space="0" w:color="auto"/>
              <w:left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III б</w:t>
            </w:r>
          </w:p>
        </w:tc>
        <w:tc>
          <w:tcPr>
            <w:tcW w:w="416" w:type="pct"/>
            <w:tcBorders>
              <w:top w:val="single" w:sz="4" w:space="0" w:color="auto"/>
              <w:left w:val="single" w:sz="4" w:space="0" w:color="auto"/>
              <w:bottom w:val="single" w:sz="4" w:space="0" w:color="auto"/>
            </w:tcBorders>
            <w:vAlign w:val="center"/>
          </w:tcPr>
          <w:p w:rsidR="00E138CA" w:rsidRPr="00BF6A07" w:rsidRDefault="00E138CA" w:rsidP="00B91752">
            <w:pPr>
              <w:pStyle w:val="002"/>
              <w:rPr>
                <w:lang w:eastAsia="en-US"/>
              </w:rPr>
            </w:pPr>
            <w:r w:rsidRPr="00BF6A07">
              <w:rPr>
                <w:lang w:eastAsia="en-US"/>
              </w:rPr>
              <w:t>III в</w:t>
            </w:r>
          </w:p>
        </w:tc>
      </w:tr>
      <w:tr w:rsidR="00E138CA" w:rsidRPr="00696F69" w:rsidTr="00B91752">
        <w:trPr>
          <w:tblHeader/>
        </w:trPr>
        <w:tc>
          <w:tcPr>
            <w:tcW w:w="347" w:type="pct"/>
            <w:tcBorders>
              <w:top w:val="single" w:sz="4" w:space="0" w:color="auto"/>
              <w:bottom w:val="single" w:sz="4" w:space="0" w:color="auto"/>
              <w:right w:val="single" w:sz="4" w:space="0" w:color="auto"/>
            </w:tcBorders>
            <w:vAlign w:val="center"/>
          </w:tcPr>
          <w:p w:rsidR="00E138CA" w:rsidRPr="00BF6A07" w:rsidRDefault="00E138CA" w:rsidP="00B91752">
            <w:pPr>
              <w:pStyle w:val="002"/>
              <w:rPr>
                <w:lang w:eastAsia="en-US"/>
              </w:rPr>
            </w:pPr>
            <w:r w:rsidRPr="00BF6A07">
              <w:rPr>
                <w:lang w:eastAsia="en-US"/>
              </w:rPr>
              <w:t>1</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7</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Здания, сооружения и строения производственных объектов</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 (100)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Лесные массивы:</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2.1</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хвойных и смешанных пород</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2.2</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лиственных пород</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Склады лесных материалов, торфа, волокнистых веществ, соломы, а также участки открытого залегания торфа</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Железные дороги общей сети (до подошвы насыпи или бровки выемки):</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4.1</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на станциях</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50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4.2</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на разъездах и платформах</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4.3</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на перегонах</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Автомобильные дороги общей сети (край проезжей части):</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5.1</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I, II и III категории</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75</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45</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45</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45</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5.2</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IV и V категории</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15</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Жилые и общественные здания</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 (200)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Раздаточные колонки автозаправочных станций общего пользования</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50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30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8</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Закрытые и открытые автостоянки</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 (100)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9</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Очистные канализационные сооружения и насосные станции, не относящиеся к складу</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Водозаправочные сооружения, не относящиеся к складу</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200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150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75</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75</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11</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Аварийный амбар для резервуарного парка</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60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40</w:t>
            </w:r>
          </w:p>
        </w:tc>
      </w:tr>
      <w:tr w:rsidR="00E138CA" w:rsidRPr="00696F69" w:rsidTr="00B91752">
        <w:tc>
          <w:tcPr>
            <w:tcW w:w="347"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12</w:t>
            </w:r>
          </w:p>
        </w:tc>
        <w:tc>
          <w:tcPr>
            <w:tcW w:w="1736" w:type="pct"/>
            <w:tcBorders>
              <w:top w:val="single" w:sz="4" w:space="0" w:color="auto"/>
              <w:bottom w:val="single" w:sz="4" w:space="0" w:color="auto"/>
              <w:right w:val="single" w:sz="4" w:space="0" w:color="auto"/>
            </w:tcBorders>
          </w:tcPr>
          <w:p w:rsidR="00E138CA" w:rsidRPr="00BF6A07" w:rsidRDefault="00E138CA" w:rsidP="00B91752">
            <w:pPr>
              <w:pStyle w:val="002"/>
              <w:jc w:val="left"/>
              <w:rPr>
                <w:lang w:eastAsia="en-US"/>
              </w:rPr>
            </w:pPr>
            <w:r w:rsidRPr="00BF6A07">
              <w:rPr>
                <w:lang w:eastAsia="en-US"/>
              </w:rPr>
              <w:t>Технологические установки с взрывоопасными производствами</w:t>
            </w:r>
          </w:p>
        </w:tc>
        <w:tc>
          <w:tcPr>
            <w:tcW w:w="69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626" w:type="pct"/>
            <w:tcBorders>
              <w:top w:val="single" w:sz="4" w:space="0" w:color="auto"/>
              <w:left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100</w:t>
            </w:r>
          </w:p>
        </w:tc>
        <w:tc>
          <w:tcPr>
            <w:tcW w:w="416"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100</w:t>
            </w:r>
          </w:p>
        </w:tc>
      </w:tr>
    </w:tbl>
    <w:p w:rsidR="00E138CA" w:rsidRPr="00696F69" w:rsidRDefault="00E138CA" w:rsidP="00DB460E">
      <w:pPr>
        <w:pStyle w:val="001"/>
        <w:rPr>
          <w:sz w:val="22"/>
          <w:szCs w:val="22"/>
        </w:rPr>
      </w:pPr>
      <w:r w:rsidRPr="00696F69">
        <w:rPr>
          <w:sz w:val="22"/>
          <w:szCs w:val="22"/>
        </w:rPr>
        <w:t>Примечания:</w:t>
      </w:r>
    </w:p>
    <w:p w:rsidR="00E138CA" w:rsidRPr="00696F69" w:rsidRDefault="00E138CA" w:rsidP="00DB460E">
      <w:pPr>
        <w:pStyle w:val="001"/>
        <w:rPr>
          <w:sz w:val="22"/>
          <w:szCs w:val="22"/>
        </w:rPr>
      </w:pPr>
      <w:r w:rsidRPr="00696F69">
        <w:rPr>
          <w:sz w:val="22"/>
          <w:szCs w:val="22"/>
        </w:rPr>
        <w:t xml:space="preserve">а)  </w:t>
      </w:r>
      <w:r>
        <w:rPr>
          <w:sz w:val="22"/>
          <w:szCs w:val="22"/>
        </w:rPr>
        <w:t>с</w:t>
      </w:r>
      <w:r w:rsidRPr="00696F69">
        <w:rPr>
          <w:sz w:val="22"/>
          <w:szCs w:val="22"/>
        </w:rPr>
        <w:t>клады нефти и нефтепродуктов в зависимости от их общей вместимости и максимального объема одного резервуара подразделяются на категории (I, II, IIIа, IIIб, IIIв) согласно СНиП 2.11.03-93 «Склады нефти и нефтепр</w:t>
      </w:r>
      <w:r>
        <w:rPr>
          <w:sz w:val="22"/>
          <w:szCs w:val="22"/>
        </w:rPr>
        <w:t>одуктов. Противопожарные нормы»;</w:t>
      </w:r>
    </w:p>
    <w:p w:rsidR="00E138CA" w:rsidRPr="00696F69" w:rsidRDefault="00E138CA" w:rsidP="00DB460E">
      <w:pPr>
        <w:pStyle w:val="001"/>
        <w:rPr>
          <w:sz w:val="22"/>
          <w:szCs w:val="22"/>
        </w:rPr>
      </w:pPr>
      <w:r w:rsidRPr="00696F69">
        <w:rPr>
          <w:sz w:val="22"/>
          <w:szCs w:val="22"/>
        </w:rPr>
        <w:t xml:space="preserve">б) </w:t>
      </w:r>
      <w:r>
        <w:rPr>
          <w:sz w:val="22"/>
          <w:szCs w:val="22"/>
        </w:rPr>
        <w:t>р</w:t>
      </w:r>
      <w:r w:rsidRPr="00696F69">
        <w:rPr>
          <w:sz w:val="22"/>
          <w:szCs w:val="22"/>
        </w:rPr>
        <w:t>асстояния, указанные в скобках, следует принимать для складов II категории общей вместимостью более 50000 м</w:t>
      </w:r>
      <w:r w:rsidRPr="00696F69">
        <w:rPr>
          <w:sz w:val="22"/>
          <w:szCs w:val="22"/>
          <w:vertAlign w:val="superscript"/>
        </w:rPr>
        <w:t>3</w:t>
      </w:r>
      <w:r>
        <w:rPr>
          <w:sz w:val="22"/>
          <w:szCs w:val="22"/>
        </w:rPr>
        <w:t>;</w:t>
      </w:r>
    </w:p>
    <w:p w:rsidR="00E138CA" w:rsidRPr="00696F69" w:rsidRDefault="00E138CA" w:rsidP="00DB460E">
      <w:pPr>
        <w:pStyle w:val="001"/>
        <w:rPr>
          <w:sz w:val="22"/>
          <w:szCs w:val="22"/>
        </w:rPr>
      </w:pPr>
      <w:r w:rsidRPr="00696F69">
        <w:rPr>
          <w:sz w:val="22"/>
          <w:szCs w:val="22"/>
        </w:rPr>
        <w:t xml:space="preserve">в)  </w:t>
      </w:r>
      <w:r>
        <w:rPr>
          <w:sz w:val="22"/>
          <w:szCs w:val="22"/>
        </w:rPr>
        <w:t>р</w:t>
      </w:r>
      <w:r w:rsidRPr="00696F69">
        <w:rPr>
          <w:sz w:val="22"/>
          <w:szCs w:val="22"/>
        </w:rPr>
        <w:t>асстояния, указанные в таблице, определяются:</w:t>
      </w:r>
    </w:p>
    <w:p w:rsidR="00E138CA" w:rsidRPr="00696F69" w:rsidRDefault="00E138CA" w:rsidP="00DB460E">
      <w:pPr>
        <w:pStyle w:val="001"/>
        <w:rPr>
          <w:sz w:val="22"/>
          <w:szCs w:val="22"/>
        </w:rPr>
      </w:pPr>
      <w:r w:rsidRPr="00696F69">
        <w:rPr>
          <w:sz w:val="22"/>
          <w:szCs w:val="22"/>
        </w:rPr>
        <w:t xml:space="preserve"> между зданиями, сооружениями и строениями как расстояние на свету между наружными стенами или конструкциями зданий, сооружений и строений;</w:t>
      </w:r>
    </w:p>
    <w:p w:rsidR="00E138CA" w:rsidRPr="00696F69" w:rsidRDefault="00E138CA" w:rsidP="00DB460E">
      <w:pPr>
        <w:pStyle w:val="001"/>
        <w:rPr>
          <w:sz w:val="22"/>
          <w:szCs w:val="22"/>
        </w:rPr>
      </w:pPr>
      <w:r w:rsidRPr="00696F69">
        <w:rPr>
          <w:sz w:val="22"/>
          <w:szCs w:val="22"/>
        </w:rPr>
        <w:t xml:space="preserve"> от сливоналивных устройств – от оси железнодорожного пути со сливоналивными эстакадами;</w:t>
      </w:r>
    </w:p>
    <w:p w:rsidR="00E138CA" w:rsidRPr="00696F69" w:rsidRDefault="00E138CA" w:rsidP="00DB460E">
      <w:pPr>
        <w:pStyle w:val="001"/>
        <w:rPr>
          <w:sz w:val="22"/>
          <w:szCs w:val="22"/>
        </w:rPr>
      </w:pPr>
      <w:r w:rsidRPr="00696F69">
        <w:rPr>
          <w:sz w:val="22"/>
          <w:szCs w:val="22"/>
        </w:rPr>
        <w:t xml:space="preserve"> от площадок (открытых и под навесами) для сливоналивных устройств автомобильных цистерн, для насосов, тары и другого – от границ этих площадок;</w:t>
      </w:r>
    </w:p>
    <w:p w:rsidR="00E138CA" w:rsidRPr="00696F69" w:rsidRDefault="00E138CA" w:rsidP="00DB460E">
      <w:pPr>
        <w:pStyle w:val="001"/>
        <w:rPr>
          <w:sz w:val="22"/>
          <w:szCs w:val="22"/>
        </w:rPr>
      </w:pPr>
      <w:r w:rsidRPr="00696F69">
        <w:rPr>
          <w:sz w:val="22"/>
          <w:szCs w:val="22"/>
        </w:rPr>
        <w:t>от технологических эстакад и трубопроводов – от крайнего трубопровода;</w:t>
      </w:r>
    </w:p>
    <w:p w:rsidR="00E138CA" w:rsidRPr="00696F69" w:rsidRDefault="00E138CA" w:rsidP="00DB460E">
      <w:pPr>
        <w:pStyle w:val="001"/>
        <w:rPr>
          <w:sz w:val="22"/>
          <w:szCs w:val="22"/>
        </w:rPr>
      </w:pPr>
      <w:r w:rsidRPr="00696F69">
        <w:rPr>
          <w:sz w:val="22"/>
          <w:szCs w:val="22"/>
        </w:rPr>
        <w:t>от факельных установок – от ствола факела.</w:t>
      </w:r>
    </w:p>
    <w:p w:rsidR="00E138CA" w:rsidRPr="00696F69" w:rsidRDefault="00E138CA" w:rsidP="00DB460E">
      <w:pPr>
        <w:pStyle w:val="001"/>
        <w:rPr>
          <w:sz w:val="22"/>
          <w:szCs w:val="22"/>
        </w:rPr>
      </w:pPr>
      <w:r w:rsidRPr="00696F69">
        <w:rPr>
          <w:sz w:val="22"/>
          <w:szCs w:val="22"/>
        </w:rPr>
        <w:t xml:space="preserve">г) </w:t>
      </w:r>
      <w:r>
        <w:rPr>
          <w:sz w:val="22"/>
          <w:szCs w:val="22"/>
        </w:rPr>
        <w:t>п</w:t>
      </w:r>
      <w:r w:rsidRPr="00696F69">
        <w:rPr>
          <w:sz w:val="22"/>
          <w:szCs w:val="22"/>
        </w:rPr>
        <w:t>ри размещении складов для хранения нефти и нефтепродуктов в лесных массивах, если их строительство связано с вырубкой леса, расстояние до лесного массива хвойных пород допускается сокращать в два раза; при этом вдоль границы лесного массива вокруг складов должна предусматриваться вспаханная полоса земли шириной не менее 5 м</w:t>
      </w:r>
      <w:r>
        <w:rPr>
          <w:sz w:val="22"/>
          <w:szCs w:val="22"/>
        </w:rPr>
        <w:t>;</w:t>
      </w:r>
    </w:p>
    <w:p w:rsidR="00E138CA" w:rsidRPr="00696F69" w:rsidRDefault="00E138CA" w:rsidP="00DB460E">
      <w:pPr>
        <w:pStyle w:val="001"/>
        <w:rPr>
          <w:sz w:val="22"/>
          <w:szCs w:val="22"/>
        </w:rPr>
      </w:pPr>
      <w:r w:rsidRPr="00696F69">
        <w:rPr>
          <w:sz w:val="22"/>
          <w:szCs w:val="22"/>
        </w:rPr>
        <w:t xml:space="preserve">д) </w:t>
      </w:r>
      <w:r>
        <w:rPr>
          <w:sz w:val="22"/>
          <w:szCs w:val="22"/>
        </w:rPr>
        <w:t>р</w:t>
      </w:r>
      <w:r w:rsidRPr="00696F69">
        <w:rPr>
          <w:sz w:val="22"/>
          <w:szCs w:val="22"/>
        </w:rPr>
        <w:t xml:space="preserve">асстояние от зданий, сооружений и строений складов до участков открытого залегания торфа допускается сокращать в два раза при условии засыпки открытого залегания торфа слоем земли толщиной не менее 0,5 м в пределах половины расстояния от зданий, сооружений и строений складов соответствующих категорий, указанного в </w:t>
      </w:r>
      <w:r w:rsidRPr="00696F69">
        <w:rPr>
          <w:rStyle w:val="070"/>
          <w:rFonts w:eastAsia="Calibri"/>
          <w:sz w:val="22"/>
          <w:szCs w:val="22"/>
        </w:rPr>
        <w:t>таблице.</w:t>
      </w:r>
    </w:p>
    <w:p w:rsidR="00E138CA" w:rsidRPr="00696F69" w:rsidRDefault="00E138CA" w:rsidP="00DB460E">
      <w:pPr>
        <w:pStyle w:val="001"/>
      </w:pPr>
      <w:bookmarkStart w:id="82" w:name="_Toc465413428"/>
    </w:p>
    <w:p w:rsidR="00E138CA" w:rsidRPr="00696F69" w:rsidRDefault="00E138CA" w:rsidP="00DB460E">
      <w:pPr>
        <w:pStyle w:val="001"/>
      </w:pPr>
      <w:r w:rsidRPr="00696F69">
        <w:t>10.1.5. 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автоподъемников в любую квартиру или помещение.</w:t>
      </w:r>
    </w:p>
    <w:p w:rsidR="00E138CA" w:rsidRPr="00696F69" w:rsidRDefault="00E138CA" w:rsidP="00DB460E">
      <w:pPr>
        <w:pStyle w:val="001"/>
      </w:pPr>
      <w:r w:rsidRPr="00696F69">
        <w:t>Допускается предусматривать подъезд для пожарных машин только с одной стороны здания в случаях, если:</w:t>
      </w:r>
    </w:p>
    <w:p w:rsidR="00E138CA" w:rsidRPr="00696F69" w:rsidRDefault="00E138CA" w:rsidP="00DB460E">
      <w:pPr>
        <w:pStyle w:val="001"/>
      </w:pPr>
      <w:r w:rsidRPr="00696F69">
        <w:t>высота здания менее 5 этажей;</w:t>
      </w:r>
    </w:p>
    <w:p w:rsidR="00E138CA" w:rsidRPr="00696F69" w:rsidRDefault="00E138CA" w:rsidP="00DB460E">
      <w:pPr>
        <w:pStyle w:val="001"/>
      </w:pPr>
      <w:r w:rsidRPr="00696F69">
        <w:t>обеспечивается доступ пожарных с автолестниц или автоподъемников в</w:t>
      </w:r>
      <w:r>
        <w:t xml:space="preserve"> </w:t>
      </w:r>
      <w:r w:rsidRPr="00696F69">
        <w:t>любую квартиру или помещение со стороны единственного проезда;</w:t>
      </w:r>
    </w:p>
    <w:p w:rsidR="00E138CA" w:rsidRPr="00696F69" w:rsidRDefault="00E138CA" w:rsidP="00DB460E">
      <w:pPr>
        <w:pStyle w:val="001"/>
      </w:pPr>
      <w:r w:rsidRPr="00696F69">
        <w:t>здание обеспечено лифтами грузоподъемностью не менее 600 кг (для</w:t>
      </w:r>
      <w:r>
        <w:t xml:space="preserve"> </w:t>
      </w:r>
      <w:r w:rsidRPr="00696F69">
        <w:t>жилых зданий) и не менее 1000 кг (для общественных зданий), соответствующих требованиям НПБ 250-97.</w:t>
      </w:r>
    </w:p>
    <w:p w:rsidR="00E138CA" w:rsidRPr="00696F69" w:rsidRDefault="00E138CA" w:rsidP="00DB460E">
      <w:pPr>
        <w:pStyle w:val="001"/>
      </w:pPr>
      <w:r w:rsidRPr="00696F69">
        <w:t>10.1.6. Ширину проездов для обеспечения противопожарных требований следует принимать, не менее, при высоте зданий от отметки пожарного проезда до отметки оконного проема на последнем этаже:</w:t>
      </w:r>
    </w:p>
    <w:p w:rsidR="00E138CA" w:rsidRPr="00696F69" w:rsidRDefault="00E138CA" w:rsidP="00DB460E">
      <w:pPr>
        <w:pStyle w:val="001"/>
      </w:pPr>
      <w:r w:rsidRPr="00696F69">
        <w:t>до 15 м (до 5 этажей) - 3,5 м с разъездными карманами;</w:t>
      </w:r>
    </w:p>
    <w:p w:rsidR="00E138CA" w:rsidRPr="00696F69" w:rsidRDefault="00E138CA" w:rsidP="00DB460E">
      <w:pPr>
        <w:pStyle w:val="001"/>
      </w:pPr>
      <w:r w:rsidRPr="00696F69">
        <w:t>от 15 до 50 м (от 6 до 16 этажей) - 6 м.</w:t>
      </w:r>
    </w:p>
    <w:p w:rsidR="00E138CA" w:rsidRPr="00696F69" w:rsidRDefault="00E138CA" w:rsidP="00DB460E">
      <w:pPr>
        <w:pStyle w:val="001"/>
      </w:pPr>
      <w:r w:rsidRPr="00696F69">
        <w:t xml:space="preserve">В пределах основных фасадов зданий, имеющих входы, проезды устанавливаются шириной 5,5 м. </w:t>
      </w:r>
    </w:p>
    <w:p w:rsidR="00E138CA" w:rsidRPr="00696F69" w:rsidRDefault="00E138CA" w:rsidP="00DB460E">
      <w:pPr>
        <w:pStyle w:val="001"/>
      </w:pPr>
      <w:r w:rsidRPr="00696F69">
        <w:t>Расстояние от края проезда до стены здания следует принимать: 5 - 8 м для зданий высотой до 28 м включительно и 8 - 10 м для зданий высотой более 28 м.</w:t>
      </w:r>
    </w:p>
    <w:p w:rsidR="00E138CA" w:rsidRPr="00696F69" w:rsidRDefault="00E138CA" w:rsidP="00DB460E">
      <w:pPr>
        <w:pStyle w:val="001"/>
      </w:pPr>
      <w:r w:rsidRPr="00696F69">
        <w:t>В этой зоне не допускается размещать ограждения, воздушные линии электропередачи и осуществлять рядовую посадку деревьев (3 и более дерева, посаженные в один ряд на расстоянии до 5 м между ними).</w:t>
      </w:r>
    </w:p>
    <w:p w:rsidR="00E138CA" w:rsidRPr="00696F69" w:rsidRDefault="00E138CA" w:rsidP="00DB460E">
      <w:pPr>
        <w:pStyle w:val="001"/>
      </w:pPr>
      <w:r w:rsidRPr="00696F69">
        <w:t>10.1.7. Тупиковые проезды должны заканчиваться разворотными площадками размерами в плане 16</w:t>
      </w:r>
      <w:r>
        <w:rPr>
          <w:lang w:val="en-US"/>
        </w:rPr>
        <w:t>x</w:t>
      </w:r>
      <w:r w:rsidRPr="00696F69">
        <w:t>16 м.</w:t>
      </w:r>
    </w:p>
    <w:p w:rsidR="00E138CA" w:rsidRPr="00696F69" w:rsidRDefault="00E138CA" w:rsidP="00DB460E">
      <w:pPr>
        <w:pStyle w:val="001"/>
      </w:pPr>
      <w:r w:rsidRPr="00696F69">
        <w:t>10.1.8. Расход воды для наружного пожаротушения должен быть предусмотрен от гидрантов, установленных на кольцевой водопроводной сети на расстоянии не более 150 м от зданий и сооружений.</w:t>
      </w:r>
    </w:p>
    <w:p w:rsidR="00E138CA" w:rsidRPr="00696F69" w:rsidRDefault="00E138CA" w:rsidP="00DB460E">
      <w:pPr>
        <w:pStyle w:val="001"/>
      </w:pPr>
      <w:r w:rsidRPr="00696F69">
        <w:t>10.1.9. К производственным зданиям и сооружениям по всей их длине должен быть обеспечен подъезд пожарных автомобилей, с одной стороны - при ширине здания или сооружения до 18 м и с двух сторон - при ширине более 18 м, а также при устройстве замкнутых и полузамкнутых дворов.</w:t>
      </w:r>
    </w:p>
    <w:p w:rsidR="00E138CA" w:rsidRPr="00696F69" w:rsidRDefault="00E138CA" w:rsidP="00DB460E">
      <w:pPr>
        <w:pStyle w:val="001"/>
      </w:pPr>
      <w:r w:rsidRPr="00696F69">
        <w:t>К зданиям с площадью застройки более 10 га или шириной более 100 м подъезд пожарных автомобилей должен быть обеспечен со всех сторон.</w:t>
      </w:r>
    </w:p>
    <w:p w:rsidR="00E138CA" w:rsidRPr="00696F69" w:rsidRDefault="00E138CA" w:rsidP="00DB460E">
      <w:pPr>
        <w:pStyle w:val="001"/>
      </w:pPr>
      <w:r w:rsidRPr="00696F69">
        <w:t>10.1.10. В случаях, когда по производственным условиям не требуется устройства дорог, подъезд пожарных автомобилей допускается предусматривать по спланированной поверхности с твердым покрытием, укрепленной по ширине 3,5 м в местах проезда с созданием уклонов, обеспечивающих естественный отвод поверхностных вод.</w:t>
      </w:r>
    </w:p>
    <w:p w:rsidR="00E138CA" w:rsidRPr="00696F69" w:rsidRDefault="00E138CA" w:rsidP="00DB460E">
      <w:pPr>
        <w:pStyle w:val="001"/>
      </w:pPr>
      <w:r w:rsidRPr="00696F69">
        <w:t>10.1.11. Расстояние от края проезжей части или спланированной поверхности, обеспечивающей проезд пожарных машин до стен зданий, должно быть не более:</w:t>
      </w:r>
    </w:p>
    <w:p w:rsidR="00E138CA" w:rsidRPr="00696F69" w:rsidRDefault="00E138CA" w:rsidP="00DB460E">
      <w:pPr>
        <w:pStyle w:val="001"/>
      </w:pPr>
      <w:r w:rsidRPr="00696F69">
        <w:t>25 м - при высоте зданий до 12 м;</w:t>
      </w:r>
    </w:p>
    <w:p w:rsidR="00E138CA" w:rsidRPr="00696F69" w:rsidRDefault="00E138CA" w:rsidP="00DB460E">
      <w:pPr>
        <w:pStyle w:val="001"/>
      </w:pPr>
      <w:r w:rsidRPr="00696F69">
        <w:t>8 м - при высоте зданий от 12 до 28 м;</w:t>
      </w:r>
    </w:p>
    <w:p w:rsidR="00E138CA" w:rsidRPr="00696F69" w:rsidRDefault="00E138CA" w:rsidP="00DB460E">
      <w:pPr>
        <w:pStyle w:val="001"/>
      </w:pPr>
      <w:r w:rsidRPr="00696F69">
        <w:t>10 м - при высоте зданий более 28.</w:t>
      </w:r>
    </w:p>
    <w:p w:rsidR="00E138CA" w:rsidRPr="00696F69" w:rsidRDefault="00E138CA" w:rsidP="00DB460E">
      <w:pPr>
        <w:pStyle w:val="001"/>
      </w:pPr>
      <w:r w:rsidRPr="00696F69">
        <w:t>10.1.12. В целях обеспечения пожаротушения на территории садоводческого объединения:</w:t>
      </w:r>
    </w:p>
    <w:p w:rsidR="00E138CA" w:rsidRPr="00696F69" w:rsidRDefault="00E138CA" w:rsidP="00DB460E">
      <w:pPr>
        <w:pStyle w:val="001"/>
      </w:pPr>
      <w:r w:rsidRPr="00696F69">
        <w:t>максимальная протяженность тупикового проезда не должна превышать150 м, тупиковый проезд должен быть обеспечен разворотной площадкой не менее 12 x 12 м;</w:t>
      </w:r>
    </w:p>
    <w:p w:rsidR="00E138CA" w:rsidRPr="00696F69" w:rsidRDefault="00E138CA" w:rsidP="00DB460E">
      <w:pPr>
        <w:pStyle w:val="001"/>
      </w:pPr>
      <w:r w:rsidRPr="00696F69">
        <w:t>на территории общего пользования должны предусматриваться противопожарные водоемы или резервуары вместимостью, м</w:t>
      </w:r>
      <w:r w:rsidRPr="00696F69">
        <w:rPr>
          <w:vertAlign w:val="superscript"/>
        </w:rPr>
        <w:t>3</w:t>
      </w:r>
      <w:r w:rsidRPr="00696F69">
        <w:t>, при числе участков:</w:t>
      </w:r>
    </w:p>
    <w:p w:rsidR="00E138CA" w:rsidRPr="00696F69" w:rsidRDefault="00E138CA" w:rsidP="00DB460E">
      <w:pPr>
        <w:pStyle w:val="001"/>
      </w:pPr>
      <w:r w:rsidRPr="00696F69">
        <w:t>до 300 - не менее 25;</w:t>
      </w:r>
    </w:p>
    <w:p w:rsidR="00E138CA" w:rsidRPr="00696F69" w:rsidRDefault="00E138CA" w:rsidP="00DB460E">
      <w:pPr>
        <w:pStyle w:val="001"/>
      </w:pPr>
      <w:r w:rsidRPr="00696F69">
        <w:t>более 300 - не менее 60.</w:t>
      </w:r>
    </w:p>
    <w:p w:rsidR="00E138CA" w:rsidRPr="00696F69" w:rsidRDefault="00E138CA" w:rsidP="00DB460E">
      <w:pPr>
        <w:pStyle w:val="001"/>
      </w:pPr>
      <w:bookmarkStart w:id="83" w:name="подраздел_требов_разм_пож_депо"/>
      <w:bookmarkStart w:id="84" w:name="_Toc465413430"/>
      <w:bookmarkStart w:id="85" w:name="_Toc470085157"/>
      <w:bookmarkEnd w:id="82"/>
      <w:r w:rsidRPr="00696F69">
        <w:t>10.2. Требования к размещению пожарных депо</w:t>
      </w:r>
      <w:bookmarkEnd w:id="83"/>
      <w:bookmarkEnd w:id="84"/>
      <w:bookmarkEnd w:id="85"/>
    </w:p>
    <w:p w:rsidR="00E138CA" w:rsidRPr="00696F69" w:rsidRDefault="00E138CA" w:rsidP="00DB460E">
      <w:pPr>
        <w:pStyle w:val="001"/>
      </w:pPr>
      <w:r w:rsidRPr="00696F69">
        <w:t>10.2.1. Пожарные депо следует размещать на земельных участках, имеющих выезды на магистральные улицы или дороги общегородского значения.</w:t>
      </w:r>
    </w:p>
    <w:p w:rsidR="00E138CA" w:rsidRPr="00696F69" w:rsidRDefault="00E138CA" w:rsidP="00DB460E">
      <w:pPr>
        <w:pStyle w:val="001"/>
      </w:pPr>
      <w:r w:rsidRPr="00696F69">
        <w:t xml:space="preserve">Здания пожарных депо в зависимости от назначения, количества автомобилей, состава помещений и их площадей подразделяются на типы (I, II, III, IV, V) в соответствии с требованиями статьи 33 Федерального закона от 22 июля 2008 года </w:t>
      </w:r>
      <w:r>
        <w:t xml:space="preserve">№ </w:t>
      </w:r>
      <w:r w:rsidRPr="00696F69">
        <w:t>123-ФЗ «Технический регламент о требованиях пожарной безопасности».</w:t>
      </w:r>
    </w:p>
    <w:p w:rsidR="00E138CA" w:rsidRPr="00696F69" w:rsidRDefault="00E138CA" w:rsidP="00DB460E">
      <w:pPr>
        <w:pStyle w:val="001"/>
      </w:pPr>
      <w:r w:rsidRPr="00696F69">
        <w:t>Пожарные депо необходимо располагать на участке с отступом от красной линии до фронта выезда пожарных автомобилей не менее чем 15 м, для пожарных депо II, IV, V типов указанное расстояние допускается уменьшать до 10 м.</w:t>
      </w:r>
    </w:p>
    <w:p w:rsidR="00E138CA" w:rsidRPr="00696F69" w:rsidRDefault="00E138CA" w:rsidP="00DB460E">
      <w:pPr>
        <w:pStyle w:val="001"/>
      </w:pPr>
      <w:r w:rsidRPr="00696F69">
        <w:t>Площадь земельных участков в зависимости от типа пожарного депо определяется техническим заданием на проектирование.</w:t>
      </w:r>
    </w:p>
    <w:p w:rsidR="00E138CA" w:rsidRPr="00696F69" w:rsidRDefault="00E138CA" w:rsidP="00DB460E">
      <w:pPr>
        <w:pStyle w:val="001"/>
      </w:pPr>
      <w:r w:rsidRPr="00696F69">
        <w:t xml:space="preserve">Требования к размещению подразделений пожарной охраны и пожарных депо на производственных объектах установлены статьей 97 Федерального закона от 22 июля 2008 года </w:t>
      </w:r>
      <w:r>
        <w:t xml:space="preserve">№ </w:t>
      </w:r>
      <w:r w:rsidRPr="00696F69">
        <w:t>123-ФЗ «Технический регламент о требованиях пожарной безопасности».</w:t>
      </w:r>
    </w:p>
    <w:p w:rsidR="00E138CA" w:rsidRPr="00696F69" w:rsidRDefault="00E138CA" w:rsidP="00DB460E">
      <w:pPr>
        <w:pStyle w:val="001"/>
      </w:pPr>
      <w:r w:rsidRPr="00696F69">
        <w:t>10.2.2. 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образовательных учреждений и лечебных учреждений стационарного типа – не менее 30 м.</w:t>
      </w:r>
    </w:p>
    <w:p w:rsidR="00E138CA" w:rsidRPr="00696F69" w:rsidRDefault="00E138CA" w:rsidP="00DB460E">
      <w:pPr>
        <w:pStyle w:val="001"/>
      </w:pPr>
      <w:r w:rsidRPr="00696F69">
        <w:t>10.2.3. Состав и площадь зданий и сооружений, размещаемых на территории пожарного депо, определяются техническим заданием на проектирование согласно НПБ 101-95.</w:t>
      </w:r>
    </w:p>
    <w:p w:rsidR="00E138CA" w:rsidRPr="00696F69" w:rsidRDefault="00E138CA" w:rsidP="00DB460E">
      <w:pPr>
        <w:pStyle w:val="001"/>
      </w:pPr>
      <w:r w:rsidRPr="00696F69">
        <w:t>10.2.4. Дислокация подразделений пожарной охраны на территориях городского округа рассчитывается в соответствии с СП 11.13130.2009, исходя из условия, что время прибытия первого подразделения к месту вызова в городе не должно превышать 10 минут.</w:t>
      </w:r>
    </w:p>
    <w:p w:rsidR="00E138CA" w:rsidRPr="00696F69" w:rsidRDefault="00E138CA" w:rsidP="00DB460E">
      <w:pPr>
        <w:pStyle w:val="001"/>
      </w:pPr>
      <w:r w:rsidRPr="00696F69">
        <w:t>Расчет необходимого количества пожарных депо следует выполнять в соответствии с СП 11.13130.2009 составе документов территориального планирования городского округа.</w:t>
      </w:r>
    </w:p>
    <w:p w:rsidR="00E138CA" w:rsidRPr="00696F69" w:rsidRDefault="00E138CA" w:rsidP="00DB460E">
      <w:pPr>
        <w:pStyle w:val="001"/>
      </w:pPr>
      <w:r w:rsidRPr="00696F69">
        <w:t>10.2.5. Площадь озеленения территории пожарного депо должна составлять не менее 15% площади участка.</w:t>
      </w:r>
    </w:p>
    <w:p w:rsidR="00E138CA" w:rsidRPr="00696F69" w:rsidRDefault="00E138CA" w:rsidP="00DB460E">
      <w:pPr>
        <w:pStyle w:val="001"/>
      </w:pPr>
      <w:r w:rsidRPr="00696F69">
        <w:t>10.2.</w:t>
      </w:r>
      <w:r>
        <w:t>6</w:t>
      </w:r>
      <w:r w:rsidRPr="00696F69">
        <w:t>. Территория пожарного депо должна иметь ограждение высотой не менее 2 м.</w:t>
      </w:r>
    </w:p>
    <w:p w:rsidR="00E138CA" w:rsidRPr="00696F69" w:rsidRDefault="00E138CA" w:rsidP="00DB460E">
      <w:pPr>
        <w:pStyle w:val="001"/>
      </w:pPr>
      <w:r w:rsidRPr="00696F69">
        <w:t>10.2.</w:t>
      </w:r>
      <w:r>
        <w:t>7</w:t>
      </w:r>
      <w:r w:rsidRPr="00696F69">
        <w:t>. Здание пожарного депо должно быть оборудовано канализацией, холодным и горячим водоснабжением, центральным отоплением, автоматическими устройствами в соответствии с требованиями раздела «6. Расчетные показатели в сфере инженерного обеспечения».</w:t>
      </w:r>
    </w:p>
    <w:p w:rsidR="00E138CA" w:rsidRPr="00696F69" w:rsidRDefault="00E138CA" w:rsidP="00DB460E">
      <w:pPr>
        <w:pStyle w:val="001"/>
      </w:pPr>
      <w:r w:rsidRPr="00696F69">
        <w:t>Электроснабжение пожарных депо I-IV типов следует предусматривать по I категории надежности. Помещения пункта связи, пожарной техники, дежурной смены и коридоры, соединяющие их, оборудуются аварийным освещением от независимого стационарного источника питания.</w:t>
      </w:r>
    </w:p>
    <w:p w:rsidR="00E138CA" w:rsidRPr="00696F69" w:rsidRDefault="00E138CA" w:rsidP="00DB460E">
      <w:pPr>
        <w:pStyle w:val="001"/>
      </w:pPr>
      <w:r w:rsidRPr="00696F69">
        <w:t>Здания пожарных депо I-IV типов оборудуются охранно-пожарной сигнализацией и административно-управленческой связью.</w:t>
      </w:r>
    </w:p>
    <w:p w:rsidR="00E138CA" w:rsidRPr="00696F69" w:rsidRDefault="00E138CA" w:rsidP="00DB460E">
      <w:pPr>
        <w:pStyle w:val="001"/>
      </w:pPr>
      <w:r w:rsidRPr="00696F69">
        <w:t>Здание пожарного депо оборудуется сетью телефонной связи и спецлиниями «01», а помещения пожарной техники и дежурной смены – установками тревожной сигнализации.</w:t>
      </w:r>
    </w:p>
    <w:p w:rsidR="00E138CA" w:rsidRDefault="00E138CA" w:rsidP="00DB460E">
      <w:pPr>
        <w:pStyle w:val="001"/>
        <w:jc w:val="center"/>
      </w:pPr>
      <w:bookmarkStart w:id="86" w:name="_Toc470085158"/>
    </w:p>
    <w:p w:rsidR="00E138CA" w:rsidRDefault="00E138CA" w:rsidP="00DB460E">
      <w:pPr>
        <w:pStyle w:val="001"/>
        <w:jc w:val="center"/>
      </w:pPr>
      <w:r w:rsidRPr="00696F69">
        <w:t>11. Производственные зоны</w:t>
      </w:r>
      <w:bookmarkEnd w:id="86"/>
      <w:r>
        <w:t>.</w:t>
      </w:r>
    </w:p>
    <w:p w:rsidR="00E138CA" w:rsidRPr="00696F69" w:rsidRDefault="00E138CA" w:rsidP="00DB460E">
      <w:pPr>
        <w:pStyle w:val="001"/>
        <w:jc w:val="center"/>
      </w:pPr>
    </w:p>
    <w:p w:rsidR="00E138CA" w:rsidRPr="00696F69" w:rsidRDefault="00E138CA" w:rsidP="00DB460E">
      <w:pPr>
        <w:pStyle w:val="001"/>
      </w:pPr>
      <w:r w:rsidRPr="00696F69">
        <w:t>11.1. Производственная зона для строительства новых и расширения существующих производственных предприятий проектируется с учетом аэроклиматических характеристик, рельефа местности, закономерностей распространения промышленных выбросов в атмосферу, потенциала загрязнения атмосферы с подветренной стороны по отношению к жилой, рекреационной, курортной зоне, зоне отдыха населения в соответствии с генеральным планом, а также с учетом СанПиН 2.2.1/2.1.1.1200-03.</w:t>
      </w:r>
    </w:p>
    <w:p w:rsidR="00E138CA" w:rsidRPr="00696F69" w:rsidRDefault="00E138CA" w:rsidP="00DB460E">
      <w:pPr>
        <w:pStyle w:val="001"/>
      </w:pPr>
      <w:r w:rsidRPr="00696F69">
        <w:t>11.2. Размещение производственной территориальной зоны не допускается:</w:t>
      </w:r>
    </w:p>
    <w:p w:rsidR="00E138CA" w:rsidRPr="00696F69" w:rsidRDefault="00E138CA" w:rsidP="00DB460E">
      <w:pPr>
        <w:pStyle w:val="001"/>
      </w:pPr>
      <w:r>
        <w:t>а</w:t>
      </w:r>
      <w:r w:rsidRPr="00696F69">
        <w:t>) в составе рекреационных зон;</w:t>
      </w:r>
    </w:p>
    <w:p w:rsidR="00E138CA" w:rsidRPr="00696F69" w:rsidRDefault="00E138CA" w:rsidP="00DB460E">
      <w:pPr>
        <w:pStyle w:val="001"/>
      </w:pPr>
      <w:r>
        <w:t>б</w:t>
      </w:r>
      <w:r w:rsidRPr="00696F69">
        <w:t>) на землях особо охраняемых территорий, в том числе:</w:t>
      </w:r>
    </w:p>
    <w:p w:rsidR="00E138CA" w:rsidRPr="00696F69" w:rsidRDefault="00E138CA" w:rsidP="00DB460E">
      <w:pPr>
        <w:pStyle w:val="001"/>
      </w:pPr>
      <w:r w:rsidRPr="00696F69">
        <w:t>в первом поясе зоны санитарной охраны источников водоснабжения;</w:t>
      </w:r>
    </w:p>
    <w:p w:rsidR="00E138CA" w:rsidRPr="00696F69" w:rsidRDefault="00E138CA" w:rsidP="00DB460E">
      <w:pPr>
        <w:pStyle w:val="001"/>
      </w:pPr>
      <w:r w:rsidRPr="00696F69">
        <w:t>в водоохранных и прибрежных зонах;</w:t>
      </w:r>
    </w:p>
    <w:p w:rsidR="00E138CA" w:rsidRPr="00696F69" w:rsidRDefault="00E138CA" w:rsidP="00DB460E">
      <w:pPr>
        <w:pStyle w:val="001"/>
      </w:pPr>
      <w:r w:rsidRPr="00696F69">
        <w:t>в зонах активного карста, оползней, оседания или обрушения поверхности, которые</w:t>
      </w:r>
      <w:r>
        <w:t xml:space="preserve"> </w:t>
      </w:r>
      <w:r w:rsidRPr="00696F69">
        <w:t>могут угрожать застройке и эксплуатации предприятий;</w:t>
      </w:r>
    </w:p>
    <w:p w:rsidR="00E138CA" w:rsidRPr="00696F69" w:rsidRDefault="00E138CA" w:rsidP="00DB460E">
      <w:pPr>
        <w:pStyle w:val="001"/>
      </w:pPr>
      <w:r w:rsidRPr="00696F69">
        <w:t>на участках, загрязненных органическими и радиоактивными отбросами, до истечения</w:t>
      </w:r>
      <w:r>
        <w:t xml:space="preserve"> </w:t>
      </w:r>
      <w:r w:rsidRPr="00696F69">
        <w:t>сроков, установленных органами санита</w:t>
      </w:r>
      <w:r>
        <w:t>рно-эпидемиологического надзора.</w:t>
      </w:r>
    </w:p>
    <w:p w:rsidR="00E138CA" w:rsidRPr="00696F69" w:rsidRDefault="00E138CA" w:rsidP="00DB460E">
      <w:pPr>
        <w:pStyle w:val="001"/>
      </w:pPr>
      <w:r w:rsidRPr="00696F69">
        <w:t>11.3. Для производственных предприятий с технологическими процессами, являющимися источниками неблагоприятного воздействия на здоровье человека и окружающую среду, устанавливаются санитарно-защитные зоны в соответствии с санитарной классификацией предприятий.</w:t>
      </w:r>
    </w:p>
    <w:p w:rsidR="00E138CA" w:rsidRPr="00696F69" w:rsidRDefault="00E138CA" w:rsidP="00DB460E">
      <w:pPr>
        <w:pStyle w:val="001"/>
      </w:pPr>
      <w:r w:rsidRPr="00696F69">
        <w:t>Санитарная классификация предприятий устанавливается по классам опасности – I, II, III, IV, V классы согласно СанПиН 2.2.1/2.1.1.1200-03. В соответствии с санитарной классификацией предприятий, производств и объектов устанавливаются следующие размеры санитарно-защитных зон:</w:t>
      </w:r>
    </w:p>
    <w:p w:rsidR="00E138CA" w:rsidRPr="00696F69" w:rsidRDefault="00E138CA" w:rsidP="00DB460E">
      <w:pPr>
        <w:pStyle w:val="001"/>
      </w:pPr>
      <w:r w:rsidRPr="00696F69">
        <w:t>для предприятий I класса – 1000 м;</w:t>
      </w:r>
    </w:p>
    <w:p w:rsidR="00E138CA" w:rsidRPr="00696F69" w:rsidRDefault="00E138CA" w:rsidP="00DB460E">
      <w:pPr>
        <w:pStyle w:val="001"/>
      </w:pPr>
      <w:r w:rsidRPr="00696F69">
        <w:t>для предприятий II класса – 500 м;</w:t>
      </w:r>
    </w:p>
    <w:p w:rsidR="00E138CA" w:rsidRPr="00696F69" w:rsidRDefault="00E138CA" w:rsidP="00DB460E">
      <w:pPr>
        <w:pStyle w:val="001"/>
      </w:pPr>
      <w:r w:rsidRPr="00696F69">
        <w:t>для предприятий III класса – 300 м;</w:t>
      </w:r>
    </w:p>
    <w:p w:rsidR="00E138CA" w:rsidRPr="00696F69" w:rsidRDefault="00E138CA" w:rsidP="00DB460E">
      <w:pPr>
        <w:pStyle w:val="001"/>
      </w:pPr>
      <w:r w:rsidRPr="00696F69">
        <w:t>для предприятий IV класса – 100 м;</w:t>
      </w:r>
    </w:p>
    <w:p w:rsidR="00E138CA" w:rsidRPr="00696F69" w:rsidRDefault="00E138CA" w:rsidP="00DB460E">
      <w:pPr>
        <w:pStyle w:val="001"/>
      </w:pPr>
      <w:r w:rsidRPr="00696F69">
        <w:t>для предприятий V класса – 50 м.</w:t>
      </w:r>
    </w:p>
    <w:p w:rsidR="00E138CA" w:rsidRPr="00696F69" w:rsidRDefault="00E138CA" w:rsidP="00DB460E">
      <w:pPr>
        <w:pStyle w:val="001"/>
      </w:pPr>
      <w:r w:rsidRPr="00696F69">
        <w:t>Для промышленных объектов и производств, не включенных в санитарную классификацию, а также с новыми, недостаточно изученными технологиями, не имеющими аналогов в стране и за рубежом, размер санитарно-защитной зоны устанавливается в каждом конкретном случае Главным государственным санитарным врачом Российской Федерации, если в соответствии с расчетами ожидаемого загрязнения атмосферного воздуха и физического воздействия на атмосферный воздух они относятся к I и II классам опасности, в остальных случаях – Главным государственным санитарным врачом по Пермскому краю или его заместителем.</w:t>
      </w:r>
    </w:p>
    <w:p w:rsidR="00E138CA" w:rsidRPr="00696F69" w:rsidRDefault="00E138CA" w:rsidP="00DB460E">
      <w:pPr>
        <w:pStyle w:val="001"/>
      </w:pPr>
      <w:r w:rsidRPr="00696F69">
        <w:t>Для групп производственных предприятий устанавливается единая санитарно-защитная зона с учетом суммарных выбросов и физического воздействия всех источников загрязнения.</w:t>
      </w:r>
    </w:p>
    <w:p w:rsidR="00E138CA" w:rsidRPr="00696F69" w:rsidRDefault="00E138CA" w:rsidP="00DB460E">
      <w:pPr>
        <w:pStyle w:val="001"/>
      </w:pPr>
      <w:r w:rsidRPr="00696F69">
        <w:t xml:space="preserve">11.4. </w:t>
      </w:r>
      <w:r w:rsidRPr="006B38DB">
        <w:t>Нормативные параметры застройки производственных зон.</w:t>
      </w:r>
    </w:p>
    <w:p w:rsidR="00E138CA" w:rsidRPr="00696F69" w:rsidRDefault="00E138CA" w:rsidP="00DB460E">
      <w:pPr>
        <w:pStyle w:val="001"/>
      </w:pPr>
      <w:r>
        <w:t xml:space="preserve">11.4.1. </w:t>
      </w:r>
      <w:r w:rsidRPr="00696F69">
        <w:t>Площадку предприятия по функциональному использованию следует разделять на следующие подзоны:</w:t>
      </w:r>
    </w:p>
    <w:p w:rsidR="00E138CA" w:rsidRPr="00696F69" w:rsidRDefault="00E138CA" w:rsidP="00DB460E">
      <w:pPr>
        <w:pStyle w:val="001"/>
      </w:pPr>
      <w:r w:rsidRPr="00696F69">
        <w:t>предзаводскую (за пределами ограды или условной границы предприятия);</w:t>
      </w:r>
    </w:p>
    <w:p w:rsidR="00E138CA" w:rsidRPr="00696F69" w:rsidRDefault="00E138CA" w:rsidP="00DB460E">
      <w:pPr>
        <w:pStyle w:val="001"/>
      </w:pPr>
      <w:r w:rsidRPr="00696F69">
        <w:t>производственную – для размещения основных производств;</w:t>
      </w:r>
    </w:p>
    <w:p w:rsidR="00E138CA" w:rsidRPr="00696F69" w:rsidRDefault="00E138CA" w:rsidP="00DB460E">
      <w:pPr>
        <w:pStyle w:val="001"/>
      </w:pPr>
      <w:r w:rsidRPr="00696F69">
        <w:t>подсобную – для размещения ремонтных, строительно-эксплуатационных, тарных</w:t>
      </w:r>
      <w:r>
        <w:t xml:space="preserve"> </w:t>
      </w:r>
      <w:r w:rsidRPr="00696F69">
        <w:t>объектов, объектов энергетики и других инженерных сооружений;</w:t>
      </w:r>
    </w:p>
    <w:p w:rsidR="00E138CA" w:rsidRPr="00696F69" w:rsidRDefault="00E138CA" w:rsidP="00DB460E">
      <w:pPr>
        <w:pStyle w:val="001"/>
      </w:pPr>
      <w:r w:rsidRPr="00696F69">
        <w:t>складскую – для размещения складских объектов, контейнерных площадок, объектов</w:t>
      </w:r>
      <w:r>
        <w:t xml:space="preserve"> </w:t>
      </w:r>
      <w:r w:rsidRPr="00696F69">
        <w:t>внешнего и внутризаводского транспорта.</w:t>
      </w:r>
    </w:p>
    <w:p w:rsidR="00E138CA" w:rsidRPr="00696F69" w:rsidRDefault="00E138CA" w:rsidP="00DB460E">
      <w:pPr>
        <w:pStyle w:val="001"/>
      </w:pPr>
      <w:r w:rsidRPr="00696F69">
        <w:t>11.</w:t>
      </w:r>
      <w:r>
        <w:t>4</w:t>
      </w:r>
      <w:r w:rsidRPr="00696F69">
        <w:t>.</w:t>
      </w:r>
      <w:r>
        <w:t>2.</w:t>
      </w:r>
      <w:r w:rsidRPr="00696F69">
        <w:t>Предзаводскую зону предприятия следует размещать со стороны основных подъездов и подходов, работающих на предприятии.</w:t>
      </w:r>
    </w:p>
    <w:p w:rsidR="00E138CA" w:rsidRPr="00696F69" w:rsidRDefault="00E138CA" w:rsidP="00DB460E">
      <w:pPr>
        <w:pStyle w:val="001"/>
      </w:pPr>
      <w:r w:rsidRPr="00696F69">
        <w:t>Размеры предзаводских зон предприятий следует принимать из расчета на 1000 работающих:</w:t>
      </w:r>
    </w:p>
    <w:p w:rsidR="00E138CA" w:rsidRPr="00696F69" w:rsidRDefault="00E138CA" w:rsidP="00DB460E">
      <w:pPr>
        <w:pStyle w:val="001"/>
      </w:pPr>
      <w:r w:rsidRPr="00696F69">
        <w:t>0,8 га – при количестве работающих до 0,5 тысячи;</w:t>
      </w:r>
    </w:p>
    <w:p w:rsidR="00E138CA" w:rsidRPr="00696F69" w:rsidRDefault="00E138CA" w:rsidP="00DB460E">
      <w:pPr>
        <w:pStyle w:val="001"/>
      </w:pPr>
      <w:r w:rsidRPr="00696F69">
        <w:t>0,7 га – при количестве работающих более 0,5 до 1 тысячи;</w:t>
      </w:r>
    </w:p>
    <w:p w:rsidR="00E138CA" w:rsidRPr="00696F69" w:rsidRDefault="00E138CA" w:rsidP="00DB460E">
      <w:pPr>
        <w:pStyle w:val="001"/>
      </w:pPr>
      <w:r w:rsidRPr="00696F69">
        <w:t>0,6 га – при количестве работающих от 1 до 4 тысяч;</w:t>
      </w:r>
    </w:p>
    <w:p w:rsidR="00E138CA" w:rsidRPr="00696F69" w:rsidRDefault="00E138CA" w:rsidP="00DB460E">
      <w:pPr>
        <w:pStyle w:val="001"/>
      </w:pPr>
      <w:r w:rsidRPr="00696F69">
        <w:t>0,5 га – при количестве работающих от 4 до 10 тысяч;</w:t>
      </w:r>
    </w:p>
    <w:p w:rsidR="00E138CA" w:rsidRPr="00696F69" w:rsidRDefault="00E138CA" w:rsidP="00DB460E">
      <w:pPr>
        <w:pStyle w:val="001"/>
      </w:pPr>
      <w:r>
        <w:t>11.4.3.</w:t>
      </w:r>
      <w:r w:rsidRPr="00696F69">
        <w:t xml:space="preserve"> В предзаводских зонах следует предусматривать открытые площадки для стоянки легковых автомобилей. Открытые площадки для стоянки легковых автомобилей инвалидов допускается размещать на территориях предприятий.</w:t>
      </w:r>
    </w:p>
    <w:p w:rsidR="00E138CA" w:rsidRPr="00696F69" w:rsidRDefault="00E138CA" w:rsidP="00DB460E">
      <w:pPr>
        <w:pStyle w:val="001"/>
      </w:pPr>
      <w:r w:rsidRPr="00696F69">
        <w:t>11.</w:t>
      </w:r>
      <w:r>
        <w:t>4.4.</w:t>
      </w:r>
      <w:r w:rsidRPr="00696F69">
        <w:t xml:space="preserve"> Для сбора и удаления производственных и бытовых сточных вод на предприятиях должны предусматриваться канализационные системы, которые могут присоединяться к канализационным сетям городского округа или иметь собственную систему очистных сооружений.</w:t>
      </w:r>
    </w:p>
    <w:p w:rsidR="00E138CA" w:rsidRPr="00696F69" w:rsidRDefault="00E138CA" w:rsidP="00DB460E">
      <w:pPr>
        <w:pStyle w:val="001"/>
      </w:pPr>
      <w:r w:rsidRPr="00696F69">
        <w:t>11.</w:t>
      </w:r>
      <w:r>
        <w:t>4.5</w:t>
      </w:r>
      <w:r w:rsidRPr="00696F69">
        <w:t>. В производственных зонах на предприятиях транспортные выезды и примыкание проектируются в зависимости от величины грузового оборота:</w:t>
      </w:r>
    </w:p>
    <w:p w:rsidR="00E138CA" w:rsidRPr="00696F69" w:rsidRDefault="00E138CA" w:rsidP="00DB460E">
      <w:pPr>
        <w:pStyle w:val="001"/>
      </w:pPr>
      <w:r w:rsidRPr="00696F69">
        <w:t>для участка производственной территории с малым грузооборотом – до 2автомашин в сутки или 40 тыс. тонн в год – примыкание и выезд на улицу районного значения;</w:t>
      </w:r>
    </w:p>
    <w:p w:rsidR="00E138CA" w:rsidRPr="00696F69" w:rsidRDefault="00E138CA" w:rsidP="00DB460E">
      <w:pPr>
        <w:pStyle w:val="001"/>
      </w:pPr>
      <w:r w:rsidRPr="00696F69">
        <w:t>для участка с грузооборотом до 40 машин в сутки или до 100 тыс. тонн в</w:t>
      </w:r>
      <w:r>
        <w:t xml:space="preserve"> </w:t>
      </w:r>
      <w:r w:rsidRPr="00696F69">
        <w:t>год – примыкание и выезд на городскую магистраль;</w:t>
      </w:r>
    </w:p>
    <w:p w:rsidR="00E138CA" w:rsidRPr="00696F69" w:rsidRDefault="00E138CA" w:rsidP="00DB460E">
      <w:pPr>
        <w:pStyle w:val="001"/>
      </w:pPr>
      <w:r w:rsidRPr="00696F69">
        <w:t>для участка с грузооборотом более 40 автомашин в сутки или 100 тыс.тонн в год – примыкание и выезд на железнодорожную магистраль и выезд на городскую магистраль (по специализированным внутренним улицам производственной зоны).</w:t>
      </w:r>
    </w:p>
    <w:p w:rsidR="00E138CA" w:rsidRPr="00696F69" w:rsidRDefault="00E138CA" w:rsidP="00DB460E">
      <w:pPr>
        <w:pStyle w:val="001"/>
      </w:pPr>
      <w:r w:rsidRPr="00696F69">
        <w:t>11.</w:t>
      </w:r>
      <w:r>
        <w:t>4.6</w:t>
      </w:r>
      <w:r w:rsidRPr="00696F69">
        <w:t>. Для предприятий с большим грузооборотом сырья и продукции, кроме автомобильных дорог, следует проектировать железнодорожные подъездные пути.</w:t>
      </w:r>
    </w:p>
    <w:p w:rsidR="00E138CA" w:rsidRPr="00696F69" w:rsidRDefault="00E138CA" w:rsidP="00DB460E">
      <w:pPr>
        <w:pStyle w:val="001"/>
      </w:pPr>
      <w:r w:rsidRPr="00696F69">
        <w:t>При наличии железнодорожных путей, проходящих вдоль линий зданий и сооружений, допускается устройство подъездов к ним с одной продольной и одной торцевой (для крайнего здания) сторон.</w:t>
      </w:r>
    </w:p>
    <w:p w:rsidR="00E138CA" w:rsidRPr="00696F69" w:rsidRDefault="00E138CA" w:rsidP="00DB460E">
      <w:pPr>
        <w:pStyle w:val="001"/>
      </w:pPr>
      <w:r w:rsidRPr="00696F69">
        <w:t>Железнодорожные пути в пределах погрузочно-разгрузочных фронтов следует включать в площадь застройки, рассматривая их как погрузочно-разгрузочные площадки.</w:t>
      </w:r>
    </w:p>
    <w:p w:rsidR="00E138CA" w:rsidRPr="00696F69" w:rsidRDefault="00E138CA" w:rsidP="00DB460E">
      <w:pPr>
        <w:pStyle w:val="001"/>
      </w:pPr>
      <w:r w:rsidRPr="00696F69">
        <w:t>11.</w:t>
      </w:r>
      <w:r>
        <w:t>4.7</w:t>
      </w:r>
      <w:r w:rsidRPr="00696F69">
        <w:t>. Проходные пункты предприятий следует располагать на расстоянии не более 1,5 км друг от друга.</w:t>
      </w:r>
    </w:p>
    <w:p w:rsidR="00E138CA" w:rsidRPr="00696F69" w:rsidRDefault="00E138CA" w:rsidP="00DB460E">
      <w:pPr>
        <w:pStyle w:val="001"/>
      </w:pPr>
      <w:r w:rsidRPr="00696F69">
        <w:t>Расстояние от проходных пунктов до входов в санитарно-бытовые помещения основных цехов не должно превышать 800 м. При больших расстояниях от проходных до наиболее удаленных санитарно-бытовых помещений на площадке предприятия следует предусматривать внутризаводской пассажирский транспорт.</w:t>
      </w:r>
    </w:p>
    <w:p w:rsidR="00E138CA" w:rsidRPr="00696F69" w:rsidRDefault="00E138CA" w:rsidP="00DB460E">
      <w:pPr>
        <w:pStyle w:val="001"/>
      </w:pPr>
      <w:r w:rsidRPr="00696F69">
        <w:t>11.</w:t>
      </w:r>
      <w:r>
        <w:t>4.8.</w:t>
      </w:r>
      <w:r w:rsidRPr="00696F69">
        <w:t xml:space="preserve"> Площадь участков, предназначенных для озеленения в пределах ограды предприятия, следует определять из расчета не менее 3 м</w:t>
      </w:r>
      <w:r w:rsidRPr="00696F69">
        <w:rPr>
          <w:vertAlign w:val="superscript"/>
        </w:rPr>
        <w:t>2</w:t>
      </w:r>
      <w:r w:rsidRPr="00696F69">
        <w:t xml:space="preserve"> на одного работающего в наиболее многочисленной смене. </w:t>
      </w:r>
    </w:p>
    <w:p w:rsidR="00E138CA" w:rsidRPr="00696F69" w:rsidRDefault="00E138CA" w:rsidP="00DB460E">
      <w:pPr>
        <w:pStyle w:val="001"/>
      </w:pPr>
      <w:r w:rsidRPr="00696F69">
        <w:t>Для предприятий с численностью работающих 300 человек и более на 1 га площадки предприятия площадь участков, предназначенных для озеленения, допускается уменьшать. Предельный размер участков, предназначенных для озеленения, не должен превышать 15% площади предприятия.</w:t>
      </w:r>
    </w:p>
    <w:p w:rsidR="00E138CA" w:rsidRPr="00696F69" w:rsidRDefault="00E138CA" w:rsidP="00DB460E">
      <w:pPr>
        <w:pStyle w:val="001"/>
      </w:pPr>
      <w:r w:rsidRPr="00696F69">
        <w:t>11.</w:t>
      </w:r>
      <w:r>
        <w:t>5</w:t>
      </w:r>
      <w:r w:rsidRPr="00696F69">
        <w:t>. Коммунальные зоны</w:t>
      </w:r>
      <w:r>
        <w:t>.</w:t>
      </w:r>
    </w:p>
    <w:p w:rsidR="00E138CA" w:rsidRPr="00696F69" w:rsidRDefault="00E138CA" w:rsidP="00DB460E">
      <w:pPr>
        <w:pStyle w:val="001"/>
      </w:pPr>
      <w:r w:rsidRPr="00696F69">
        <w:t>Коммунально–складская зона предназначе</w:t>
      </w:r>
      <w:r>
        <w:t>на</w:t>
      </w:r>
      <w:r w:rsidRPr="00696F69">
        <w:t xml:space="preserve"> для размещения общетоварных и специализированных складов, предприятий коммуна</w:t>
      </w:r>
      <w:r>
        <w:t xml:space="preserve">льного, транспортного и жилищно – </w:t>
      </w:r>
      <w:r w:rsidRPr="00696F69">
        <w:t>коммунального хозяйства, а также предприятий оптовой и мелкооптовой торговли.</w:t>
      </w:r>
    </w:p>
    <w:p w:rsidR="00E138CA" w:rsidRPr="00696F69" w:rsidRDefault="00E138CA" w:rsidP="00DB460E">
      <w:pPr>
        <w:pStyle w:val="001"/>
      </w:pPr>
      <w:r w:rsidRPr="00696F69">
        <w:t>11.</w:t>
      </w:r>
      <w:r>
        <w:t>6</w:t>
      </w:r>
      <w:r w:rsidRPr="00696F69">
        <w:t>. Группы предприятий и объектов, входящие в состав коммунальных зон, необходимо размещать с учетом технологических и санитарно–гигиенических требований, кооперированного использования общих объектов, обеспечения последовательного ввода мощностей.</w:t>
      </w:r>
    </w:p>
    <w:p w:rsidR="00E138CA" w:rsidRPr="00696F69" w:rsidRDefault="00E138CA" w:rsidP="00DB460E">
      <w:pPr>
        <w:pStyle w:val="001"/>
      </w:pPr>
      <w:r w:rsidRPr="00696F69">
        <w:t>11.</w:t>
      </w:r>
      <w:r>
        <w:t>7</w:t>
      </w:r>
      <w:r w:rsidRPr="00696F69">
        <w:t>. Организацию санитарно–защитных зон для предприятий и объектов, расположенных в коммунальной зоне, следует осуществлять в соответствии с требованиями к производственным зонам.</w:t>
      </w:r>
    </w:p>
    <w:p w:rsidR="00E138CA" w:rsidRPr="00696F69" w:rsidRDefault="00E138CA" w:rsidP="00DB460E">
      <w:pPr>
        <w:pStyle w:val="001"/>
      </w:pPr>
      <w:r w:rsidRPr="00696F69">
        <w:t>Размеры санитарно–защитных зон для картофеле–, овоще–, фрукто– и зернохранилищ следует принимать 50 м.</w:t>
      </w:r>
    </w:p>
    <w:p w:rsidR="00E138CA" w:rsidRPr="00696F69" w:rsidRDefault="00E138CA" w:rsidP="00DB460E">
      <w:pPr>
        <w:pStyle w:val="001"/>
      </w:pPr>
      <w:r w:rsidRPr="00696F69">
        <w:t>11.</w:t>
      </w:r>
      <w:r>
        <w:t>8</w:t>
      </w:r>
      <w:r w:rsidRPr="00696F69">
        <w:t>. Размеры земельных участков складов, предназначенных для обслуживания территорий, допускается принимать из расчета не менее 2 м</w:t>
      </w:r>
      <w:r w:rsidRPr="00696F69">
        <w:rPr>
          <w:vertAlign w:val="superscript"/>
        </w:rPr>
        <w:t>2</w:t>
      </w:r>
      <w:r w:rsidRPr="00696F69">
        <w:t xml:space="preserve"> на одного человека в городском округе с учетом строительства многоэтажных складов.</w:t>
      </w:r>
    </w:p>
    <w:p w:rsidR="00E138CA" w:rsidRPr="00696F69" w:rsidRDefault="00E138CA" w:rsidP="00DB460E">
      <w:pPr>
        <w:pStyle w:val="001"/>
      </w:pPr>
      <w:r w:rsidRPr="00696F69">
        <w:t>11.</w:t>
      </w:r>
      <w:r>
        <w:t>9</w:t>
      </w:r>
      <w:r w:rsidRPr="00696F69">
        <w:t xml:space="preserve">. Площадь и размеры земельных участков общетоварных складов следует принимать в соответствии с </w:t>
      </w:r>
      <w:hyperlink r:id="rId56" w:history="1">
        <w:r>
          <w:t>таблицей 51</w:t>
        </w:r>
        <w:r w:rsidRPr="00696F69">
          <w:t>.</w:t>
        </w:r>
      </w:hyperlink>
    </w:p>
    <w:p w:rsidR="00E138CA" w:rsidRPr="00696F69" w:rsidRDefault="00E138CA" w:rsidP="00DB460E">
      <w:pPr>
        <w:pStyle w:val="001"/>
        <w:jc w:val="right"/>
      </w:pPr>
      <w:r w:rsidRPr="00696F69">
        <w:t xml:space="preserve">Таблица </w:t>
      </w:r>
      <w:r>
        <w:t>51</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4"/>
        <w:gridCol w:w="3474"/>
        <w:gridCol w:w="3184"/>
        <w:gridCol w:w="2352"/>
      </w:tblGrid>
      <w:tr w:rsidR="00E138CA" w:rsidRPr="00696F69" w:rsidTr="00B91752">
        <w:trPr>
          <w:trHeight w:val="409"/>
        </w:trPr>
        <w:tc>
          <w:tcPr>
            <w:tcW w:w="302" w:type="pct"/>
          </w:tcPr>
          <w:p w:rsidR="00E138CA" w:rsidRPr="00BF6A07" w:rsidRDefault="00E138CA" w:rsidP="00B91752">
            <w:pPr>
              <w:pStyle w:val="002"/>
              <w:rPr>
                <w:lang w:eastAsia="en-US"/>
              </w:rPr>
            </w:pPr>
            <w:r w:rsidRPr="00BF6A07">
              <w:rPr>
                <w:lang w:eastAsia="en-US"/>
              </w:rPr>
              <w:t>№ п/п</w:t>
            </w:r>
          </w:p>
        </w:tc>
        <w:tc>
          <w:tcPr>
            <w:tcW w:w="1811" w:type="pct"/>
          </w:tcPr>
          <w:p w:rsidR="00E138CA" w:rsidRPr="00BF6A07" w:rsidRDefault="00E138CA" w:rsidP="00B91752">
            <w:pPr>
              <w:pStyle w:val="002"/>
              <w:rPr>
                <w:lang w:eastAsia="en-US"/>
              </w:rPr>
            </w:pPr>
            <w:r w:rsidRPr="00BF6A07">
              <w:rPr>
                <w:lang w:eastAsia="en-US"/>
              </w:rPr>
              <w:t>Склады</w:t>
            </w:r>
          </w:p>
        </w:tc>
        <w:tc>
          <w:tcPr>
            <w:tcW w:w="1660" w:type="pct"/>
          </w:tcPr>
          <w:p w:rsidR="00E138CA" w:rsidRPr="00BF6A07" w:rsidRDefault="00E138CA" w:rsidP="00B91752">
            <w:pPr>
              <w:pStyle w:val="002"/>
              <w:rPr>
                <w:lang w:eastAsia="en-US"/>
              </w:rPr>
            </w:pPr>
            <w:r w:rsidRPr="00BF6A07">
              <w:rPr>
                <w:lang w:eastAsia="en-US"/>
              </w:rPr>
              <w:t>Площадь складов, м</w:t>
            </w:r>
            <w:r w:rsidRPr="00BF6A07">
              <w:rPr>
                <w:vertAlign w:val="superscript"/>
                <w:lang w:eastAsia="en-US"/>
              </w:rPr>
              <w:t>2</w:t>
            </w:r>
            <w:r w:rsidRPr="00BF6A07">
              <w:rPr>
                <w:lang w:eastAsia="en-US"/>
              </w:rPr>
              <w:t xml:space="preserve"> на 1000 чел.</w:t>
            </w:r>
          </w:p>
        </w:tc>
        <w:tc>
          <w:tcPr>
            <w:tcW w:w="1228" w:type="pct"/>
          </w:tcPr>
          <w:p w:rsidR="00E138CA" w:rsidRPr="00BF6A07" w:rsidRDefault="00E138CA" w:rsidP="00B91752">
            <w:pPr>
              <w:pStyle w:val="002"/>
              <w:rPr>
                <w:lang w:eastAsia="en-US"/>
              </w:rPr>
            </w:pPr>
            <w:r w:rsidRPr="00BF6A07">
              <w:rPr>
                <w:lang w:eastAsia="en-US"/>
              </w:rPr>
              <w:t>Размеры земельных участков, м</w:t>
            </w:r>
            <w:r w:rsidRPr="00BF6A07">
              <w:rPr>
                <w:vertAlign w:val="superscript"/>
                <w:lang w:eastAsia="en-US"/>
              </w:rPr>
              <w:t>2</w:t>
            </w:r>
            <w:r w:rsidRPr="00BF6A07">
              <w:rPr>
                <w:lang w:eastAsia="en-US"/>
              </w:rPr>
              <w:t xml:space="preserve"> на 1000 чел.</w:t>
            </w:r>
          </w:p>
        </w:tc>
      </w:tr>
      <w:tr w:rsidR="00E138CA" w:rsidRPr="00696F69" w:rsidTr="00B91752">
        <w:tc>
          <w:tcPr>
            <w:tcW w:w="302" w:type="pct"/>
          </w:tcPr>
          <w:p w:rsidR="00E138CA" w:rsidRPr="00BF6A07" w:rsidRDefault="00E138CA" w:rsidP="00B91752">
            <w:pPr>
              <w:pStyle w:val="002"/>
              <w:rPr>
                <w:lang w:eastAsia="en-US"/>
              </w:rPr>
            </w:pPr>
            <w:r w:rsidRPr="00BF6A07">
              <w:rPr>
                <w:lang w:eastAsia="en-US"/>
              </w:rPr>
              <w:t>1</w:t>
            </w:r>
          </w:p>
        </w:tc>
        <w:tc>
          <w:tcPr>
            <w:tcW w:w="1811" w:type="pct"/>
          </w:tcPr>
          <w:p w:rsidR="00E138CA" w:rsidRPr="00BF6A07" w:rsidRDefault="00E138CA" w:rsidP="00B91752">
            <w:pPr>
              <w:pStyle w:val="002"/>
              <w:rPr>
                <w:lang w:eastAsia="en-US"/>
              </w:rPr>
            </w:pPr>
            <w:r w:rsidRPr="00BF6A07">
              <w:rPr>
                <w:lang w:eastAsia="en-US"/>
              </w:rPr>
              <w:t>2</w:t>
            </w:r>
          </w:p>
        </w:tc>
        <w:tc>
          <w:tcPr>
            <w:tcW w:w="1660" w:type="pct"/>
          </w:tcPr>
          <w:p w:rsidR="00E138CA" w:rsidRPr="00BF6A07" w:rsidRDefault="00E138CA" w:rsidP="00B91752">
            <w:pPr>
              <w:pStyle w:val="002"/>
              <w:rPr>
                <w:lang w:eastAsia="en-US"/>
              </w:rPr>
            </w:pPr>
            <w:r w:rsidRPr="00BF6A07">
              <w:rPr>
                <w:lang w:eastAsia="en-US"/>
              </w:rPr>
              <w:t>3</w:t>
            </w:r>
          </w:p>
        </w:tc>
        <w:tc>
          <w:tcPr>
            <w:tcW w:w="1228" w:type="pct"/>
          </w:tcPr>
          <w:p w:rsidR="00E138CA" w:rsidRPr="00BF6A07" w:rsidRDefault="00E138CA" w:rsidP="00B91752">
            <w:pPr>
              <w:pStyle w:val="002"/>
              <w:rPr>
                <w:lang w:eastAsia="en-US"/>
              </w:rPr>
            </w:pPr>
            <w:r w:rsidRPr="00BF6A07">
              <w:rPr>
                <w:lang w:eastAsia="en-US"/>
              </w:rPr>
              <w:t>4</w:t>
            </w:r>
          </w:p>
        </w:tc>
      </w:tr>
      <w:tr w:rsidR="00E138CA" w:rsidRPr="00696F69" w:rsidTr="00B91752">
        <w:tc>
          <w:tcPr>
            <w:tcW w:w="302" w:type="pct"/>
          </w:tcPr>
          <w:p w:rsidR="00E138CA" w:rsidRPr="00BF6A07" w:rsidRDefault="00E138CA" w:rsidP="00B91752">
            <w:pPr>
              <w:pStyle w:val="002"/>
              <w:rPr>
                <w:lang w:eastAsia="en-US"/>
              </w:rPr>
            </w:pPr>
            <w:r w:rsidRPr="00BF6A07">
              <w:rPr>
                <w:lang w:eastAsia="en-US"/>
              </w:rPr>
              <w:t>1</w:t>
            </w:r>
          </w:p>
        </w:tc>
        <w:tc>
          <w:tcPr>
            <w:tcW w:w="1811" w:type="pct"/>
          </w:tcPr>
          <w:p w:rsidR="00E138CA" w:rsidRPr="00BF6A07" w:rsidRDefault="00E138CA" w:rsidP="00B91752">
            <w:pPr>
              <w:pStyle w:val="002"/>
              <w:jc w:val="left"/>
              <w:rPr>
                <w:lang w:eastAsia="en-US"/>
              </w:rPr>
            </w:pPr>
            <w:r w:rsidRPr="00BF6A07">
              <w:rPr>
                <w:lang w:eastAsia="en-US"/>
              </w:rPr>
              <w:t>Продовольственных товаров</w:t>
            </w:r>
          </w:p>
        </w:tc>
        <w:tc>
          <w:tcPr>
            <w:tcW w:w="1660" w:type="pct"/>
          </w:tcPr>
          <w:p w:rsidR="00E138CA" w:rsidRPr="00BF6A07" w:rsidRDefault="00E138CA" w:rsidP="00B91752">
            <w:pPr>
              <w:pStyle w:val="002"/>
              <w:rPr>
                <w:lang w:eastAsia="en-US"/>
              </w:rPr>
            </w:pPr>
            <w:r w:rsidRPr="00BF6A07">
              <w:rPr>
                <w:lang w:eastAsia="en-US"/>
              </w:rPr>
              <w:t>77</w:t>
            </w:r>
          </w:p>
        </w:tc>
        <w:tc>
          <w:tcPr>
            <w:tcW w:w="1228" w:type="pct"/>
          </w:tcPr>
          <w:p w:rsidR="00E138CA" w:rsidRPr="00BF6A07" w:rsidRDefault="00E138CA" w:rsidP="00B91752">
            <w:pPr>
              <w:pStyle w:val="002"/>
              <w:rPr>
                <w:lang w:eastAsia="en-US"/>
              </w:rPr>
            </w:pPr>
            <w:r w:rsidRPr="00BF6A07">
              <w:rPr>
                <w:lang w:eastAsia="en-US"/>
              </w:rPr>
              <w:t>310/210</w:t>
            </w:r>
            <w:hyperlink r:id="rId57" w:history="1">
              <w:r w:rsidRPr="00BF6A07">
                <w:rPr>
                  <w:lang w:eastAsia="en-US"/>
                </w:rPr>
                <w:t>*</w:t>
              </w:r>
            </w:hyperlink>
          </w:p>
        </w:tc>
      </w:tr>
      <w:tr w:rsidR="00E138CA" w:rsidRPr="00696F69" w:rsidTr="00B91752">
        <w:tc>
          <w:tcPr>
            <w:tcW w:w="302" w:type="pct"/>
          </w:tcPr>
          <w:p w:rsidR="00E138CA" w:rsidRPr="00BF6A07" w:rsidRDefault="00E138CA" w:rsidP="00B91752">
            <w:pPr>
              <w:pStyle w:val="002"/>
              <w:rPr>
                <w:lang w:eastAsia="en-US"/>
              </w:rPr>
            </w:pPr>
            <w:r w:rsidRPr="00BF6A07">
              <w:rPr>
                <w:lang w:eastAsia="en-US"/>
              </w:rPr>
              <w:t>2</w:t>
            </w:r>
          </w:p>
        </w:tc>
        <w:tc>
          <w:tcPr>
            <w:tcW w:w="1811" w:type="pct"/>
          </w:tcPr>
          <w:p w:rsidR="00E138CA" w:rsidRPr="00BF6A07" w:rsidRDefault="00E138CA" w:rsidP="00B91752">
            <w:pPr>
              <w:pStyle w:val="002"/>
              <w:jc w:val="left"/>
              <w:rPr>
                <w:lang w:eastAsia="en-US"/>
              </w:rPr>
            </w:pPr>
            <w:r w:rsidRPr="00BF6A07">
              <w:rPr>
                <w:lang w:eastAsia="en-US"/>
              </w:rPr>
              <w:t>Непродовольственных товаров</w:t>
            </w:r>
          </w:p>
        </w:tc>
        <w:tc>
          <w:tcPr>
            <w:tcW w:w="1660" w:type="pct"/>
          </w:tcPr>
          <w:p w:rsidR="00E138CA" w:rsidRPr="00BF6A07" w:rsidRDefault="00E138CA" w:rsidP="00B91752">
            <w:pPr>
              <w:pStyle w:val="002"/>
              <w:rPr>
                <w:lang w:eastAsia="en-US"/>
              </w:rPr>
            </w:pPr>
            <w:r w:rsidRPr="00BF6A07">
              <w:rPr>
                <w:lang w:eastAsia="en-US"/>
              </w:rPr>
              <w:t>217</w:t>
            </w:r>
          </w:p>
        </w:tc>
        <w:tc>
          <w:tcPr>
            <w:tcW w:w="1228" w:type="pct"/>
          </w:tcPr>
          <w:p w:rsidR="00E138CA" w:rsidRPr="00BF6A07" w:rsidRDefault="00E138CA" w:rsidP="00B91752">
            <w:pPr>
              <w:pStyle w:val="002"/>
              <w:rPr>
                <w:lang w:eastAsia="en-US"/>
              </w:rPr>
            </w:pPr>
            <w:r w:rsidRPr="00BF6A07">
              <w:rPr>
                <w:lang w:eastAsia="en-US"/>
              </w:rPr>
              <w:t>740/490</w:t>
            </w:r>
            <w:hyperlink r:id="rId58" w:history="1">
              <w:r w:rsidRPr="00BF6A07">
                <w:rPr>
                  <w:lang w:eastAsia="en-US"/>
                </w:rPr>
                <w:t>*</w:t>
              </w:r>
            </w:hyperlink>
          </w:p>
        </w:tc>
      </w:tr>
    </w:tbl>
    <w:p w:rsidR="00E138CA" w:rsidRPr="00696F69" w:rsidRDefault="00E138CA" w:rsidP="00DB460E">
      <w:pPr>
        <w:pStyle w:val="001"/>
        <w:rPr>
          <w:sz w:val="22"/>
          <w:szCs w:val="22"/>
        </w:rPr>
      </w:pPr>
      <w:r w:rsidRPr="00696F69">
        <w:rPr>
          <w:sz w:val="22"/>
          <w:szCs w:val="22"/>
        </w:rPr>
        <w:t>Примечание:</w:t>
      </w:r>
    </w:p>
    <w:p w:rsidR="00E138CA" w:rsidRPr="00696F69" w:rsidRDefault="00E138CA" w:rsidP="00DB460E">
      <w:pPr>
        <w:pStyle w:val="001"/>
        <w:rPr>
          <w:sz w:val="22"/>
          <w:szCs w:val="22"/>
        </w:rPr>
      </w:pPr>
      <w:r w:rsidRPr="00696F69">
        <w:rPr>
          <w:sz w:val="22"/>
          <w:szCs w:val="22"/>
        </w:rPr>
        <w:t xml:space="preserve"> * В числителе приведены нормы для одноэтажных складов, в знаменателе – для многоэтажных.</w:t>
      </w:r>
    </w:p>
    <w:p w:rsidR="00E138CA" w:rsidRPr="00696F69" w:rsidRDefault="00E138CA" w:rsidP="00DB460E">
      <w:pPr>
        <w:pStyle w:val="001"/>
      </w:pPr>
    </w:p>
    <w:p w:rsidR="00E138CA" w:rsidRPr="00696F69" w:rsidRDefault="00E138CA" w:rsidP="00DB460E">
      <w:pPr>
        <w:pStyle w:val="001"/>
      </w:pPr>
      <w:r w:rsidRPr="00696F69">
        <w:t>11.1</w:t>
      </w:r>
      <w:r>
        <w:t>0</w:t>
      </w:r>
      <w:r w:rsidRPr="00696F69">
        <w:t xml:space="preserve">. Минимальная вместимость специализированных складов и размеры их земельных участков приведены в </w:t>
      </w:r>
      <w:hyperlink r:id="rId59" w:history="1">
        <w:r>
          <w:t xml:space="preserve">таблице </w:t>
        </w:r>
      </w:hyperlink>
      <w:r>
        <w:t>52</w:t>
      </w:r>
      <w:r w:rsidRPr="00696F69">
        <w:t>.</w:t>
      </w:r>
    </w:p>
    <w:p w:rsidR="00E138CA" w:rsidRPr="00696F69" w:rsidRDefault="00E138CA" w:rsidP="00DB460E">
      <w:pPr>
        <w:pStyle w:val="001"/>
        <w:jc w:val="right"/>
      </w:pPr>
      <w:r w:rsidRPr="00696F69">
        <w:t xml:space="preserve">Таблица </w:t>
      </w:r>
      <w:r>
        <w:t>52</w:t>
      </w:r>
    </w:p>
    <w:tbl>
      <w:tblPr>
        <w:tblW w:w="4883" w:type="pct"/>
        <w:tblInd w:w="108" w:type="dxa"/>
        <w:tblBorders>
          <w:top w:val="single" w:sz="4" w:space="0" w:color="auto"/>
          <w:left w:val="single" w:sz="4" w:space="0" w:color="auto"/>
          <w:bottom w:val="single" w:sz="4" w:space="0" w:color="auto"/>
          <w:right w:val="single" w:sz="4" w:space="0" w:color="auto"/>
        </w:tblBorders>
        <w:tblLook w:val="0000"/>
      </w:tblPr>
      <w:tblGrid>
        <w:gridCol w:w="594"/>
        <w:gridCol w:w="5188"/>
        <w:gridCol w:w="1853"/>
        <w:gridCol w:w="1988"/>
      </w:tblGrid>
      <w:tr w:rsidR="00E138CA" w:rsidRPr="00696F69" w:rsidTr="00B91752">
        <w:trPr>
          <w:trHeight w:val="516"/>
          <w:tblHeader/>
        </w:trPr>
        <w:tc>
          <w:tcPr>
            <w:tcW w:w="290" w:type="pct"/>
            <w:tcBorders>
              <w:top w:val="single" w:sz="4" w:space="0" w:color="auto"/>
              <w:bottom w:val="nil"/>
              <w:right w:val="single" w:sz="4" w:space="0" w:color="auto"/>
            </w:tcBorders>
          </w:tcPr>
          <w:p w:rsidR="00E138CA" w:rsidRPr="00BF6A07" w:rsidRDefault="00E138CA" w:rsidP="00B91752">
            <w:pPr>
              <w:pStyle w:val="002"/>
              <w:rPr>
                <w:lang w:eastAsia="en-US"/>
              </w:rPr>
            </w:pPr>
            <w:r w:rsidRPr="00BF6A07">
              <w:rPr>
                <w:lang w:eastAsia="en-US"/>
              </w:rPr>
              <w:t>№ п/п</w:t>
            </w:r>
          </w:p>
        </w:tc>
        <w:tc>
          <w:tcPr>
            <w:tcW w:w="2701" w:type="pct"/>
            <w:tcBorders>
              <w:top w:val="single" w:sz="4" w:space="0" w:color="auto"/>
              <w:bottom w:val="nil"/>
              <w:right w:val="nil"/>
            </w:tcBorders>
          </w:tcPr>
          <w:p w:rsidR="00E138CA" w:rsidRPr="00BF6A07" w:rsidRDefault="00E138CA" w:rsidP="00B91752">
            <w:pPr>
              <w:pStyle w:val="002"/>
              <w:rPr>
                <w:lang w:eastAsia="en-US"/>
              </w:rPr>
            </w:pPr>
            <w:r w:rsidRPr="00BF6A07">
              <w:rPr>
                <w:lang w:eastAsia="en-US"/>
              </w:rPr>
              <w:t>Склады</w:t>
            </w:r>
          </w:p>
        </w:tc>
        <w:tc>
          <w:tcPr>
            <w:tcW w:w="969" w:type="pct"/>
            <w:tcBorders>
              <w:top w:val="single" w:sz="4" w:space="0" w:color="auto"/>
              <w:left w:val="single" w:sz="4" w:space="0" w:color="auto"/>
              <w:right w:val="nil"/>
            </w:tcBorders>
          </w:tcPr>
          <w:p w:rsidR="00E138CA" w:rsidRPr="00BF6A07" w:rsidRDefault="00E138CA" w:rsidP="00B91752">
            <w:pPr>
              <w:pStyle w:val="002"/>
              <w:rPr>
                <w:lang w:eastAsia="en-US"/>
              </w:rPr>
            </w:pPr>
            <w:r w:rsidRPr="00BF6A07">
              <w:rPr>
                <w:lang w:eastAsia="en-US"/>
              </w:rPr>
              <w:t>Вместимость складов, т</w:t>
            </w:r>
          </w:p>
        </w:tc>
        <w:tc>
          <w:tcPr>
            <w:tcW w:w="1039" w:type="pct"/>
            <w:tcBorders>
              <w:top w:val="single" w:sz="4" w:space="0" w:color="auto"/>
              <w:left w:val="single" w:sz="4" w:space="0" w:color="auto"/>
            </w:tcBorders>
          </w:tcPr>
          <w:p w:rsidR="00E138CA" w:rsidRPr="00BF6A07" w:rsidRDefault="00E138CA" w:rsidP="00B91752">
            <w:pPr>
              <w:pStyle w:val="002"/>
              <w:rPr>
                <w:lang w:eastAsia="en-US"/>
              </w:rPr>
            </w:pPr>
            <w:r w:rsidRPr="00BF6A07">
              <w:rPr>
                <w:lang w:eastAsia="en-US"/>
              </w:rPr>
              <w:t>Размеры земельных участков, м</w:t>
            </w:r>
            <w:r w:rsidRPr="00BF6A07">
              <w:rPr>
                <w:vertAlign w:val="superscript"/>
                <w:lang w:eastAsia="en-US"/>
              </w:rPr>
              <w:t>2</w:t>
            </w:r>
            <w:r w:rsidRPr="00BF6A07">
              <w:rPr>
                <w:lang w:eastAsia="en-US"/>
              </w:rPr>
              <w:t xml:space="preserve"> на 1000 чел.</w:t>
            </w:r>
          </w:p>
        </w:tc>
      </w:tr>
      <w:tr w:rsidR="00E138CA" w:rsidRPr="00696F69" w:rsidTr="00B91752">
        <w:trPr>
          <w:tblHeader/>
        </w:trPr>
        <w:tc>
          <w:tcPr>
            <w:tcW w:w="290" w:type="pct"/>
            <w:tcBorders>
              <w:top w:val="single" w:sz="4" w:space="0" w:color="auto"/>
              <w:bottom w:val="nil"/>
              <w:right w:val="single" w:sz="4" w:space="0" w:color="auto"/>
            </w:tcBorders>
          </w:tcPr>
          <w:p w:rsidR="00E138CA" w:rsidRPr="00BF6A07" w:rsidRDefault="00E138CA" w:rsidP="00B91752">
            <w:pPr>
              <w:pStyle w:val="002"/>
              <w:rPr>
                <w:lang w:eastAsia="en-US"/>
              </w:rPr>
            </w:pPr>
            <w:r w:rsidRPr="00BF6A07">
              <w:rPr>
                <w:lang w:eastAsia="en-US"/>
              </w:rPr>
              <w:t>1</w:t>
            </w:r>
          </w:p>
        </w:tc>
        <w:tc>
          <w:tcPr>
            <w:tcW w:w="2701" w:type="pct"/>
            <w:tcBorders>
              <w:top w:val="single" w:sz="4" w:space="0" w:color="auto"/>
              <w:bottom w:val="nil"/>
              <w:right w:val="nil"/>
            </w:tcBorders>
          </w:tcPr>
          <w:p w:rsidR="00E138CA" w:rsidRPr="00BF6A07" w:rsidRDefault="00E138CA" w:rsidP="00B91752">
            <w:pPr>
              <w:pStyle w:val="002"/>
              <w:rPr>
                <w:lang w:eastAsia="en-US"/>
              </w:rPr>
            </w:pPr>
            <w:r w:rsidRPr="00BF6A07">
              <w:rPr>
                <w:lang w:eastAsia="en-US"/>
              </w:rPr>
              <w:t>2</w:t>
            </w:r>
          </w:p>
        </w:tc>
        <w:tc>
          <w:tcPr>
            <w:tcW w:w="969" w:type="pct"/>
            <w:tcBorders>
              <w:top w:val="single" w:sz="4" w:space="0" w:color="auto"/>
              <w:left w:val="single" w:sz="4" w:space="0" w:color="auto"/>
              <w:bottom w:val="nil"/>
              <w:right w:val="nil"/>
            </w:tcBorders>
          </w:tcPr>
          <w:p w:rsidR="00E138CA" w:rsidRPr="00BF6A07" w:rsidRDefault="00E138CA" w:rsidP="00B91752">
            <w:pPr>
              <w:pStyle w:val="002"/>
              <w:rPr>
                <w:lang w:eastAsia="en-US"/>
              </w:rPr>
            </w:pPr>
            <w:r w:rsidRPr="00BF6A07">
              <w:rPr>
                <w:lang w:eastAsia="en-US"/>
              </w:rPr>
              <w:t>3</w:t>
            </w:r>
          </w:p>
        </w:tc>
        <w:tc>
          <w:tcPr>
            <w:tcW w:w="1039"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4</w:t>
            </w:r>
          </w:p>
        </w:tc>
      </w:tr>
      <w:tr w:rsidR="00E138CA" w:rsidRPr="00696F69" w:rsidTr="00B91752">
        <w:tc>
          <w:tcPr>
            <w:tcW w:w="290" w:type="pct"/>
            <w:tcBorders>
              <w:top w:val="single" w:sz="4" w:space="0" w:color="auto"/>
              <w:bottom w:val="nil"/>
              <w:right w:val="single" w:sz="4" w:space="0" w:color="auto"/>
            </w:tcBorders>
          </w:tcPr>
          <w:p w:rsidR="00E138CA" w:rsidRPr="00BF6A07" w:rsidRDefault="00E138CA" w:rsidP="00B91752">
            <w:pPr>
              <w:pStyle w:val="002"/>
              <w:rPr>
                <w:lang w:eastAsia="en-US"/>
              </w:rPr>
            </w:pPr>
            <w:r w:rsidRPr="00BF6A07">
              <w:rPr>
                <w:lang w:eastAsia="en-US"/>
              </w:rPr>
              <w:t xml:space="preserve">1 </w:t>
            </w:r>
          </w:p>
        </w:tc>
        <w:tc>
          <w:tcPr>
            <w:tcW w:w="2701" w:type="pct"/>
            <w:tcBorders>
              <w:top w:val="single" w:sz="4" w:space="0" w:color="auto"/>
              <w:bottom w:val="nil"/>
              <w:right w:val="nil"/>
            </w:tcBorders>
          </w:tcPr>
          <w:p w:rsidR="00E138CA" w:rsidRPr="00BF6A07" w:rsidRDefault="00E138CA" w:rsidP="00B91752">
            <w:pPr>
              <w:pStyle w:val="002"/>
              <w:jc w:val="left"/>
              <w:rPr>
                <w:lang w:eastAsia="en-US"/>
              </w:rPr>
            </w:pPr>
            <w:r w:rsidRPr="00BF6A07">
              <w:rPr>
                <w:lang w:eastAsia="en-US"/>
              </w:rPr>
              <w:t>Холодильники распределительные (для хранения мяса и мясопродуктов, рыбы и рыбопродуктов, масла, животного жира, молочных продуктов и яиц)</w:t>
            </w:r>
          </w:p>
        </w:tc>
        <w:tc>
          <w:tcPr>
            <w:tcW w:w="969" w:type="pct"/>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27</w:t>
            </w:r>
          </w:p>
        </w:tc>
        <w:tc>
          <w:tcPr>
            <w:tcW w:w="1039"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190/70</w:t>
            </w:r>
            <w:hyperlink r:id="rId60" w:history="1">
              <w:r w:rsidRPr="00BF6A07">
                <w:rPr>
                  <w:lang w:eastAsia="en-US"/>
                </w:rPr>
                <w:t>*</w:t>
              </w:r>
            </w:hyperlink>
          </w:p>
        </w:tc>
      </w:tr>
      <w:tr w:rsidR="00E138CA" w:rsidRPr="00696F69" w:rsidTr="00B91752">
        <w:tc>
          <w:tcPr>
            <w:tcW w:w="290"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2 </w:t>
            </w:r>
          </w:p>
        </w:tc>
        <w:tc>
          <w:tcPr>
            <w:tcW w:w="2701" w:type="pct"/>
            <w:tcBorders>
              <w:top w:val="single" w:sz="4"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Фруктохранилища</w:t>
            </w:r>
          </w:p>
        </w:tc>
        <w:tc>
          <w:tcPr>
            <w:tcW w:w="969" w:type="pct"/>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17</w:t>
            </w:r>
          </w:p>
          <w:p w:rsidR="00E138CA" w:rsidRPr="00BF6A07" w:rsidRDefault="00E138CA" w:rsidP="00B91752">
            <w:pPr>
              <w:pStyle w:val="002"/>
              <w:rPr>
                <w:lang w:eastAsia="en-US"/>
              </w:rPr>
            </w:pPr>
          </w:p>
        </w:tc>
        <w:tc>
          <w:tcPr>
            <w:tcW w:w="1039" w:type="pct"/>
            <w:vMerge w:val="restart"/>
            <w:tcBorders>
              <w:top w:val="single" w:sz="4" w:space="0" w:color="auto"/>
              <w:left w:val="single" w:sz="4" w:space="0" w:color="auto"/>
            </w:tcBorders>
          </w:tcPr>
          <w:p w:rsidR="00E138CA" w:rsidRPr="00BF6A07" w:rsidRDefault="00E138CA" w:rsidP="00B91752">
            <w:pPr>
              <w:pStyle w:val="002"/>
              <w:rPr>
                <w:lang w:eastAsia="en-US"/>
              </w:rPr>
            </w:pPr>
            <w:r w:rsidRPr="00BF6A07">
              <w:rPr>
                <w:lang w:eastAsia="en-US"/>
              </w:rPr>
              <w:t>1300/610</w:t>
            </w:r>
            <w:hyperlink r:id="rId61" w:history="1">
              <w:r w:rsidRPr="00BF6A07">
                <w:rPr>
                  <w:lang w:eastAsia="en-US"/>
                </w:rPr>
                <w:t>*</w:t>
              </w:r>
            </w:hyperlink>
          </w:p>
        </w:tc>
      </w:tr>
      <w:tr w:rsidR="00E138CA" w:rsidRPr="00696F69" w:rsidTr="00B91752">
        <w:tc>
          <w:tcPr>
            <w:tcW w:w="290"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3 </w:t>
            </w:r>
          </w:p>
        </w:tc>
        <w:tc>
          <w:tcPr>
            <w:tcW w:w="2701" w:type="pct"/>
            <w:tcBorders>
              <w:top w:val="single" w:sz="4"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Овощехранилища</w:t>
            </w:r>
          </w:p>
        </w:tc>
        <w:tc>
          <w:tcPr>
            <w:tcW w:w="969" w:type="pct"/>
            <w:tcBorders>
              <w:top w:val="single" w:sz="4" w:space="0" w:color="auto"/>
              <w:left w:val="single" w:sz="4" w:space="0" w:color="auto"/>
              <w:bottom w:val="single" w:sz="4" w:space="0" w:color="auto"/>
              <w:right w:val="nil"/>
            </w:tcBorders>
          </w:tcPr>
          <w:p w:rsidR="00E138CA" w:rsidRPr="00BF6A07" w:rsidRDefault="00E138CA" w:rsidP="00B91752">
            <w:pPr>
              <w:pStyle w:val="002"/>
              <w:rPr>
                <w:lang w:eastAsia="en-US"/>
              </w:rPr>
            </w:pPr>
            <w:r w:rsidRPr="00BF6A07">
              <w:rPr>
                <w:lang w:eastAsia="en-US"/>
              </w:rPr>
              <w:t>54</w:t>
            </w:r>
          </w:p>
          <w:p w:rsidR="00E138CA" w:rsidRPr="00BF6A07" w:rsidRDefault="00E138CA" w:rsidP="00B91752">
            <w:pPr>
              <w:pStyle w:val="002"/>
              <w:rPr>
                <w:sz w:val="20"/>
                <w:szCs w:val="20"/>
                <w:lang w:eastAsia="en-US"/>
              </w:rPr>
            </w:pPr>
          </w:p>
        </w:tc>
        <w:tc>
          <w:tcPr>
            <w:tcW w:w="1039" w:type="pct"/>
            <w:vMerge/>
            <w:tcBorders>
              <w:left w:val="single" w:sz="4" w:space="0" w:color="auto"/>
            </w:tcBorders>
          </w:tcPr>
          <w:p w:rsidR="00E138CA" w:rsidRPr="00BF6A07" w:rsidRDefault="00E138CA" w:rsidP="00B91752">
            <w:pPr>
              <w:pStyle w:val="002"/>
              <w:rPr>
                <w:sz w:val="20"/>
                <w:szCs w:val="20"/>
                <w:lang w:eastAsia="en-US"/>
              </w:rPr>
            </w:pPr>
          </w:p>
        </w:tc>
      </w:tr>
      <w:tr w:rsidR="00E138CA" w:rsidRPr="00696F69" w:rsidTr="00B91752">
        <w:tc>
          <w:tcPr>
            <w:tcW w:w="290" w:type="pct"/>
            <w:tcBorders>
              <w:top w:val="single" w:sz="4" w:space="0" w:color="auto"/>
              <w:bottom w:val="single" w:sz="4" w:space="0" w:color="auto"/>
              <w:right w:val="single" w:sz="4" w:space="0" w:color="auto"/>
            </w:tcBorders>
          </w:tcPr>
          <w:p w:rsidR="00E138CA" w:rsidRPr="00BF6A07" w:rsidRDefault="00E138CA" w:rsidP="00B91752">
            <w:pPr>
              <w:pStyle w:val="002"/>
              <w:rPr>
                <w:lang w:eastAsia="en-US"/>
              </w:rPr>
            </w:pPr>
            <w:r w:rsidRPr="00BF6A07">
              <w:rPr>
                <w:lang w:eastAsia="en-US"/>
              </w:rPr>
              <w:t xml:space="preserve">4 </w:t>
            </w:r>
          </w:p>
        </w:tc>
        <w:tc>
          <w:tcPr>
            <w:tcW w:w="2701" w:type="pct"/>
            <w:tcBorders>
              <w:top w:val="single" w:sz="4"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Картофелехранилища</w:t>
            </w:r>
          </w:p>
        </w:tc>
        <w:tc>
          <w:tcPr>
            <w:tcW w:w="969" w:type="pct"/>
            <w:tcBorders>
              <w:top w:val="single" w:sz="4" w:space="0" w:color="auto"/>
              <w:left w:val="single" w:sz="4" w:space="0" w:color="auto"/>
              <w:bottom w:val="single" w:sz="4" w:space="0" w:color="auto"/>
              <w:right w:val="nil"/>
            </w:tcBorders>
          </w:tcPr>
          <w:p w:rsidR="00E138CA" w:rsidRPr="00BF6A07" w:rsidRDefault="00E138CA" w:rsidP="00B91752">
            <w:pPr>
              <w:pStyle w:val="002"/>
              <w:rPr>
                <w:sz w:val="20"/>
                <w:szCs w:val="20"/>
                <w:lang w:eastAsia="en-US"/>
              </w:rPr>
            </w:pPr>
            <w:r w:rsidRPr="00BF6A07">
              <w:rPr>
                <w:lang w:eastAsia="en-US"/>
              </w:rPr>
              <w:t>57</w:t>
            </w:r>
          </w:p>
        </w:tc>
        <w:tc>
          <w:tcPr>
            <w:tcW w:w="1039" w:type="pct"/>
            <w:vMerge/>
            <w:tcBorders>
              <w:left w:val="single" w:sz="4" w:space="0" w:color="auto"/>
              <w:bottom w:val="single" w:sz="4" w:space="0" w:color="auto"/>
            </w:tcBorders>
          </w:tcPr>
          <w:p w:rsidR="00E138CA" w:rsidRPr="00BF6A07" w:rsidRDefault="00E138CA" w:rsidP="00B91752">
            <w:pPr>
              <w:pStyle w:val="002"/>
              <w:rPr>
                <w:sz w:val="20"/>
                <w:szCs w:val="20"/>
                <w:lang w:eastAsia="en-US"/>
              </w:rPr>
            </w:pPr>
          </w:p>
        </w:tc>
      </w:tr>
    </w:tbl>
    <w:p w:rsidR="00E138CA" w:rsidRPr="00696F69" w:rsidRDefault="00E138CA" w:rsidP="00DB460E">
      <w:pPr>
        <w:pStyle w:val="001"/>
        <w:rPr>
          <w:sz w:val="22"/>
          <w:szCs w:val="22"/>
        </w:rPr>
      </w:pPr>
      <w:r w:rsidRPr="00696F69">
        <w:rPr>
          <w:sz w:val="22"/>
          <w:szCs w:val="22"/>
        </w:rPr>
        <w:t>Примечание:</w:t>
      </w:r>
      <w:r w:rsidRPr="00696F69">
        <w:rPr>
          <w:sz w:val="22"/>
          <w:szCs w:val="22"/>
        </w:rPr>
        <w:tab/>
      </w:r>
    </w:p>
    <w:p w:rsidR="00E138CA" w:rsidRPr="00696F69" w:rsidRDefault="00E138CA" w:rsidP="00DB460E">
      <w:pPr>
        <w:pStyle w:val="001"/>
        <w:rPr>
          <w:sz w:val="22"/>
          <w:szCs w:val="22"/>
        </w:rPr>
      </w:pPr>
      <w:r w:rsidRPr="00696F69">
        <w:rPr>
          <w:sz w:val="22"/>
          <w:szCs w:val="22"/>
        </w:rPr>
        <w:t xml:space="preserve"> * В числителе приведены нормы для одноэтажных складов, в знаменателе – для многоэтажных.</w:t>
      </w:r>
    </w:p>
    <w:p w:rsidR="00E138CA" w:rsidRPr="00696F69" w:rsidRDefault="00E138CA" w:rsidP="00DB460E">
      <w:pPr>
        <w:pStyle w:val="001"/>
      </w:pPr>
    </w:p>
    <w:p w:rsidR="00E138CA" w:rsidRPr="00696F69" w:rsidRDefault="00E138CA" w:rsidP="00DB460E">
      <w:pPr>
        <w:pStyle w:val="001"/>
      </w:pPr>
      <w:r w:rsidRPr="00696F69">
        <w:t>11.1</w:t>
      </w:r>
      <w:r>
        <w:t>1</w:t>
      </w:r>
      <w:r w:rsidRPr="00696F69">
        <w:t xml:space="preserve">. Размеры земельных участков прочих специализированных складов принимаются в соответствии с таблицей </w:t>
      </w:r>
      <w:r>
        <w:t>53</w:t>
      </w:r>
      <w:r w:rsidRPr="00696F69">
        <w:t>.</w:t>
      </w:r>
    </w:p>
    <w:p w:rsidR="00E138CA" w:rsidRPr="00696F69" w:rsidRDefault="00E138CA" w:rsidP="00DB460E">
      <w:pPr>
        <w:pStyle w:val="001"/>
        <w:jc w:val="right"/>
      </w:pPr>
      <w:r w:rsidRPr="00696F69">
        <w:t xml:space="preserve">Таблица </w:t>
      </w:r>
      <w:r>
        <w:t>53</w:t>
      </w:r>
    </w:p>
    <w:tbl>
      <w:tblPr>
        <w:tblW w:w="4873" w:type="pct"/>
        <w:tblInd w:w="108" w:type="dxa"/>
        <w:tblBorders>
          <w:top w:val="single" w:sz="4" w:space="0" w:color="auto"/>
          <w:left w:val="single" w:sz="4" w:space="0" w:color="auto"/>
          <w:bottom w:val="single" w:sz="4" w:space="0" w:color="auto"/>
          <w:right w:val="single" w:sz="4" w:space="0" w:color="auto"/>
        </w:tblBorders>
        <w:tblLook w:val="0000"/>
      </w:tblPr>
      <w:tblGrid>
        <w:gridCol w:w="856"/>
        <w:gridCol w:w="4712"/>
        <w:gridCol w:w="4036"/>
      </w:tblGrid>
      <w:tr w:rsidR="00E138CA" w:rsidRPr="00696F69" w:rsidTr="00B91752">
        <w:trPr>
          <w:trHeight w:val="325"/>
          <w:tblHeader/>
        </w:trPr>
        <w:tc>
          <w:tcPr>
            <w:tcW w:w="446"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 п/п</w:t>
            </w:r>
          </w:p>
        </w:tc>
        <w:tc>
          <w:tcPr>
            <w:tcW w:w="2453" w:type="pct"/>
            <w:tcBorders>
              <w:top w:val="single" w:sz="4" w:space="0" w:color="auto"/>
              <w:left w:val="single" w:sz="6" w:space="0" w:color="auto"/>
              <w:bottom w:val="nil"/>
              <w:right w:val="nil"/>
            </w:tcBorders>
          </w:tcPr>
          <w:p w:rsidR="00E138CA" w:rsidRPr="00BF6A07" w:rsidRDefault="00E138CA" w:rsidP="00B91752">
            <w:pPr>
              <w:pStyle w:val="002"/>
              <w:rPr>
                <w:lang w:eastAsia="en-US"/>
              </w:rPr>
            </w:pPr>
            <w:r w:rsidRPr="00BF6A07">
              <w:rPr>
                <w:lang w:eastAsia="en-US"/>
              </w:rPr>
              <w:t>Склады</w:t>
            </w:r>
          </w:p>
        </w:tc>
        <w:tc>
          <w:tcPr>
            <w:tcW w:w="2101" w:type="pct"/>
            <w:tcBorders>
              <w:top w:val="single" w:sz="4" w:space="0" w:color="auto"/>
              <w:left w:val="single" w:sz="4" w:space="0" w:color="auto"/>
            </w:tcBorders>
          </w:tcPr>
          <w:p w:rsidR="00E138CA" w:rsidRPr="00BF6A07" w:rsidRDefault="00E138CA" w:rsidP="00B91752">
            <w:pPr>
              <w:pStyle w:val="002"/>
              <w:rPr>
                <w:lang w:eastAsia="en-US"/>
              </w:rPr>
            </w:pPr>
            <w:r w:rsidRPr="00BF6A07">
              <w:rPr>
                <w:lang w:eastAsia="en-US"/>
              </w:rPr>
              <w:t>Размеры земельных участков, м</w:t>
            </w:r>
            <w:r w:rsidRPr="00BF6A07">
              <w:rPr>
                <w:vertAlign w:val="superscript"/>
                <w:lang w:eastAsia="en-US"/>
              </w:rPr>
              <w:t>2</w:t>
            </w:r>
            <w:r w:rsidRPr="00BF6A07">
              <w:rPr>
                <w:lang w:eastAsia="en-US"/>
              </w:rPr>
              <w:t xml:space="preserve"> на 1000 чел.</w:t>
            </w:r>
          </w:p>
        </w:tc>
      </w:tr>
      <w:tr w:rsidR="00E138CA" w:rsidRPr="00696F69" w:rsidTr="00B91752">
        <w:trPr>
          <w:tblHeader/>
        </w:trPr>
        <w:tc>
          <w:tcPr>
            <w:tcW w:w="446"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w:t>
            </w:r>
          </w:p>
        </w:tc>
        <w:tc>
          <w:tcPr>
            <w:tcW w:w="2453" w:type="pct"/>
            <w:tcBorders>
              <w:top w:val="single" w:sz="4" w:space="0" w:color="auto"/>
              <w:left w:val="single" w:sz="6" w:space="0" w:color="auto"/>
              <w:bottom w:val="nil"/>
              <w:right w:val="nil"/>
            </w:tcBorders>
          </w:tcPr>
          <w:p w:rsidR="00E138CA" w:rsidRPr="00BF6A07" w:rsidRDefault="00E138CA" w:rsidP="00B91752">
            <w:pPr>
              <w:pStyle w:val="002"/>
              <w:rPr>
                <w:lang w:eastAsia="en-US"/>
              </w:rPr>
            </w:pPr>
            <w:r w:rsidRPr="00BF6A07">
              <w:rPr>
                <w:lang w:eastAsia="en-US"/>
              </w:rPr>
              <w:t>2</w:t>
            </w:r>
          </w:p>
        </w:tc>
        <w:tc>
          <w:tcPr>
            <w:tcW w:w="2101" w:type="pct"/>
            <w:tcBorders>
              <w:top w:val="single" w:sz="4" w:space="0" w:color="auto"/>
              <w:left w:val="single" w:sz="4" w:space="0" w:color="auto"/>
              <w:bottom w:val="nil"/>
            </w:tcBorders>
          </w:tcPr>
          <w:p w:rsidR="00E138CA" w:rsidRPr="00BF6A07" w:rsidRDefault="00E138CA" w:rsidP="00B91752">
            <w:pPr>
              <w:pStyle w:val="002"/>
              <w:rPr>
                <w:lang w:eastAsia="en-US"/>
              </w:rPr>
            </w:pPr>
            <w:r w:rsidRPr="00BF6A07">
              <w:rPr>
                <w:lang w:eastAsia="en-US"/>
              </w:rPr>
              <w:t>3</w:t>
            </w:r>
          </w:p>
        </w:tc>
      </w:tr>
      <w:tr w:rsidR="00E138CA" w:rsidRPr="00696F69" w:rsidTr="00B91752">
        <w:tc>
          <w:tcPr>
            <w:tcW w:w="446" w:type="pct"/>
            <w:tcBorders>
              <w:top w:val="single" w:sz="4" w:space="0" w:color="auto"/>
              <w:bottom w:val="nil"/>
              <w:right w:val="single" w:sz="6" w:space="0" w:color="auto"/>
            </w:tcBorders>
          </w:tcPr>
          <w:p w:rsidR="00E138CA" w:rsidRPr="00BF6A07" w:rsidRDefault="00E138CA" w:rsidP="00B91752">
            <w:pPr>
              <w:pStyle w:val="002"/>
              <w:rPr>
                <w:lang w:eastAsia="en-US"/>
              </w:rPr>
            </w:pPr>
            <w:r w:rsidRPr="00BF6A07">
              <w:rPr>
                <w:lang w:eastAsia="en-US"/>
              </w:rPr>
              <w:t>1</w:t>
            </w:r>
          </w:p>
        </w:tc>
        <w:tc>
          <w:tcPr>
            <w:tcW w:w="2453" w:type="pct"/>
            <w:tcBorders>
              <w:top w:val="single" w:sz="4" w:space="0" w:color="auto"/>
              <w:left w:val="single" w:sz="6" w:space="0" w:color="auto"/>
              <w:bottom w:val="nil"/>
              <w:right w:val="nil"/>
            </w:tcBorders>
          </w:tcPr>
          <w:p w:rsidR="00E138CA" w:rsidRPr="00BF6A07" w:rsidRDefault="00E138CA" w:rsidP="00B91752">
            <w:pPr>
              <w:pStyle w:val="002"/>
              <w:jc w:val="left"/>
              <w:rPr>
                <w:lang w:eastAsia="en-US"/>
              </w:rPr>
            </w:pPr>
            <w:r w:rsidRPr="00BF6A07">
              <w:rPr>
                <w:lang w:eastAsia="en-US"/>
              </w:rPr>
              <w:t>Склады строительных материалов (потребительские)</w:t>
            </w:r>
          </w:p>
        </w:tc>
        <w:tc>
          <w:tcPr>
            <w:tcW w:w="210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300</w:t>
            </w:r>
          </w:p>
        </w:tc>
      </w:tr>
      <w:tr w:rsidR="00E138CA" w:rsidRPr="00696F69" w:rsidTr="00B91752">
        <w:tc>
          <w:tcPr>
            <w:tcW w:w="446"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2</w:t>
            </w:r>
          </w:p>
        </w:tc>
        <w:tc>
          <w:tcPr>
            <w:tcW w:w="2453" w:type="pct"/>
            <w:tcBorders>
              <w:top w:val="single" w:sz="4" w:space="0" w:color="auto"/>
              <w:left w:val="single" w:sz="6"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Склады твердого топлива с преимущественным использованием:</w:t>
            </w:r>
          </w:p>
        </w:tc>
        <w:tc>
          <w:tcPr>
            <w:tcW w:w="210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p>
          <w:p w:rsidR="00E138CA" w:rsidRPr="00BF6A07" w:rsidRDefault="00E138CA" w:rsidP="00B91752">
            <w:pPr>
              <w:pStyle w:val="002"/>
              <w:rPr>
                <w:lang w:eastAsia="en-US"/>
              </w:rPr>
            </w:pPr>
          </w:p>
        </w:tc>
      </w:tr>
      <w:tr w:rsidR="00E138CA" w:rsidRPr="00696F69" w:rsidTr="00B91752">
        <w:trPr>
          <w:trHeight w:val="178"/>
        </w:trPr>
        <w:tc>
          <w:tcPr>
            <w:tcW w:w="446"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2.1</w:t>
            </w:r>
          </w:p>
        </w:tc>
        <w:tc>
          <w:tcPr>
            <w:tcW w:w="2453" w:type="pct"/>
            <w:tcBorders>
              <w:top w:val="single" w:sz="4" w:space="0" w:color="auto"/>
              <w:left w:val="single" w:sz="6"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угля</w:t>
            </w:r>
          </w:p>
        </w:tc>
        <w:tc>
          <w:tcPr>
            <w:tcW w:w="210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300</w:t>
            </w:r>
          </w:p>
        </w:tc>
      </w:tr>
      <w:tr w:rsidR="00E138CA" w:rsidRPr="00696F69" w:rsidTr="00B91752">
        <w:trPr>
          <w:trHeight w:val="77"/>
        </w:trPr>
        <w:tc>
          <w:tcPr>
            <w:tcW w:w="446"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2.2</w:t>
            </w:r>
          </w:p>
        </w:tc>
        <w:tc>
          <w:tcPr>
            <w:tcW w:w="2453" w:type="pct"/>
            <w:tcBorders>
              <w:top w:val="single" w:sz="4" w:space="0" w:color="auto"/>
              <w:left w:val="single" w:sz="6"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дров</w:t>
            </w:r>
          </w:p>
        </w:tc>
        <w:tc>
          <w:tcPr>
            <w:tcW w:w="210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300</w:t>
            </w:r>
          </w:p>
        </w:tc>
      </w:tr>
      <w:tr w:rsidR="00E138CA" w:rsidRPr="00696F69" w:rsidTr="00B91752">
        <w:tc>
          <w:tcPr>
            <w:tcW w:w="446"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3</w:t>
            </w:r>
          </w:p>
        </w:tc>
        <w:tc>
          <w:tcPr>
            <w:tcW w:w="2453" w:type="pct"/>
            <w:tcBorders>
              <w:top w:val="single" w:sz="4" w:space="0" w:color="auto"/>
              <w:left w:val="single" w:sz="6"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Закрытые склады пиломатериалов</w:t>
            </w:r>
          </w:p>
        </w:tc>
        <w:tc>
          <w:tcPr>
            <w:tcW w:w="2101" w:type="pct"/>
            <w:tcBorders>
              <w:top w:val="single" w:sz="4" w:space="0" w:color="auto"/>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600</w:t>
            </w:r>
          </w:p>
        </w:tc>
      </w:tr>
      <w:tr w:rsidR="00E138CA" w:rsidRPr="00696F69" w:rsidTr="00B91752">
        <w:trPr>
          <w:trHeight w:val="145"/>
        </w:trPr>
        <w:tc>
          <w:tcPr>
            <w:tcW w:w="446" w:type="pct"/>
            <w:tcBorders>
              <w:top w:val="single" w:sz="4" w:space="0" w:color="auto"/>
              <w:bottom w:val="single" w:sz="4" w:space="0" w:color="auto"/>
              <w:right w:val="single" w:sz="6" w:space="0" w:color="auto"/>
            </w:tcBorders>
          </w:tcPr>
          <w:p w:rsidR="00E138CA" w:rsidRPr="00BF6A07" w:rsidRDefault="00E138CA" w:rsidP="00B91752">
            <w:pPr>
              <w:pStyle w:val="002"/>
              <w:rPr>
                <w:lang w:eastAsia="en-US"/>
              </w:rPr>
            </w:pPr>
            <w:r w:rsidRPr="00BF6A07">
              <w:rPr>
                <w:lang w:eastAsia="en-US"/>
              </w:rPr>
              <w:t>4</w:t>
            </w:r>
          </w:p>
        </w:tc>
        <w:tc>
          <w:tcPr>
            <w:tcW w:w="2453" w:type="pct"/>
            <w:tcBorders>
              <w:top w:val="single" w:sz="4" w:space="0" w:color="auto"/>
              <w:left w:val="single" w:sz="6" w:space="0" w:color="auto"/>
              <w:bottom w:val="single" w:sz="4" w:space="0" w:color="auto"/>
              <w:right w:val="nil"/>
            </w:tcBorders>
          </w:tcPr>
          <w:p w:rsidR="00E138CA" w:rsidRPr="00BF6A07" w:rsidRDefault="00E138CA" w:rsidP="00B91752">
            <w:pPr>
              <w:pStyle w:val="002"/>
              <w:jc w:val="left"/>
              <w:rPr>
                <w:lang w:eastAsia="en-US"/>
              </w:rPr>
            </w:pPr>
            <w:r w:rsidRPr="00BF6A07">
              <w:rPr>
                <w:lang w:eastAsia="en-US"/>
              </w:rPr>
              <w:t>Открытые склады пиломатериалов</w:t>
            </w:r>
          </w:p>
        </w:tc>
        <w:tc>
          <w:tcPr>
            <w:tcW w:w="2101" w:type="pct"/>
            <w:tcBorders>
              <w:left w:val="single" w:sz="4" w:space="0" w:color="auto"/>
              <w:bottom w:val="single" w:sz="4" w:space="0" w:color="auto"/>
            </w:tcBorders>
          </w:tcPr>
          <w:p w:rsidR="00E138CA" w:rsidRPr="00BF6A07" w:rsidRDefault="00E138CA" w:rsidP="00B91752">
            <w:pPr>
              <w:pStyle w:val="002"/>
              <w:rPr>
                <w:lang w:eastAsia="en-US"/>
              </w:rPr>
            </w:pPr>
            <w:r w:rsidRPr="00BF6A07">
              <w:rPr>
                <w:lang w:eastAsia="en-US"/>
              </w:rPr>
              <w:t>1200</w:t>
            </w:r>
          </w:p>
        </w:tc>
      </w:tr>
    </w:tbl>
    <w:p w:rsidR="00E138CA" w:rsidRPr="00696F69" w:rsidRDefault="00E138CA" w:rsidP="00DB460E">
      <w:pPr>
        <w:pStyle w:val="001"/>
      </w:pPr>
    </w:p>
    <w:p w:rsidR="00E138CA" w:rsidRDefault="00E138CA" w:rsidP="00DB460E">
      <w:pPr>
        <w:pStyle w:val="001"/>
      </w:pPr>
      <w:r w:rsidRPr="00696F69">
        <w:t>11.1</w:t>
      </w:r>
      <w:r>
        <w:t>2</w:t>
      </w:r>
      <w:r w:rsidRPr="00696F69">
        <w:t>. При реконструкции предприятий в коммунальной зоне целесообразно проектировать многоэтажные здания общетоварных складов и блокировать одноэтажные торгово-складские здания со сходными в функциональном отношении предприятиями, что может обеспечить требуемую плотность застройки.</w:t>
      </w:r>
    </w:p>
    <w:p w:rsidR="00E138CA" w:rsidRPr="00696F69" w:rsidRDefault="00E138CA" w:rsidP="00DB460E">
      <w:pPr>
        <w:pStyle w:val="001"/>
      </w:pPr>
    </w:p>
    <w:p w:rsidR="00E138CA" w:rsidRDefault="00E138CA" w:rsidP="00DB460E">
      <w:pPr>
        <w:pStyle w:val="001"/>
        <w:jc w:val="center"/>
      </w:pPr>
      <w:bookmarkStart w:id="87" w:name="раздел_зоны_специального_назначения"/>
      <w:bookmarkStart w:id="88" w:name="_Toc470085159"/>
      <w:r w:rsidRPr="00696F69">
        <w:t>12. Зоны специального назначения</w:t>
      </w:r>
      <w:bookmarkEnd w:id="87"/>
      <w:bookmarkEnd w:id="88"/>
    </w:p>
    <w:p w:rsidR="00E138CA" w:rsidRPr="00696F69" w:rsidRDefault="00E138CA" w:rsidP="00DB460E">
      <w:pPr>
        <w:pStyle w:val="001"/>
      </w:pPr>
    </w:p>
    <w:p w:rsidR="00E138CA" w:rsidRPr="00696F69" w:rsidRDefault="00E138CA" w:rsidP="00DB460E">
      <w:pPr>
        <w:pStyle w:val="001"/>
      </w:pPr>
      <w:bookmarkStart w:id="89" w:name="_Toc470085160"/>
      <w:r w:rsidRPr="00696F69">
        <w:t>12.1. Зоны размещения кладбищ и крематориев</w:t>
      </w:r>
      <w:bookmarkEnd w:id="89"/>
      <w:r>
        <w:t>.</w:t>
      </w:r>
    </w:p>
    <w:p w:rsidR="00E138CA" w:rsidRPr="00696F69" w:rsidRDefault="00E138CA" w:rsidP="00DB460E">
      <w:pPr>
        <w:pStyle w:val="001"/>
      </w:pPr>
      <w:r w:rsidRPr="00696F69">
        <w:t>12.1.1. Не разрешается размещать кладбища на территориях:</w:t>
      </w:r>
    </w:p>
    <w:p w:rsidR="00E138CA" w:rsidRPr="00696F69" w:rsidRDefault="00E138CA" w:rsidP="00DB460E">
      <w:pPr>
        <w:pStyle w:val="001"/>
      </w:pPr>
      <w:r>
        <w:t xml:space="preserve">а) </w:t>
      </w:r>
      <w:r w:rsidRPr="00696F69">
        <w:t>первого и второго поясов зон санитарной охраны источников</w:t>
      </w:r>
      <w:r>
        <w:t xml:space="preserve"> </w:t>
      </w:r>
      <w:r w:rsidRPr="00696F69">
        <w:t>централизованного водоснабжения и минеральных источников;</w:t>
      </w:r>
    </w:p>
    <w:p w:rsidR="00E138CA" w:rsidRPr="00696F69" w:rsidRDefault="00E138CA" w:rsidP="00DB460E">
      <w:pPr>
        <w:pStyle w:val="001"/>
      </w:pPr>
      <w:r>
        <w:t xml:space="preserve">б) </w:t>
      </w:r>
      <w:r w:rsidRPr="00696F69">
        <w:t>первой зоны санитарной охраны курортов;</w:t>
      </w:r>
    </w:p>
    <w:p w:rsidR="00E138CA" w:rsidRPr="00696F69" w:rsidRDefault="00E138CA" w:rsidP="00DB460E">
      <w:pPr>
        <w:pStyle w:val="001"/>
      </w:pPr>
      <w:r>
        <w:t xml:space="preserve">в) </w:t>
      </w:r>
      <w:r w:rsidRPr="00696F69">
        <w:t>с выходом на поверхность закарстованных, сильнотрещиноватых пород ив местах выклинивания водоносных горизонтов;</w:t>
      </w:r>
    </w:p>
    <w:p w:rsidR="00E138CA" w:rsidRPr="00696F69" w:rsidRDefault="00E138CA" w:rsidP="00DB460E">
      <w:pPr>
        <w:pStyle w:val="001"/>
      </w:pPr>
      <w:r>
        <w:t xml:space="preserve">г) </w:t>
      </w:r>
      <w:r w:rsidRPr="00696F69">
        <w:t>со стоянием грунтовых вод менее 2 м от поверхности земли при наиболее</w:t>
      </w:r>
      <w:r>
        <w:t xml:space="preserve"> </w:t>
      </w:r>
      <w:r w:rsidRPr="00696F69">
        <w:t>высоком их стоянии, а также на затапливаемых, подверженных оползням и обвалам, заболоченных участках;</w:t>
      </w:r>
    </w:p>
    <w:p w:rsidR="00E138CA" w:rsidRPr="00696F69" w:rsidRDefault="00E138CA" w:rsidP="00DB460E">
      <w:pPr>
        <w:pStyle w:val="001"/>
      </w:pPr>
      <w:r>
        <w:t xml:space="preserve">д) </w:t>
      </w:r>
      <w:r w:rsidRPr="00696F69">
        <w:t>по берегам озер, рек и других открытых водоемов, используемых</w:t>
      </w:r>
      <w:r>
        <w:t xml:space="preserve"> </w:t>
      </w:r>
      <w:r w:rsidRPr="00696F69">
        <w:t>населением для хозяйственно-бытовых нужд, купания и культурно-оздоровительных целей.</w:t>
      </w:r>
    </w:p>
    <w:p w:rsidR="00E138CA" w:rsidRPr="00696F69" w:rsidRDefault="00E138CA" w:rsidP="00DB460E">
      <w:pPr>
        <w:pStyle w:val="001"/>
      </w:pPr>
      <w:r w:rsidRPr="00696F69">
        <w:t>12.1.2. Выбор земельного участка под размещение кладбища производится на основе санитарно-эпидемиологической оценки следующих факторов:</w:t>
      </w:r>
    </w:p>
    <w:p w:rsidR="00E138CA" w:rsidRPr="00696F69" w:rsidRDefault="00E138CA" w:rsidP="00DB460E">
      <w:pPr>
        <w:pStyle w:val="001"/>
      </w:pPr>
      <w:r w:rsidRPr="00696F69">
        <w:t>санитарно-эпидемиологической обстановки;</w:t>
      </w:r>
    </w:p>
    <w:p w:rsidR="00E138CA" w:rsidRPr="00696F69" w:rsidRDefault="00E138CA" w:rsidP="00DB460E">
      <w:pPr>
        <w:pStyle w:val="001"/>
      </w:pPr>
      <w:r w:rsidRPr="00696F69">
        <w:t>градостроительного назначения и ландшафтного зонирования территории;</w:t>
      </w:r>
    </w:p>
    <w:p w:rsidR="00E138CA" w:rsidRPr="00696F69" w:rsidRDefault="00E138CA" w:rsidP="00DB460E">
      <w:pPr>
        <w:pStyle w:val="001"/>
      </w:pPr>
      <w:r w:rsidRPr="00696F69">
        <w:t>геологических, гидрогеологических и гидрогеохимических данных;</w:t>
      </w:r>
    </w:p>
    <w:p w:rsidR="00E138CA" w:rsidRPr="00696F69" w:rsidRDefault="00E138CA" w:rsidP="00DB460E">
      <w:pPr>
        <w:pStyle w:val="001"/>
      </w:pPr>
      <w:r w:rsidRPr="00696F69">
        <w:t>почвенно-географических и способности почв и почвогрунтов к</w:t>
      </w:r>
      <w:r>
        <w:t xml:space="preserve"> </w:t>
      </w:r>
      <w:r w:rsidRPr="00696F69">
        <w:t>самоочищению;</w:t>
      </w:r>
    </w:p>
    <w:p w:rsidR="00E138CA" w:rsidRPr="00696F69" w:rsidRDefault="00E138CA" w:rsidP="00DB460E">
      <w:pPr>
        <w:pStyle w:val="001"/>
      </w:pPr>
      <w:r w:rsidRPr="00696F69">
        <w:t>транспортной доступности.</w:t>
      </w:r>
    </w:p>
    <w:p w:rsidR="00E138CA" w:rsidRPr="00696F69" w:rsidRDefault="00E138CA" w:rsidP="00DB460E">
      <w:pPr>
        <w:pStyle w:val="001"/>
      </w:pPr>
      <w:r w:rsidRPr="00696F69">
        <w:t>Участок, отводимый под кладбище, должен удовлетворять следующим требованиям:</w:t>
      </w:r>
    </w:p>
    <w:p w:rsidR="00E138CA" w:rsidRPr="00696F69" w:rsidRDefault="00E138CA" w:rsidP="00DB460E">
      <w:pPr>
        <w:pStyle w:val="001"/>
      </w:pPr>
      <w:r w:rsidRPr="00696F69">
        <w:t>иметь уклон в сторону, противоположную населенному пункту, открытым</w:t>
      </w:r>
      <w:r>
        <w:t xml:space="preserve"> </w:t>
      </w:r>
      <w:r w:rsidRPr="00696F69">
        <w:t>водоемам;</w:t>
      </w:r>
    </w:p>
    <w:p w:rsidR="00E138CA" w:rsidRPr="00696F69" w:rsidRDefault="00E138CA" w:rsidP="00DB460E">
      <w:pPr>
        <w:pStyle w:val="001"/>
      </w:pPr>
      <w:r w:rsidRPr="00696F69">
        <w:t>не затопляться при паводках;</w:t>
      </w:r>
    </w:p>
    <w:p w:rsidR="00E138CA" w:rsidRPr="00696F69" w:rsidRDefault="00E138CA" w:rsidP="00DB460E">
      <w:pPr>
        <w:pStyle w:val="001"/>
      </w:pPr>
      <w:r w:rsidRPr="00696F69">
        <w:t>иметь уровень стояния грунтовых вод не менее чем в 2,</w:t>
      </w:r>
      <w:r>
        <w:t>0</w:t>
      </w:r>
      <w:r w:rsidRPr="00696F69">
        <w:t> м от поверхности</w:t>
      </w:r>
      <w:r>
        <w:t xml:space="preserve"> </w:t>
      </w:r>
      <w:r w:rsidRPr="00696F69">
        <w:t>земли при максимальном стоянии грунтовых вод. При уровне выше 2,</w:t>
      </w:r>
      <w:r>
        <w:t>0</w:t>
      </w:r>
      <w:r w:rsidRPr="00696F69">
        <w:t> м от поверхности земли участок может быть использован лишь для размещения кладбища для погребения после кремации;</w:t>
      </w:r>
    </w:p>
    <w:p w:rsidR="00E138CA" w:rsidRPr="00696F69" w:rsidRDefault="00E138CA" w:rsidP="00DB460E">
      <w:pPr>
        <w:pStyle w:val="001"/>
      </w:pPr>
      <w:r w:rsidRPr="00696F69">
        <w:t>иметь сухую, пористую почву (супесчаную, песчаную) на глубине 1,5 м и</w:t>
      </w:r>
      <w:r>
        <w:t xml:space="preserve"> </w:t>
      </w:r>
      <w:r w:rsidRPr="00696F69">
        <w:t>ниже с влажностью почвы в пределах 6-18%;</w:t>
      </w:r>
    </w:p>
    <w:p w:rsidR="00E138CA" w:rsidRPr="00696F69" w:rsidRDefault="00E138CA" w:rsidP="00DB460E">
      <w:pPr>
        <w:pStyle w:val="001"/>
      </w:pPr>
      <w:r w:rsidRPr="00696F69">
        <w:t>располагаться с подветренной стороны по отношению к жилой</w:t>
      </w:r>
      <w:r>
        <w:t xml:space="preserve"> </w:t>
      </w:r>
      <w:r w:rsidRPr="00696F69">
        <w:t>территории.</w:t>
      </w:r>
    </w:p>
    <w:p w:rsidR="00E138CA" w:rsidRPr="00696F69" w:rsidRDefault="00E138CA" w:rsidP="00DB460E">
      <w:pPr>
        <w:pStyle w:val="001"/>
      </w:pPr>
      <w:r w:rsidRPr="00696F69">
        <w:t>12.1.3. Устройство кладбища осуществляется в соответствии с утвержденным проектом, в котором предусматриваются:</w:t>
      </w:r>
    </w:p>
    <w:p w:rsidR="00E138CA" w:rsidRPr="00696F69" w:rsidRDefault="00E138CA" w:rsidP="00DB460E">
      <w:pPr>
        <w:pStyle w:val="001"/>
      </w:pPr>
      <w:r>
        <w:t xml:space="preserve">а) </w:t>
      </w:r>
      <w:r w:rsidRPr="00696F69">
        <w:t>обоснованность места размещения кладбища с мероприятиями по</w:t>
      </w:r>
      <w:r>
        <w:t xml:space="preserve"> </w:t>
      </w:r>
      <w:r w:rsidRPr="00696F69">
        <w:t>обеспечению защиты окружающей среды;</w:t>
      </w:r>
    </w:p>
    <w:p w:rsidR="00E138CA" w:rsidRPr="00696F69" w:rsidRDefault="00E138CA" w:rsidP="00DB460E">
      <w:pPr>
        <w:pStyle w:val="001"/>
      </w:pPr>
      <w:r>
        <w:t xml:space="preserve">б) </w:t>
      </w:r>
      <w:r w:rsidRPr="00696F69">
        <w:t>наличие водоупорного слоя для кладбищ традиционного типа;</w:t>
      </w:r>
    </w:p>
    <w:p w:rsidR="00E138CA" w:rsidRPr="00696F69" w:rsidRDefault="00E138CA" w:rsidP="00DB460E">
      <w:pPr>
        <w:pStyle w:val="001"/>
      </w:pPr>
      <w:r>
        <w:t xml:space="preserve">в) </w:t>
      </w:r>
      <w:r w:rsidRPr="00696F69">
        <w:t>система дренажа;</w:t>
      </w:r>
    </w:p>
    <w:p w:rsidR="00E138CA" w:rsidRPr="00696F69" w:rsidRDefault="00E138CA" w:rsidP="00DB460E">
      <w:pPr>
        <w:pStyle w:val="001"/>
      </w:pPr>
      <w:r>
        <w:t xml:space="preserve">г) </w:t>
      </w:r>
      <w:r w:rsidRPr="00696F69">
        <w:t>обваловка территории;</w:t>
      </w:r>
    </w:p>
    <w:p w:rsidR="00E138CA" w:rsidRPr="00696F69" w:rsidRDefault="00E138CA" w:rsidP="00DB460E">
      <w:pPr>
        <w:pStyle w:val="001"/>
      </w:pPr>
      <w:r>
        <w:t xml:space="preserve">д) </w:t>
      </w:r>
      <w:r w:rsidRPr="00696F69">
        <w:t>организация и благоустройство санитарно-защитной зоны;</w:t>
      </w:r>
    </w:p>
    <w:p w:rsidR="00E138CA" w:rsidRPr="00696F69" w:rsidRDefault="00E138CA" w:rsidP="00DB460E">
      <w:pPr>
        <w:pStyle w:val="001"/>
      </w:pPr>
      <w:r>
        <w:t xml:space="preserve">е) </w:t>
      </w:r>
      <w:r w:rsidRPr="00696F69">
        <w:t>характер и площадь зеленых насаждений;</w:t>
      </w:r>
    </w:p>
    <w:p w:rsidR="00E138CA" w:rsidRPr="00696F69" w:rsidRDefault="00E138CA" w:rsidP="00DB460E">
      <w:pPr>
        <w:pStyle w:val="001"/>
      </w:pPr>
      <w:r>
        <w:t>ж)</w:t>
      </w:r>
      <w:r w:rsidRPr="00696F69">
        <w:t>организация подъездных путей и автостоянок;</w:t>
      </w:r>
    </w:p>
    <w:p w:rsidR="00E138CA" w:rsidRPr="00696F69" w:rsidRDefault="00E138CA" w:rsidP="00DB460E">
      <w:pPr>
        <w:pStyle w:val="001"/>
      </w:pPr>
      <w:r>
        <w:t xml:space="preserve">з) </w:t>
      </w:r>
      <w:r w:rsidRPr="00696F69">
        <w:t>планировочное решение зоны захоронений для всех типов кладбищ с</w:t>
      </w:r>
      <w:r>
        <w:t xml:space="preserve"> </w:t>
      </w:r>
      <w:r w:rsidRPr="00696F69">
        <w:t>разделением на участки, различающиеся по типу захоронений, при этом площадь мест захоронения должна быть не менее 65-70% общей площади кладбища;</w:t>
      </w:r>
    </w:p>
    <w:p w:rsidR="00E138CA" w:rsidRPr="00696F69" w:rsidRDefault="00E138CA" w:rsidP="00DB460E">
      <w:pPr>
        <w:pStyle w:val="001"/>
      </w:pPr>
      <w:r>
        <w:t xml:space="preserve">и) </w:t>
      </w:r>
      <w:r w:rsidRPr="00696F69">
        <w:t>разделение территории кладбища на функциональные зоны (входную,</w:t>
      </w:r>
      <w:r>
        <w:t xml:space="preserve"> </w:t>
      </w:r>
      <w:r w:rsidRPr="00696F69">
        <w:t>ритуальную, административно-хозяйственную, захоронений, зеленой защиты по периметру кладбища);</w:t>
      </w:r>
    </w:p>
    <w:p w:rsidR="00E138CA" w:rsidRPr="00696F69" w:rsidRDefault="00E138CA" w:rsidP="00DB460E">
      <w:pPr>
        <w:pStyle w:val="001"/>
      </w:pPr>
      <w:r>
        <w:t xml:space="preserve">к) </w:t>
      </w:r>
      <w:r w:rsidRPr="00696F69">
        <w:t>канализование, водо-, тепло-, электроснабжение, благоустройство</w:t>
      </w:r>
      <w:r>
        <w:t xml:space="preserve"> </w:t>
      </w:r>
      <w:r w:rsidRPr="00696F69">
        <w:t>территории.</w:t>
      </w:r>
    </w:p>
    <w:p w:rsidR="00E138CA" w:rsidRPr="00696F69" w:rsidRDefault="00E138CA" w:rsidP="00DB460E">
      <w:pPr>
        <w:pStyle w:val="001"/>
      </w:pPr>
      <w:r w:rsidRPr="00696F69">
        <w:t>12.1.4. Размер земельного участка для кладбища определяется с учетом количества жителей городского округа, но не может превышать 40 га. При этом также учитываются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вероисповедание, нормы земельного участка на одно захоронение.</w:t>
      </w:r>
    </w:p>
    <w:p w:rsidR="00E138CA" w:rsidRPr="00696F69" w:rsidRDefault="00E138CA" w:rsidP="00DB460E">
      <w:pPr>
        <w:pStyle w:val="001"/>
      </w:pPr>
      <w:r w:rsidRPr="00696F69">
        <w:t>12.1.5. Размер участков земли на территориях кладбищ для погребения устанавливаются в соответствии со следующими нормами:</w:t>
      </w:r>
    </w:p>
    <w:p w:rsidR="00E138CA" w:rsidRPr="00696F69" w:rsidRDefault="00E138CA" w:rsidP="00DB460E">
      <w:pPr>
        <w:pStyle w:val="001"/>
      </w:pPr>
      <w:r>
        <w:t xml:space="preserve">а) </w:t>
      </w:r>
      <w:r w:rsidRPr="00696F69">
        <w:t>одиночное захоронение – площадью 5 м2;</w:t>
      </w:r>
    </w:p>
    <w:p w:rsidR="00E138CA" w:rsidRPr="00696F69" w:rsidRDefault="00E138CA" w:rsidP="00DB460E">
      <w:pPr>
        <w:pStyle w:val="001"/>
      </w:pPr>
      <w:r>
        <w:t xml:space="preserve">б) </w:t>
      </w:r>
      <w:r w:rsidRPr="00696F69">
        <w:t>родственное захоронение – площадью 5 м2;</w:t>
      </w:r>
    </w:p>
    <w:p w:rsidR="00E138CA" w:rsidRPr="00696F69" w:rsidRDefault="00E138CA" w:rsidP="00DB460E">
      <w:pPr>
        <w:pStyle w:val="001"/>
      </w:pPr>
      <w:r>
        <w:t xml:space="preserve">в) </w:t>
      </w:r>
      <w:r w:rsidRPr="00696F69">
        <w:t>семейное (родовое) захоронение – площадью 10 м2;</w:t>
      </w:r>
    </w:p>
    <w:p w:rsidR="00E138CA" w:rsidRPr="00696F69" w:rsidRDefault="00E138CA" w:rsidP="00DB460E">
      <w:pPr>
        <w:pStyle w:val="001"/>
      </w:pPr>
      <w:r>
        <w:t xml:space="preserve">г) </w:t>
      </w:r>
      <w:r w:rsidRPr="00696F69">
        <w:t>почетное захоронение – площадью 6 м2.</w:t>
      </w:r>
    </w:p>
    <w:p w:rsidR="00E138CA" w:rsidRPr="00696F69" w:rsidRDefault="00E138CA" w:rsidP="00DB460E">
      <w:pPr>
        <w:pStyle w:val="001"/>
      </w:pPr>
      <w:r w:rsidRPr="00696F69">
        <w:t>12.1.6. Вновь создаваемые места погребения должны размещаться на расстоянии не менее 300 м от границ селитебной территории.</w:t>
      </w:r>
    </w:p>
    <w:p w:rsidR="00E138CA" w:rsidRPr="00696F69" w:rsidRDefault="00E138CA" w:rsidP="00DB460E">
      <w:pPr>
        <w:pStyle w:val="001"/>
      </w:pPr>
      <w:r w:rsidRPr="00696F69">
        <w:t>12.</w:t>
      </w:r>
      <w:r>
        <w:t>1</w:t>
      </w:r>
      <w:r w:rsidRPr="00696F69">
        <w:t>.7. Кладбища с захоронением в могилу размещают на расстоянии:</w:t>
      </w:r>
    </w:p>
    <w:p w:rsidR="00E138CA" w:rsidRPr="00696F69" w:rsidRDefault="00E138CA" w:rsidP="00DB460E">
      <w:pPr>
        <w:pStyle w:val="001"/>
      </w:pPr>
      <w:r w:rsidRPr="00696F69">
        <w:t>а) от жилых, общественных зданий, спортивно-оздоровительных зон:</w:t>
      </w:r>
    </w:p>
    <w:p w:rsidR="00E138CA" w:rsidRPr="00696F69" w:rsidRDefault="00E138CA" w:rsidP="00DB460E">
      <w:pPr>
        <w:pStyle w:val="001"/>
      </w:pPr>
      <w:r w:rsidRPr="00696F69">
        <w:t>500 м – при площади кладбища от 20 до 40 га (размещение кладбища</w:t>
      </w:r>
      <w:r>
        <w:t xml:space="preserve"> </w:t>
      </w:r>
      <w:r w:rsidRPr="00696F69">
        <w:t>размером территории более 40 га не допускается);</w:t>
      </w:r>
    </w:p>
    <w:p w:rsidR="00E138CA" w:rsidRPr="00696F69" w:rsidRDefault="00E138CA" w:rsidP="00DB460E">
      <w:pPr>
        <w:pStyle w:val="001"/>
      </w:pPr>
      <w:r w:rsidRPr="00696F69">
        <w:t>300 м – при площади кладбища до 20 га;</w:t>
      </w:r>
    </w:p>
    <w:p w:rsidR="00E138CA" w:rsidRPr="00696F69" w:rsidRDefault="00E138CA" w:rsidP="00DB460E">
      <w:pPr>
        <w:pStyle w:val="001"/>
      </w:pPr>
      <w:r w:rsidRPr="00696F69">
        <w:t>б) от водозаборных сооружений централизованного источника водоснабжения населения не менее 1000 м с подтверждением достаточности расстояния расчетами поясов зон санитарной охраны водоисточника и времени фильтрации.</w:t>
      </w:r>
    </w:p>
    <w:p w:rsidR="00E138CA" w:rsidRPr="00696F69" w:rsidRDefault="00E138CA" w:rsidP="00DB460E">
      <w:pPr>
        <w:pStyle w:val="001"/>
      </w:pPr>
      <w:r w:rsidRPr="00696F69">
        <w:t>12.1.8. После закрытия кладбища по истечении 25 лет после последнего захоронения расстояние до жилой застройки может быть сокращено до 100 м.</w:t>
      </w:r>
    </w:p>
    <w:p w:rsidR="00E138CA" w:rsidRPr="00696F69" w:rsidRDefault="00E138CA" w:rsidP="00DB460E">
      <w:pPr>
        <w:pStyle w:val="001"/>
      </w:pPr>
      <w:r w:rsidRPr="00696F69">
        <w:t>12.1.9. 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E138CA" w:rsidRPr="00696F69" w:rsidRDefault="00E138CA" w:rsidP="00DB460E">
      <w:pPr>
        <w:pStyle w:val="001"/>
      </w:pPr>
      <w:r w:rsidRPr="00696F69">
        <w:t>12.1.10. На территориях санитарно-защитных зон кладбищ,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E138CA" w:rsidRPr="00696F69" w:rsidRDefault="00E138CA" w:rsidP="00DB460E">
      <w:pPr>
        <w:pStyle w:val="001"/>
      </w:pPr>
      <w:r w:rsidRPr="00696F69">
        <w:t>По территории санитарно-защитных зон и кладбищ запрещается прокладка сетей централизованного хозяйственно-питьевого водоснабжения.</w:t>
      </w:r>
    </w:p>
    <w:p w:rsidR="00E138CA" w:rsidRPr="00696F69" w:rsidRDefault="00E138CA" w:rsidP="00DB460E">
      <w:pPr>
        <w:pStyle w:val="001"/>
      </w:pPr>
      <w:r w:rsidRPr="00696F69">
        <w:t>12.1.11. На кладбищах и других зданиях и помещениях похоронного назначения следует предусматривать систему водоснабжения. 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E138CA" w:rsidRPr="00696F69" w:rsidRDefault="00E138CA" w:rsidP="00DB460E">
      <w:pPr>
        <w:pStyle w:val="001"/>
      </w:pPr>
      <w:r w:rsidRPr="00696F69">
        <w:t>Для стоков от крематориев, содержащих токсичные компоненты, должны быть предусмотрены локальные очистные сооружения.</w:t>
      </w:r>
    </w:p>
    <w:p w:rsidR="00E138CA" w:rsidRPr="00696F69" w:rsidRDefault="00E138CA" w:rsidP="00DB460E">
      <w:pPr>
        <w:pStyle w:val="001"/>
      </w:pPr>
      <w:r w:rsidRPr="00696F69">
        <w:t>12.</w:t>
      </w:r>
      <w:r>
        <w:t>1</w:t>
      </w:r>
      <w:r w:rsidRPr="00696F69">
        <w:t>.12. На участках кладбищ, крематориев, зданий и сооружений похоронного назначения предусматриваются зона зеленых насаждений шириной не менее 20 м, стоянки автокатафалков и автотранспорта, урны для сбора мусора, площадки для мусоросборников с подъездами к ним.</w:t>
      </w:r>
    </w:p>
    <w:p w:rsidR="00E138CA" w:rsidRPr="00696F69" w:rsidRDefault="00E138CA" w:rsidP="00DB460E">
      <w:pPr>
        <w:pStyle w:val="001"/>
      </w:pPr>
      <w:r w:rsidRPr="00696F69">
        <w:t>1</w:t>
      </w:r>
      <w:r>
        <w:t>2</w:t>
      </w:r>
      <w:r w:rsidRPr="00696F69">
        <w:t>.1.13. 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E138CA" w:rsidRPr="00696F69" w:rsidRDefault="00E138CA" w:rsidP="00DB460E">
      <w:pPr>
        <w:pStyle w:val="001"/>
      </w:pPr>
      <w:r w:rsidRPr="00696F69">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E138CA" w:rsidRPr="00696F69" w:rsidRDefault="00E138CA" w:rsidP="00DB460E">
      <w:pPr>
        <w:pStyle w:val="001"/>
      </w:pPr>
      <w:r w:rsidRPr="00696F69">
        <w:t>Размер санитарно-защитных зон после переноса кладбищ, а также закрытых кладбищ для новых погребений остается неизменным.</w:t>
      </w:r>
    </w:p>
    <w:p w:rsidR="00E138CA" w:rsidRPr="00696F69" w:rsidRDefault="00E138CA" w:rsidP="00DB460E">
      <w:pPr>
        <w:pStyle w:val="001"/>
      </w:pPr>
      <w:r w:rsidRPr="00696F69">
        <w:t>12.1.14. Похоронные бюро, бюро-магазины похоронного обслуживания следует размещать в первых этажах организаций коммунально-бытового назначения в пределах жилой застройки на обособленных участках, удобно расположенных для подъезда транспорта, на расстоянии не менее 50 м до жилой застройки, территорий лечебных, детских, образовательных, спортивно-оздоровительных, культурно-просветительных организаций и организаций социального обеспечения населения.</w:t>
      </w:r>
    </w:p>
    <w:p w:rsidR="00E138CA" w:rsidRPr="00696F69" w:rsidRDefault="00E138CA" w:rsidP="00DB460E">
      <w:pPr>
        <w:pStyle w:val="001"/>
      </w:pPr>
      <w:r w:rsidRPr="00696F69">
        <w:t>12.1.15. 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E138CA" w:rsidRDefault="00E138CA" w:rsidP="00DB460E">
      <w:pPr>
        <w:pStyle w:val="001"/>
      </w:pPr>
      <w:r w:rsidRPr="00696F69">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организаций и организаций социального обеспечения регламентируется с учетом характера траурного обряда и должно составлять не менее 100 м.</w:t>
      </w:r>
    </w:p>
    <w:p w:rsidR="00E138CA" w:rsidRPr="00696F69" w:rsidRDefault="00E138CA" w:rsidP="00DB460E">
      <w:pPr>
        <w:pStyle w:val="001"/>
      </w:pPr>
    </w:p>
    <w:p w:rsidR="00E138CA" w:rsidRDefault="00E138CA" w:rsidP="00DB460E">
      <w:pPr>
        <w:pStyle w:val="001"/>
        <w:jc w:val="center"/>
      </w:pPr>
      <w:bookmarkStart w:id="90" w:name="_Toc470085161"/>
      <w:r w:rsidRPr="00696F69">
        <w:t>13. Охрана объектов культурного наследия (памятников истории и культуры)</w:t>
      </w:r>
      <w:bookmarkEnd w:id="90"/>
    </w:p>
    <w:p w:rsidR="00E138CA" w:rsidRDefault="00E138CA" w:rsidP="00DB460E">
      <w:pPr>
        <w:pStyle w:val="001"/>
        <w:jc w:val="center"/>
      </w:pPr>
    </w:p>
    <w:p w:rsidR="00E138CA" w:rsidRPr="00696F69" w:rsidRDefault="00E138CA" w:rsidP="00DB460E">
      <w:pPr>
        <w:pStyle w:val="001"/>
      </w:pPr>
      <w:r w:rsidRPr="00696F69">
        <w:t>13.1. При планировке и застройке территории Соликамского городского округа следует руководствоваться требованиями законодательства об охране и использовании объектов культурного наследия (памятников истории и культуры) народов Российской Федерации (далее - объекты культурного наследия).</w:t>
      </w:r>
    </w:p>
    <w:p w:rsidR="00E138CA" w:rsidRPr="00696F69" w:rsidRDefault="00E138CA" w:rsidP="00DB460E">
      <w:pPr>
        <w:pStyle w:val="001"/>
      </w:pPr>
      <w:r w:rsidRPr="00696F69">
        <w:t xml:space="preserve">13.2. Отношения в области охраны объектов культурного наследия (памятников истории и культуры) регулируются Федеральным законом от 25.06.2002 </w:t>
      </w:r>
      <w:r>
        <w:t xml:space="preserve">№ </w:t>
      </w:r>
      <w:r w:rsidRPr="00696F69">
        <w:t xml:space="preserve">73-ФЗ «Об объектах культурного наследия (памятниках истории и культуры) народов Российской Федерации», Законом Пермского края от 07.07.2009 </w:t>
      </w:r>
      <w:r>
        <w:t xml:space="preserve">№ </w:t>
      </w:r>
      <w:r w:rsidRPr="00696F69">
        <w:t xml:space="preserve">451-ПК «Об объектах культурного наследия (памятниках истории и культуры) народов Российской Федерации, расположенных на территории Пермского края», а также нормативными актами, изданными на их основе. </w:t>
      </w:r>
    </w:p>
    <w:p w:rsidR="00E138CA" w:rsidRPr="00696F69" w:rsidRDefault="00E138CA" w:rsidP="00DB460E">
      <w:pPr>
        <w:pStyle w:val="001"/>
      </w:pPr>
      <w:r w:rsidRPr="00696F69">
        <w:t>13.3. К объектам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E138CA" w:rsidRPr="00696F69" w:rsidRDefault="00E138CA" w:rsidP="00DB460E">
      <w:pPr>
        <w:pStyle w:val="001"/>
      </w:pPr>
      <w:r w:rsidRPr="00696F69">
        <w:t xml:space="preserve">13.4.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в соответствии с таблицей </w:t>
      </w:r>
      <w:r>
        <w:t>54</w:t>
      </w:r>
      <w:r w:rsidRPr="00696F69">
        <w:t>.</w:t>
      </w:r>
    </w:p>
    <w:p w:rsidR="00E138CA" w:rsidRPr="00696F69" w:rsidRDefault="00E138CA" w:rsidP="00DB460E">
      <w:pPr>
        <w:pStyle w:val="001"/>
        <w:jc w:val="right"/>
      </w:pPr>
      <w:r w:rsidRPr="00696F69">
        <w:t xml:space="preserve">Таблица </w:t>
      </w:r>
      <w:r>
        <w:t>54</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4"/>
        <w:gridCol w:w="3744"/>
        <w:gridCol w:w="4906"/>
      </w:tblGrid>
      <w:tr w:rsidR="00E138CA" w:rsidRPr="00696F69" w:rsidTr="00B91752">
        <w:trPr>
          <w:tblHeader/>
        </w:trPr>
        <w:tc>
          <w:tcPr>
            <w:tcW w:w="497" w:type="pct"/>
          </w:tcPr>
          <w:p w:rsidR="00E138CA" w:rsidRPr="00BF6A07" w:rsidRDefault="00E138CA" w:rsidP="00B91752">
            <w:pPr>
              <w:pStyle w:val="002"/>
              <w:rPr>
                <w:lang w:eastAsia="en-US"/>
              </w:rPr>
            </w:pPr>
            <w:r w:rsidRPr="00BF6A07">
              <w:rPr>
                <w:lang w:eastAsia="en-US"/>
              </w:rPr>
              <w:t>№</w:t>
            </w:r>
          </w:p>
          <w:p w:rsidR="00E138CA" w:rsidRPr="00BF6A07" w:rsidRDefault="00E138CA" w:rsidP="00B91752">
            <w:pPr>
              <w:pStyle w:val="002"/>
              <w:rPr>
                <w:lang w:eastAsia="en-US"/>
              </w:rPr>
            </w:pPr>
            <w:r w:rsidRPr="00BF6A07">
              <w:rPr>
                <w:lang w:eastAsia="en-US"/>
              </w:rPr>
              <w:t>п/п</w:t>
            </w:r>
          </w:p>
        </w:tc>
        <w:tc>
          <w:tcPr>
            <w:tcW w:w="1949" w:type="pct"/>
          </w:tcPr>
          <w:p w:rsidR="00E138CA" w:rsidRPr="00BF6A07" w:rsidRDefault="00E138CA" w:rsidP="00B91752">
            <w:pPr>
              <w:pStyle w:val="002"/>
              <w:rPr>
                <w:lang w:eastAsia="en-US"/>
              </w:rPr>
            </w:pPr>
            <w:r w:rsidRPr="00BF6A07">
              <w:rPr>
                <w:lang w:eastAsia="en-US"/>
              </w:rPr>
              <w:t>Наименование зон охраны</w:t>
            </w:r>
          </w:p>
        </w:tc>
        <w:tc>
          <w:tcPr>
            <w:tcW w:w="2554" w:type="pct"/>
          </w:tcPr>
          <w:p w:rsidR="00E138CA" w:rsidRPr="00BF6A07" w:rsidRDefault="00E138CA" w:rsidP="00B91752">
            <w:pPr>
              <w:pStyle w:val="002"/>
              <w:rPr>
                <w:lang w:eastAsia="en-US"/>
              </w:rPr>
            </w:pPr>
            <w:r w:rsidRPr="00BF6A07">
              <w:rPr>
                <w:lang w:eastAsia="en-US"/>
              </w:rPr>
              <w:t>Назначение зон охраны</w:t>
            </w:r>
          </w:p>
        </w:tc>
      </w:tr>
      <w:tr w:rsidR="00E138CA" w:rsidRPr="00696F69" w:rsidTr="00B91752">
        <w:trPr>
          <w:tblHeader/>
        </w:trPr>
        <w:tc>
          <w:tcPr>
            <w:tcW w:w="497" w:type="pct"/>
          </w:tcPr>
          <w:p w:rsidR="00E138CA" w:rsidRPr="00BF6A07" w:rsidRDefault="00E138CA" w:rsidP="00B91752">
            <w:pPr>
              <w:pStyle w:val="002"/>
              <w:rPr>
                <w:lang w:eastAsia="en-US"/>
              </w:rPr>
            </w:pPr>
            <w:r w:rsidRPr="00BF6A07">
              <w:rPr>
                <w:lang w:eastAsia="en-US"/>
              </w:rPr>
              <w:t>1</w:t>
            </w:r>
          </w:p>
        </w:tc>
        <w:tc>
          <w:tcPr>
            <w:tcW w:w="1949" w:type="pct"/>
          </w:tcPr>
          <w:p w:rsidR="00E138CA" w:rsidRPr="00BF6A07" w:rsidRDefault="00E138CA" w:rsidP="00B91752">
            <w:pPr>
              <w:pStyle w:val="002"/>
              <w:rPr>
                <w:lang w:eastAsia="en-US"/>
              </w:rPr>
            </w:pPr>
            <w:r w:rsidRPr="00BF6A07">
              <w:rPr>
                <w:lang w:eastAsia="en-US"/>
              </w:rPr>
              <w:t>2</w:t>
            </w:r>
          </w:p>
        </w:tc>
        <w:tc>
          <w:tcPr>
            <w:tcW w:w="2554" w:type="pct"/>
          </w:tcPr>
          <w:p w:rsidR="00E138CA" w:rsidRPr="00BF6A07" w:rsidRDefault="00E138CA" w:rsidP="00B91752">
            <w:pPr>
              <w:pStyle w:val="002"/>
              <w:rPr>
                <w:lang w:eastAsia="en-US"/>
              </w:rPr>
            </w:pPr>
            <w:r w:rsidRPr="00BF6A07">
              <w:rPr>
                <w:lang w:eastAsia="en-US"/>
              </w:rPr>
              <w:t>3</w:t>
            </w:r>
          </w:p>
        </w:tc>
      </w:tr>
      <w:tr w:rsidR="00E138CA" w:rsidRPr="00696F69" w:rsidTr="00B91752">
        <w:tc>
          <w:tcPr>
            <w:tcW w:w="497" w:type="pct"/>
          </w:tcPr>
          <w:p w:rsidR="00E138CA" w:rsidRPr="00BF6A07" w:rsidRDefault="00E138CA" w:rsidP="00B91752">
            <w:pPr>
              <w:pStyle w:val="002"/>
              <w:rPr>
                <w:lang w:eastAsia="en-US"/>
              </w:rPr>
            </w:pPr>
            <w:r w:rsidRPr="00BF6A07">
              <w:rPr>
                <w:lang w:eastAsia="en-US"/>
              </w:rPr>
              <w:t>1</w:t>
            </w:r>
          </w:p>
        </w:tc>
        <w:tc>
          <w:tcPr>
            <w:tcW w:w="1949" w:type="pct"/>
          </w:tcPr>
          <w:p w:rsidR="00E138CA" w:rsidRPr="00BF6A07" w:rsidRDefault="00E138CA" w:rsidP="00B91752">
            <w:pPr>
              <w:pStyle w:val="002"/>
              <w:jc w:val="left"/>
              <w:rPr>
                <w:lang w:eastAsia="en-US"/>
              </w:rPr>
            </w:pPr>
            <w:r w:rsidRPr="00BF6A07">
              <w:rPr>
                <w:lang w:eastAsia="en-US"/>
              </w:rPr>
              <w:t>Охранная зона</w:t>
            </w:r>
          </w:p>
        </w:tc>
        <w:tc>
          <w:tcPr>
            <w:tcW w:w="2554" w:type="pct"/>
          </w:tcPr>
          <w:p w:rsidR="00E138CA" w:rsidRPr="00BF6A07" w:rsidRDefault="00E138CA" w:rsidP="00B91752">
            <w:pPr>
              <w:pStyle w:val="002"/>
              <w:rPr>
                <w:lang w:eastAsia="en-US"/>
              </w:rPr>
            </w:pPr>
            <w:r w:rsidRPr="00BF6A07">
              <w:rPr>
                <w:lang w:eastAsia="en-US"/>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 градостроительной или природной среды объекта культурного наследия</w:t>
            </w:r>
          </w:p>
        </w:tc>
      </w:tr>
      <w:tr w:rsidR="00E138CA" w:rsidRPr="00696F69" w:rsidTr="00B91752">
        <w:tc>
          <w:tcPr>
            <w:tcW w:w="497" w:type="pct"/>
          </w:tcPr>
          <w:p w:rsidR="00E138CA" w:rsidRPr="00BF6A07" w:rsidRDefault="00E138CA" w:rsidP="00B91752">
            <w:pPr>
              <w:pStyle w:val="002"/>
              <w:rPr>
                <w:lang w:eastAsia="en-US"/>
              </w:rPr>
            </w:pPr>
            <w:r w:rsidRPr="00BF6A07">
              <w:rPr>
                <w:lang w:eastAsia="en-US"/>
              </w:rPr>
              <w:t>2</w:t>
            </w:r>
          </w:p>
        </w:tc>
        <w:tc>
          <w:tcPr>
            <w:tcW w:w="1949" w:type="pct"/>
          </w:tcPr>
          <w:p w:rsidR="00E138CA" w:rsidRPr="00BF6A07" w:rsidRDefault="00E138CA" w:rsidP="00B91752">
            <w:pPr>
              <w:pStyle w:val="002"/>
              <w:jc w:val="left"/>
              <w:rPr>
                <w:lang w:eastAsia="en-US"/>
              </w:rPr>
            </w:pPr>
            <w:r w:rsidRPr="00BF6A07">
              <w:rPr>
                <w:lang w:eastAsia="en-US"/>
              </w:rPr>
              <w:t>Зона регулирования застройки и хозяйственной деятельности</w:t>
            </w:r>
          </w:p>
        </w:tc>
        <w:tc>
          <w:tcPr>
            <w:tcW w:w="2554" w:type="pct"/>
          </w:tcPr>
          <w:p w:rsidR="00E138CA" w:rsidRPr="00BF6A07" w:rsidRDefault="00E138CA" w:rsidP="00B91752">
            <w:pPr>
              <w:pStyle w:val="002"/>
              <w:rPr>
                <w:lang w:eastAsia="en-US"/>
              </w:rPr>
            </w:pPr>
            <w:r w:rsidRPr="00BF6A07">
              <w:rPr>
                <w:lang w:eastAsia="en-US"/>
              </w:rPr>
              <w:t>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tc>
      </w:tr>
      <w:tr w:rsidR="00E138CA" w:rsidRPr="00696F69" w:rsidTr="00B91752">
        <w:tc>
          <w:tcPr>
            <w:tcW w:w="497" w:type="pct"/>
          </w:tcPr>
          <w:p w:rsidR="00E138CA" w:rsidRPr="00BF6A07" w:rsidRDefault="00E138CA" w:rsidP="00B91752">
            <w:pPr>
              <w:pStyle w:val="002"/>
              <w:rPr>
                <w:lang w:eastAsia="en-US"/>
              </w:rPr>
            </w:pPr>
            <w:r w:rsidRPr="00BF6A07">
              <w:rPr>
                <w:lang w:eastAsia="en-US"/>
              </w:rPr>
              <w:t>3</w:t>
            </w:r>
          </w:p>
        </w:tc>
        <w:tc>
          <w:tcPr>
            <w:tcW w:w="1949" w:type="pct"/>
          </w:tcPr>
          <w:p w:rsidR="00E138CA" w:rsidRPr="00BF6A07" w:rsidRDefault="00E138CA" w:rsidP="00B91752">
            <w:pPr>
              <w:pStyle w:val="002"/>
              <w:jc w:val="left"/>
              <w:rPr>
                <w:lang w:eastAsia="en-US"/>
              </w:rPr>
            </w:pPr>
            <w:r w:rsidRPr="00BF6A07">
              <w:rPr>
                <w:lang w:eastAsia="en-US"/>
              </w:rPr>
              <w:t>Зона охраняемого природного ландшафта</w:t>
            </w:r>
          </w:p>
        </w:tc>
        <w:tc>
          <w:tcPr>
            <w:tcW w:w="2554" w:type="pct"/>
          </w:tcPr>
          <w:p w:rsidR="00E138CA" w:rsidRPr="00BF6A07" w:rsidRDefault="00E138CA" w:rsidP="00B91752">
            <w:pPr>
              <w:pStyle w:val="002"/>
              <w:rPr>
                <w:lang w:eastAsia="en-US"/>
              </w:rPr>
            </w:pPr>
            <w:r w:rsidRPr="00BF6A07">
              <w:rPr>
                <w:lang w:eastAsia="en-US"/>
              </w:rPr>
              <w:t>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tc>
      </w:tr>
    </w:tbl>
    <w:p w:rsidR="00E138CA" w:rsidRPr="00696F69" w:rsidRDefault="00E138CA" w:rsidP="00DB460E">
      <w:pPr>
        <w:pStyle w:val="001"/>
      </w:pPr>
    </w:p>
    <w:p w:rsidR="00E138CA" w:rsidRDefault="00E138CA" w:rsidP="00DB460E">
      <w:pPr>
        <w:pStyle w:val="001"/>
      </w:pPr>
      <w:r w:rsidRPr="00696F69">
        <w:t>13.5.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E138CA" w:rsidRPr="00696F69" w:rsidRDefault="00E138CA" w:rsidP="00DB460E">
      <w:pPr>
        <w:pStyle w:val="001"/>
      </w:pPr>
    </w:p>
    <w:p w:rsidR="00E138CA" w:rsidRPr="00696F69" w:rsidRDefault="00E138CA" w:rsidP="00DB460E">
      <w:pPr>
        <w:pStyle w:val="001"/>
        <w:jc w:val="center"/>
      </w:pPr>
      <w:bookmarkStart w:id="91" w:name="_Toc470085162"/>
      <w:r w:rsidRPr="00696F69">
        <w:t>14. Обеспечение доступности объектов социальной инфраструктуры для инвалидов и других маломобильных групп населения</w:t>
      </w:r>
      <w:bookmarkEnd w:id="91"/>
    </w:p>
    <w:p w:rsidR="00E138CA" w:rsidRPr="00696F69" w:rsidRDefault="00E138CA" w:rsidP="00DB460E">
      <w:pPr>
        <w:pStyle w:val="001"/>
      </w:pPr>
    </w:p>
    <w:p w:rsidR="00E138CA" w:rsidRPr="00696F69" w:rsidRDefault="00E138CA" w:rsidP="00DB460E">
      <w:pPr>
        <w:pStyle w:val="001"/>
      </w:pPr>
      <w:r w:rsidRPr="00696F69">
        <w:t xml:space="preserve">14.1. При планировке и застройке территории городского округа необходимо обеспечивать доступность объектов социальной инфраструктуры для инвалидов и маломобильных групп населения. </w:t>
      </w:r>
    </w:p>
    <w:p w:rsidR="00E138CA" w:rsidRPr="00696F69" w:rsidRDefault="00E138CA" w:rsidP="00DB460E">
      <w:pPr>
        <w:pStyle w:val="001"/>
      </w:pPr>
      <w:r w:rsidRPr="00696F69">
        <w:t xml:space="preserve">14.2. При проектировании и реконструкции общественных, жилых и промышленных зданий следует предусматривать для инвалидов и граждан других маломобильных групп населения условия жизнедеятельности, равные с остальными категориями населения, в соответствии со СП 59.13330.2012, СП 35-101-2001, СП 35-102-2001, СП 31-102-99, ВСН 62-91*, РДС 35-201-99. </w:t>
      </w:r>
    </w:p>
    <w:p w:rsidR="00E138CA" w:rsidRPr="00696F69" w:rsidRDefault="00E138CA" w:rsidP="00DB460E">
      <w:pPr>
        <w:pStyle w:val="001"/>
      </w:pPr>
      <w:r w:rsidRPr="00696F69">
        <w:t xml:space="preserve">14.3. Уклоны пешеходных дорожек и тротуаров, которые предназначаются для пользования инвалидами на креслах-колясках и престарелых, не должны превышать: продольный – 5 %, поперечный – 1 %. В случаях, когда по условиям рельефа невозможно обеспечить указанные пределы, допускается увеличивать продольный уклон до 10 % на протяжении не более 12 м пути с устройством горизонтальных промежуточных площадок вдоль спуска. </w:t>
      </w:r>
    </w:p>
    <w:p w:rsidR="00E138CA" w:rsidRPr="00696F69" w:rsidRDefault="00E138CA" w:rsidP="00DB460E">
      <w:pPr>
        <w:pStyle w:val="001"/>
      </w:pPr>
      <w:r w:rsidRPr="00696F69">
        <w:t>14.</w:t>
      </w:r>
      <w:r>
        <w:t>4</w:t>
      </w:r>
      <w:r w:rsidRPr="00696F69">
        <w:t>. Ширина пешеходного пути через островок безопасности в местах перехода через проезжую часть улиц должна быть не менее 3 м, длина – не менее 2 м.</w:t>
      </w:r>
    </w:p>
    <w:p w:rsidR="00E138CA" w:rsidRPr="00696F69" w:rsidRDefault="00E138CA" w:rsidP="00DB460E">
      <w:pPr>
        <w:pStyle w:val="001"/>
      </w:pPr>
      <w:r w:rsidRPr="00696F69">
        <w:t>14.</w:t>
      </w:r>
      <w:r>
        <w:t>5</w:t>
      </w:r>
      <w:r w:rsidRPr="00696F69">
        <w:t>. Опасные для инвалидов участки и пространства следует огораживать бортовым камнем высотой не менее 0,1 м.</w:t>
      </w:r>
    </w:p>
    <w:p w:rsidR="00E138CA" w:rsidRPr="00696F69" w:rsidRDefault="00E138CA" w:rsidP="00DB460E">
      <w:pPr>
        <w:pStyle w:val="001"/>
      </w:pPr>
      <w:r w:rsidRPr="00696F69">
        <w:t>14.</w:t>
      </w:r>
      <w:r>
        <w:t>6</w:t>
      </w:r>
      <w:r w:rsidRPr="00696F69">
        <w:t>. 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rsidR="00E138CA" w:rsidRPr="00696F69" w:rsidRDefault="00E138CA" w:rsidP="00DB460E">
      <w:pPr>
        <w:pStyle w:val="001"/>
      </w:pPr>
      <w:r w:rsidRPr="00696F69">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rsidR="00E138CA" w:rsidRPr="00696F69" w:rsidRDefault="00E138CA" w:rsidP="00DB460E">
      <w:pPr>
        <w:pStyle w:val="001"/>
      </w:pPr>
      <w:r w:rsidRPr="00696F69">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1,6×1,6 м через каждые 60-100 м пути для обеспечения возможности разъезда инвалидов на креслах-колясках.</w:t>
      </w:r>
    </w:p>
    <w:p w:rsidR="00E138CA" w:rsidRPr="00696F69" w:rsidRDefault="00E138CA" w:rsidP="00DB460E">
      <w:pPr>
        <w:pStyle w:val="001"/>
      </w:pPr>
      <w:r w:rsidRPr="00696F69">
        <w:t>14.</w:t>
      </w:r>
      <w:r>
        <w:t>7</w:t>
      </w:r>
      <w:r w:rsidRPr="00696F69">
        <w:t>. 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 и т. п.</w:t>
      </w:r>
    </w:p>
    <w:p w:rsidR="00E138CA" w:rsidRPr="00696F69" w:rsidRDefault="00E138CA" w:rsidP="00DB460E">
      <w:pPr>
        <w:pStyle w:val="001"/>
      </w:pPr>
      <w:r w:rsidRPr="00696F69">
        <w:t>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rsidR="00E138CA" w:rsidRPr="00696F69" w:rsidRDefault="00E138CA" w:rsidP="00DB460E">
      <w:pPr>
        <w:pStyle w:val="001"/>
      </w:pPr>
      <w:r w:rsidRPr="00696F69">
        <w:t>14.</w:t>
      </w:r>
      <w:r>
        <w:t>8</w:t>
      </w:r>
      <w:r w:rsidRPr="00696F69">
        <w:t>. 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rsidR="00E138CA" w:rsidRPr="00696F69" w:rsidRDefault="00E138CA" w:rsidP="00DB460E">
      <w:pPr>
        <w:pStyle w:val="001"/>
      </w:pPr>
      <w:r w:rsidRPr="00696F69">
        <w:t>Устройства и оборудование (почтовые ящики, укрытия таксофонов, информационные щиты и т.п.),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rsidR="00E138CA" w:rsidRPr="00696F69" w:rsidRDefault="00E138CA" w:rsidP="00DB460E">
      <w:pPr>
        <w:pStyle w:val="001"/>
      </w:pPr>
      <w:r w:rsidRPr="00696F69">
        <w:t>14.</w:t>
      </w:r>
      <w:r>
        <w:t>9</w:t>
      </w:r>
      <w:r w:rsidRPr="00696F69">
        <w:t xml:space="preserve">.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мест (но не менее одного места) для транспорта инвалидов с учетом ширины зоны для парковки не менее 3,5 м. </w:t>
      </w:r>
    </w:p>
    <w:p w:rsidR="00E138CA" w:rsidRPr="00696F69" w:rsidRDefault="00E138CA" w:rsidP="00DB460E">
      <w:pPr>
        <w:pStyle w:val="001"/>
      </w:pPr>
      <w:r w:rsidRPr="00696F69">
        <w:t xml:space="preserve">На автомобильных стоянках при специализированных зданиях и сооружениях 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мест. </w:t>
      </w:r>
    </w:p>
    <w:p w:rsidR="00E138CA" w:rsidRPr="00696F69" w:rsidRDefault="00E138CA" w:rsidP="00DB460E">
      <w:pPr>
        <w:pStyle w:val="001"/>
      </w:pPr>
      <w:r w:rsidRPr="00696F69">
        <w:t xml:space="preserve">При наличии на стоянке мест для парковки автомобилей, салоны которых приспособлены для перевозки инвалидов на креслах-колясках, ширина боковых подходов к местам стоянки таких автомобилей должна быть не менее 2,5 м. </w:t>
      </w:r>
    </w:p>
    <w:p w:rsidR="00E138CA" w:rsidRPr="00696F69" w:rsidRDefault="00E138CA" w:rsidP="00DB460E">
      <w:pPr>
        <w:pStyle w:val="001"/>
      </w:pPr>
      <w:r w:rsidRPr="00696F69">
        <w:t xml:space="preserve">Места парковки оснащаются знаками, применяемыми в международной практике. </w:t>
      </w:r>
    </w:p>
    <w:p w:rsidR="00E138CA" w:rsidRPr="00026393" w:rsidRDefault="00E138CA" w:rsidP="00DB460E">
      <w:pPr>
        <w:jc w:val="center"/>
        <w:rPr>
          <w:b/>
          <w:sz w:val="28"/>
          <w:szCs w:val="28"/>
        </w:rPr>
      </w:pPr>
      <w:r w:rsidRPr="00696F69">
        <w:br w:type="page"/>
      </w:r>
      <w:bookmarkStart w:id="92" w:name="_Toc470085163"/>
      <w:r w:rsidRPr="00026393">
        <w:rPr>
          <w:b/>
          <w:sz w:val="28"/>
          <w:szCs w:val="28"/>
        </w:rPr>
        <w:t xml:space="preserve">Раздел </w:t>
      </w:r>
      <w:r w:rsidRPr="00026393">
        <w:rPr>
          <w:b/>
          <w:sz w:val="28"/>
          <w:szCs w:val="28"/>
          <w:lang w:val="en-US"/>
        </w:rPr>
        <w:t>II</w:t>
      </w:r>
      <w:r w:rsidRPr="00026393">
        <w:rPr>
          <w:b/>
          <w:sz w:val="28"/>
          <w:szCs w:val="28"/>
        </w:rPr>
        <w:t>. Материалы по обоснованию расчетных показателей, содержащихся в основной части нормативов градостроительного проектирования Соликамского городского округа Пермского края</w:t>
      </w:r>
      <w:bookmarkEnd w:id="92"/>
    </w:p>
    <w:p w:rsidR="00E138CA" w:rsidRPr="00026393" w:rsidRDefault="00E138CA" w:rsidP="00DB460E">
      <w:pPr>
        <w:jc w:val="center"/>
        <w:rPr>
          <w:b/>
          <w:sz w:val="28"/>
          <w:szCs w:val="28"/>
        </w:rPr>
      </w:pPr>
    </w:p>
    <w:p w:rsidR="00E138CA" w:rsidRPr="00781BFC" w:rsidRDefault="00E138CA" w:rsidP="00DB460E">
      <w:pPr>
        <w:pStyle w:val="001"/>
      </w:pPr>
      <w:r w:rsidRPr="00696F69">
        <w:t>15. Цели и задачи разработки нормативов градостроительного проектирования</w:t>
      </w:r>
    </w:p>
    <w:p w:rsidR="00E138CA" w:rsidRPr="00781BFC" w:rsidRDefault="00E138CA" w:rsidP="00DB460E">
      <w:pPr>
        <w:pStyle w:val="001"/>
      </w:pPr>
    </w:p>
    <w:p w:rsidR="00E138CA" w:rsidRPr="00696F69" w:rsidRDefault="00E138CA" w:rsidP="00DB460E">
      <w:pPr>
        <w:pStyle w:val="001"/>
      </w:pPr>
      <w:r w:rsidRPr="004D16E6">
        <w:t>15</w:t>
      </w:r>
      <w:r>
        <w:t xml:space="preserve">.1. </w:t>
      </w:r>
      <w:r w:rsidRPr="00696F69">
        <w:t>Целью работы является:</w:t>
      </w:r>
    </w:p>
    <w:p w:rsidR="00E138CA" w:rsidRPr="00696F69" w:rsidRDefault="00E138CA" w:rsidP="00DB460E">
      <w:pPr>
        <w:pStyle w:val="001"/>
      </w:pPr>
      <w:r w:rsidRPr="00696F69">
        <w:t>Установление совокупности расчетных показателей минимально допустимого уровня обеспеченности объектами местного значения муниципального образования, относящимися к областям, указанным в пункте 1 части 5 статьи 23 Градостроительного кодекса Российской Федерации, иными объектами местного значения муниципального образования населения муниципального образования и расчетных показателей максимально допустимого уровня территориальной доступности таких объектов для населения муниципального образования.</w:t>
      </w:r>
    </w:p>
    <w:p w:rsidR="00E138CA" w:rsidRPr="00696F69" w:rsidRDefault="00E138CA" w:rsidP="00DB460E">
      <w:pPr>
        <w:pStyle w:val="001"/>
      </w:pPr>
      <w:r>
        <w:t xml:space="preserve">15.2. </w:t>
      </w:r>
      <w:r w:rsidRPr="00696F69">
        <w:t xml:space="preserve">Основные задачи: </w:t>
      </w:r>
    </w:p>
    <w:p w:rsidR="00E138CA" w:rsidRPr="00696F69" w:rsidRDefault="00E138CA" w:rsidP="00DB460E">
      <w:pPr>
        <w:pStyle w:val="001"/>
      </w:pPr>
      <w:r w:rsidRPr="00696F69">
        <w:t>а)</w:t>
      </w:r>
      <w:r>
        <w:t xml:space="preserve"> и</w:t>
      </w:r>
      <w:r w:rsidRPr="00696F69">
        <w:t>нформационная и аналитическая проработка нормативов</w:t>
      </w:r>
      <w:r>
        <w:t xml:space="preserve"> </w:t>
      </w:r>
      <w:r w:rsidRPr="00696F69">
        <w:t>градостроительного проектирования Соликамского городского округа, включающая анализ территории муниципального образования с точки зрения обеспечения благоприятных условий жизнедеятельности человека, определяемых в количественных показателях обеспеченности объектами местного значения, а также уровня территориал</w:t>
      </w:r>
      <w:r>
        <w:t>ьной доступности таких объектов;</w:t>
      </w:r>
    </w:p>
    <w:p w:rsidR="00E138CA" w:rsidRPr="00696F69" w:rsidRDefault="00E138CA" w:rsidP="00DB460E">
      <w:pPr>
        <w:pStyle w:val="001"/>
      </w:pPr>
      <w:r>
        <w:t>б) п</w:t>
      </w:r>
      <w:r w:rsidRPr="00696F69">
        <w:t>одготовка предложений по определению расчетных показателей минимально допустимого уровня обеспеченности территории муниципального образования объектами местного значения и расчетных показателей максимально допустимого уровня территориальной доступнос</w:t>
      </w:r>
      <w:r>
        <w:t>ти таких объектов для населения;</w:t>
      </w:r>
    </w:p>
    <w:p w:rsidR="00E138CA" w:rsidRPr="00696F69" w:rsidRDefault="00E138CA" w:rsidP="00DB460E">
      <w:pPr>
        <w:pStyle w:val="001"/>
      </w:pPr>
      <w:r>
        <w:t>в) р</w:t>
      </w:r>
      <w:r w:rsidRPr="00696F69">
        <w:t>азработка правил и области применения расчетных показателей</w:t>
      </w:r>
      <w:r>
        <w:t xml:space="preserve"> </w:t>
      </w:r>
      <w:r w:rsidRPr="00696F69">
        <w:t>минимально допустимого уровня обеспеченности объектами местного значения и расчетных показателей максимально допустимого уровня территориальной доступности таких объектов для населения.</w:t>
      </w:r>
    </w:p>
    <w:p w:rsidR="00E138CA" w:rsidRPr="00696F69" w:rsidRDefault="00E138CA" w:rsidP="00DB460E">
      <w:pPr>
        <w:pStyle w:val="001"/>
      </w:pPr>
    </w:p>
    <w:p w:rsidR="00E138CA" w:rsidRDefault="00E138CA" w:rsidP="00DB460E">
      <w:pPr>
        <w:pStyle w:val="001"/>
        <w:jc w:val="center"/>
      </w:pPr>
      <w:r w:rsidRPr="00696F69">
        <w:rPr>
          <w:bCs/>
        </w:rPr>
        <w:t xml:space="preserve">16. Общая характеристика методики разработки </w:t>
      </w:r>
      <w:r w:rsidRPr="00696F69">
        <w:t>нормативов</w:t>
      </w:r>
      <w:r>
        <w:t xml:space="preserve"> </w:t>
      </w:r>
      <w:r w:rsidRPr="00696F69">
        <w:t>градостроительного проектирования</w:t>
      </w:r>
    </w:p>
    <w:p w:rsidR="00E138CA" w:rsidRPr="00696F69" w:rsidRDefault="00E138CA" w:rsidP="00DB460E">
      <w:pPr>
        <w:pStyle w:val="001"/>
        <w:jc w:val="center"/>
        <w:rPr>
          <w:bCs/>
        </w:rPr>
      </w:pPr>
    </w:p>
    <w:p w:rsidR="00E138CA" w:rsidRPr="00696F69" w:rsidRDefault="00E138CA" w:rsidP="00DB460E">
      <w:pPr>
        <w:pStyle w:val="001"/>
        <w:rPr>
          <w:bCs/>
        </w:rPr>
      </w:pPr>
      <w:r>
        <w:rPr>
          <w:bCs/>
        </w:rPr>
        <w:t xml:space="preserve">16.1. </w:t>
      </w:r>
      <w:r w:rsidRPr="00696F69">
        <w:rPr>
          <w:bCs/>
        </w:rPr>
        <w:t>Подготовка Нормативов осуществлялась с учетом:</w:t>
      </w:r>
    </w:p>
    <w:p w:rsidR="00E138CA" w:rsidRPr="00696F69" w:rsidRDefault="00E138CA" w:rsidP="00DB460E">
      <w:pPr>
        <w:pStyle w:val="001"/>
      </w:pPr>
      <w:bookmarkStart w:id="93" w:name="sub_29333"/>
      <w:r w:rsidRPr="00696F69">
        <w:t>а) муниципальных правовых актов органов местного самоуправления в</w:t>
      </w:r>
      <w:r>
        <w:t xml:space="preserve"> </w:t>
      </w:r>
      <w:r w:rsidRPr="00696F69">
        <w:t>области градостроительной деятельности, планов и программ комплексного социально-экономического развития;</w:t>
      </w:r>
    </w:p>
    <w:p w:rsidR="00E138CA" w:rsidRPr="00696F69" w:rsidRDefault="00E138CA" w:rsidP="00DB460E">
      <w:pPr>
        <w:pStyle w:val="001"/>
      </w:pPr>
      <w:r w:rsidRPr="00696F69">
        <w:t>б) сведений о социально-демографическом составе и плотности населения</w:t>
      </w:r>
      <w:r>
        <w:t xml:space="preserve"> </w:t>
      </w:r>
      <w:r w:rsidRPr="00696F69">
        <w:t xml:space="preserve">на территории Соликамского городского округа; </w:t>
      </w:r>
    </w:p>
    <w:p w:rsidR="00E138CA" w:rsidRPr="00696F69" w:rsidRDefault="00E138CA" w:rsidP="00DB460E">
      <w:pPr>
        <w:pStyle w:val="001"/>
      </w:pPr>
      <w:r w:rsidRPr="00696F69">
        <w:t>в) предложений органов местного самоуправления и заинтересованных</w:t>
      </w:r>
      <w:r>
        <w:t xml:space="preserve"> </w:t>
      </w:r>
      <w:r w:rsidRPr="00696F69">
        <w:t xml:space="preserve">лиц по местным нормативам градостроительного проектирования. </w:t>
      </w:r>
    </w:p>
    <w:bookmarkEnd w:id="93"/>
    <w:p w:rsidR="00E138CA" w:rsidRPr="00696F69" w:rsidRDefault="00E138CA" w:rsidP="00DB460E">
      <w:pPr>
        <w:pStyle w:val="001"/>
        <w:rPr>
          <w:bCs/>
        </w:rPr>
      </w:pPr>
      <w:r>
        <w:rPr>
          <w:bCs/>
        </w:rPr>
        <w:t xml:space="preserve">16.2. </w:t>
      </w:r>
      <w:r w:rsidRPr="00696F69">
        <w:rPr>
          <w:bCs/>
        </w:rPr>
        <w:t>Учет предложений органов местного самоуправления и</w:t>
      </w:r>
      <w:r>
        <w:rPr>
          <w:bCs/>
        </w:rPr>
        <w:t xml:space="preserve"> </w:t>
      </w:r>
      <w:r w:rsidRPr="00696F69">
        <w:rPr>
          <w:bCs/>
        </w:rPr>
        <w:t xml:space="preserve">заинтересованных лиц производится путем размещения проекта Нормативов на официальном сайте органа местного самоуправления в сети «Интернет» и опубликования в порядке, установленном для официального опубликования муниципальных правовых актов. </w:t>
      </w:r>
    </w:p>
    <w:p w:rsidR="00E138CA" w:rsidRPr="00696F69" w:rsidRDefault="00E138CA" w:rsidP="00DB460E">
      <w:pPr>
        <w:pStyle w:val="001"/>
      </w:pPr>
    </w:p>
    <w:p w:rsidR="00E138CA" w:rsidRDefault="00E138CA" w:rsidP="00DB460E">
      <w:pPr>
        <w:pStyle w:val="001"/>
        <w:jc w:val="center"/>
      </w:pPr>
      <w:r w:rsidRPr="00696F69">
        <w:t>17. Обоснование расчётных показателей, содержащихся в основной части</w:t>
      </w:r>
    </w:p>
    <w:p w:rsidR="00E138CA" w:rsidRPr="00696F69" w:rsidRDefault="00E138CA" w:rsidP="00DB460E">
      <w:pPr>
        <w:pStyle w:val="001"/>
        <w:jc w:val="center"/>
      </w:pPr>
    </w:p>
    <w:p w:rsidR="00E138CA" w:rsidRPr="00696F69" w:rsidRDefault="00E138CA" w:rsidP="00DB460E">
      <w:pPr>
        <w:pStyle w:val="001"/>
      </w:pPr>
      <w:r>
        <w:t xml:space="preserve">17.1. </w:t>
      </w:r>
      <w:r w:rsidRPr="00696F69">
        <w:t>Материалы по обоснованию расчетных показателей сгруппированы в</w:t>
      </w:r>
      <w:r>
        <w:t xml:space="preserve"> </w:t>
      </w:r>
      <w:r w:rsidRPr="00696F69">
        <w:t xml:space="preserve">зависимости от видов объектов и территорий в соответствии с подразделами основной части Нормативов. Материалы по обоснованию содержат ссылки на использованные документы, перечисленные в </w:t>
      </w:r>
      <w:hyperlink r:id="rId62" w:history="1">
        <w:r>
          <w:t>подразделе</w:t>
        </w:r>
      </w:hyperlink>
      <w:r>
        <w:t xml:space="preserve"> 18</w:t>
      </w:r>
      <w:r w:rsidRPr="00696F69">
        <w:t>, извлечения из этих документов, пояснения, выводы.</w:t>
      </w:r>
    </w:p>
    <w:p w:rsidR="00E138CA" w:rsidRPr="00696F69" w:rsidRDefault="00E138CA" w:rsidP="00DB460E">
      <w:pPr>
        <w:pStyle w:val="001"/>
      </w:pPr>
      <w:r>
        <w:t xml:space="preserve">17.2. </w:t>
      </w:r>
      <w:r w:rsidRPr="00696F69">
        <w:t xml:space="preserve">Обоснование расчетных показателей </w:t>
      </w:r>
      <w:r>
        <w:t>подраздела</w:t>
      </w:r>
      <w:r w:rsidRPr="00696F69">
        <w:t xml:space="preserve"> 1</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rPr>
          <w:color w:val="242424"/>
          <w:spacing w:val="2"/>
        </w:rPr>
      </w:pPr>
      <w:r w:rsidRPr="00696F69">
        <w:rPr>
          <w:color w:val="242424"/>
          <w:spacing w:val="2"/>
        </w:rPr>
        <w:t>СП 42.13330.2011 Градостроительство. Планировка и застройка городских и сельских поселений. Актуализированная редакция СНиП 2.07.01-89*.</w:t>
      </w:r>
    </w:p>
    <w:p w:rsidR="00E138CA" w:rsidRPr="00696F69" w:rsidRDefault="00E138CA" w:rsidP="00DB460E">
      <w:pPr>
        <w:pStyle w:val="001"/>
      </w:pPr>
      <w:r>
        <w:t xml:space="preserve">17.3. </w:t>
      </w:r>
      <w:r w:rsidRPr="00696F69">
        <w:t xml:space="preserve">Обоснование расчетных показателей </w:t>
      </w:r>
      <w:r w:rsidRPr="00070B06">
        <w:t>подраздела</w:t>
      </w:r>
      <w:r w:rsidRPr="00696F69">
        <w:t xml:space="preserve"> 2</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rPr>
          <w:color w:val="242424"/>
          <w:spacing w:val="2"/>
        </w:rPr>
      </w:pPr>
      <w:r w:rsidRPr="00696F69">
        <w:t xml:space="preserve">а) </w:t>
      </w:r>
      <w:r w:rsidRPr="00696F69">
        <w:rPr>
          <w:color w:val="242424"/>
          <w:spacing w:val="2"/>
        </w:rPr>
        <w:t>СП 42.13330.2011 Градостроительство. Планировка и застройка городских и сельских поселений. Актуализиров</w:t>
      </w:r>
      <w:r>
        <w:rPr>
          <w:color w:val="242424"/>
          <w:spacing w:val="2"/>
        </w:rPr>
        <w:t>анная редакция СНиП 2.07.01-89*;</w:t>
      </w:r>
    </w:p>
    <w:p w:rsidR="00E138CA" w:rsidRPr="00696F69" w:rsidRDefault="00E138CA" w:rsidP="00DB460E">
      <w:pPr>
        <w:pStyle w:val="001"/>
        <w:rPr>
          <w:color w:val="242424"/>
          <w:spacing w:val="2"/>
        </w:rPr>
      </w:pPr>
      <w:r w:rsidRPr="00696F69">
        <w:rPr>
          <w:color w:val="242424"/>
          <w:spacing w:val="2"/>
        </w:rPr>
        <w:t>б) Правила землепользования и застройки Соликамского городского округа, утверждённые Решением Соликамско</w:t>
      </w:r>
      <w:r>
        <w:rPr>
          <w:color w:val="242424"/>
          <w:spacing w:val="2"/>
        </w:rPr>
        <w:t>й городской Думы от 22.02.2017 №</w:t>
      </w:r>
      <w:r w:rsidRPr="00696F69">
        <w:rPr>
          <w:color w:val="242424"/>
          <w:spacing w:val="2"/>
        </w:rPr>
        <w:t xml:space="preserve"> 87 «Об утверждении Правил землепользования и застройки </w:t>
      </w:r>
      <w:r>
        <w:rPr>
          <w:color w:val="242424"/>
          <w:spacing w:val="2"/>
        </w:rPr>
        <w:t>Соликамского городского округа»;</w:t>
      </w:r>
      <w:r w:rsidRPr="00696F69">
        <w:rPr>
          <w:color w:val="242424"/>
          <w:spacing w:val="2"/>
        </w:rPr>
        <w:t xml:space="preserve"> </w:t>
      </w:r>
    </w:p>
    <w:p w:rsidR="00E138CA" w:rsidRPr="00696F69" w:rsidRDefault="00E138CA" w:rsidP="00DB460E">
      <w:pPr>
        <w:pStyle w:val="001"/>
      </w:pPr>
      <w:r w:rsidRPr="00696F69">
        <w:t>в) СП 53.13330.2011 Планировка и застройка территорий садоводческих (дачных) объединений граждан, здания и сооружения. Актуализир</w:t>
      </w:r>
      <w:r>
        <w:t>ованная редакция СНиП 30-02-97*;</w:t>
      </w:r>
    </w:p>
    <w:p w:rsidR="00E138CA" w:rsidRPr="00696F69" w:rsidRDefault="00E138CA" w:rsidP="00DB460E">
      <w:pPr>
        <w:pStyle w:val="001"/>
      </w:pPr>
      <w:r w:rsidRPr="00696F69">
        <w:t xml:space="preserve">г) СП 31-115-2006 Открытые плоскостные физкультурно-спортивные сооружения. </w:t>
      </w:r>
    </w:p>
    <w:p w:rsidR="00E138CA" w:rsidRPr="00696F69" w:rsidRDefault="00E138CA" w:rsidP="00DB460E">
      <w:pPr>
        <w:pStyle w:val="001"/>
      </w:pPr>
      <w:r>
        <w:t>17.4</w:t>
      </w:r>
      <w:r w:rsidRPr="00696F69">
        <w:t xml:space="preserve">. Обоснование расчетных показателей </w:t>
      </w:r>
      <w:r w:rsidRPr="00070B06">
        <w:t>подраздела</w:t>
      </w:r>
      <w:r w:rsidRPr="00696F69">
        <w:t xml:space="preserve"> 3</w:t>
      </w:r>
      <w:r>
        <w:t>:</w:t>
      </w:r>
    </w:p>
    <w:p w:rsidR="00E138CA" w:rsidRPr="00696F69" w:rsidRDefault="00E138CA" w:rsidP="00DB460E">
      <w:pPr>
        <w:pStyle w:val="001"/>
        <w:rPr>
          <w:color w:val="242424"/>
          <w:spacing w:val="2"/>
        </w:rPr>
      </w:pPr>
      <w:r w:rsidRPr="00696F69">
        <w:t xml:space="preserve"> а) </w:t>
      </w:r>
      <w:r w:rsidRPr="00696F69">
        <w:rPr>
          <w:color w:val="242424"/>
          <w:spacing w:val="2"/>
        </w:rPr>
        <w:t>СП 42.13330.2011 Градостроительство. Планировка и застройка городских и сельских поселений. Актуализиров</w:t>
      </w:r>
      <w:r>
        <w:rPr>
          <w:color w:val="242424"/>
          <w:spacing w:val="2"/>
        </w:rPr>
        <w:t>анная редакция СНиП 2.07.01-89*;</w:t>
      </w:r>
    </w:p>
    <w:p w:rsidR="00E138CA" w:rsidRPr="00696F69" w:rsidRDefault="00E138CA" w:rsidP="00DB460E">
      <w:pPr>
        <w:pStyle w:val="001"/>
      </w:pPr>
      <w:r w:rsidRPr="00696F69">
        <w:t>б) Постановление Главного государственного санитарного врача РФ от 28.01.2003 «О введении в действие санитарно-эпидемиологических правил и нормативов СанПиН 2.4.3.1186-03» (с из</w:t>
      </w:r>
      <w:r>
        <w:t>менениями на 4 марта 2011 года);</w:t>
      </w:r>
    </w:p>
    <w:p w:rsidR="00E138CA" w:rsidRPr="00696F69" w:rsidRDefault="00E138CA" w:rsidP="00DB460E">
      <w:pPr>
        <w:pStyle w:val="001"/>
      </w:pPr>
      <w:r w:rsidRPr="00696F69">
        <w:t xml:space="preserve">в) Федеральный закон от 22.10.2004 </w:t>
      </w:r>
      <w:r>
        <w:t xml:space="preserve">№ </w:t>
      </w:r>
      <w:r w:rsidRPr="00696F69">
        <w:t>125-ФЗ «Об архивн</w:t>
      </w:r>
      <w:r>
        <w:t>ом деле в Российской Федерации»;</w:t>
      </w:r>
    </w:p>
    <w:p w:rsidR="00E138CA" w:rsidRPr="00696F69" w:rsidRDefault="00E138CA" w:rsidP="00DB460E">
      <w:pPr>
        <w:pStyle w:val="001"/>
      </w:pPr>
      <w:r w:rsidRPr="00696F69">
        <w:t xml:space="preserve">г) Согласно приложению Ж СП 42.13330.2011 «Градостроительство. Планировка и застройка городских и сельских поселений» места в детских дошкольных учреждениях устанавливаются в зависимости от демографической структуры поселения, принимая расчетный уровень обеспеченности детей дошкольными учреждениями в пределах 85%, в том числе общего типа – 70%, специализированного – 3%, оздоровительного – 12%. </w:t>
      </w:r>
    </w:p>
    <w:p w:rsidR="00E138CA" w:rsidRPr="00696F69" w:rsidRDefault="00E138CA" w:rsidP="00DB460E">
      <w:pPr>
        <w:pStyle w:val="001"/>
      </w:pPr>
      <w:r w:rsidRPr="00696F69">
        <w:t xml:space="preserve">В поселениях-новостройках при отсутствии данных по демографии следует принимать до 180 мест на 1000 чел. При этом  на территории жилой застройки размещать из расчета не более 100 мест на 1000 человек. </w:t>
      </w:r>
    </w:p>
    <w:p w:rsidR="00E138CA" w:rsidRPr="00696F69" w:rsidRDefault="00E138CA" w:rsidP="00DB460E">
      <w:pPr>
        <w:pStyle w:val="001"/>
      </w:pPr>
      <w:r w:rsidRPr="00696F69">
        <w:t xml:space="preserve">Кол-во детей дошкольного возраста – 8972, население всего – 95191. </w:t>
      </w:r>
    </w:p>
    <w:p w:rsidR="00E138CA" w:rsidRPr="00696F69" w:rsidRDefault="00E138CA" w:rsidP="00DB460E">
      <w:pPr>
        <w:pStyle w:val="001"/>
      </w:pPr>
      <w:r w:rsidRPr="00696F69">
        <w:t>85% обеспеченность детей – 7627 (8972х0,85=2627), отсюда следует, что на 1000 детей необходимо 80 мест (7627х1000/95191=80).</w:t>
      </w:r>
    </w:p>
    <w:p w:rsidR="00E138CA" w:rsidRPr="00696F69" w:rsidRDefault="00E138CA" w:rsidP="00DB460E">
      <w:pPr>
        <w:pStyle w:val="001"/>
      </w:pPr>
      <w:r w:rsidRPr="00696F69">
        <w:t>В общеобразовательных школах количество учащихся следует принимать с учетом 100%-го охвата детей неполным средним образованием (I-IХ классы) и до 75% детей – средним образованием (X-XI классы) при обучении в одну смену.</w:t>
      </w:r>
    </w:p>
    <w:p w:rsidR="00E138CA" w:rsidRPr="00696F69" w:rsidRDefault="00E138CA" w:rsidP="00DB460E">
      <w:pPr>
        <w:pStyle w:val="001"/>
      </w:pPr>
      <w:r w:rsidRPr="00696F69">
        <w:t>Количество детей школьного возраста равно 11489 (9523 – неполное среднее образование, 1966 – среднее образование).</w:t>
      </w:r>
    </w:p>
    <w:p w:rsidR="00E138CA" w:rsidRPr="00696F69" w:rsidRDefault="00E138CA" w:rsidP="00DB460E">
      <w:pPr>
        <w:pStyle w:val="001"/>
      </w:pPr>
      <w:r w:rsidRPr="00696F69">
        <w:t xml:space="preserve">Население всего – 95191. </w:t>
      </w:r>
    </w:p>
    <w:p w:rsidR="00E138CA" w:rsidRPr="00696F69" w:rsidRDefault="00E138CA" w:rsidP="00DB460E">
      <w:pPr>
        <w:pStyle w:val="001"/>
      </w:pPr>
      <w:r w:rsidRPr="00696F69">
        <w:t>100% обеспеченности детей неполным средним образованием составляет: 9523х1=9523, отсюда следует, что на 1000 детей необходимо 100 мест (9523х1000/95191=100).</w:t>
      </w:r>
    </w:p>
    <w:p w:rsidR="00E138CA" w:rsidRPr="00696F69" w:rsidRDefault="00E138CA" w:rsidP="00DB460E">
      <w:pPr>
        <w:pStyle w:val="001"/>
      </w:pPr>
      <w:r w:rsidRPr="00696F69">
        <w:t xml:space="preserve">75% обеспеченности детей средним образованием составляет: 1966х0,75=1475, отсюда следует, что на 1000 детей необходимо 15 мест (1475х1000/95191=15). </w:t>
      </w:r>
    </w:p>
    <w:p w:rsidR="00E138CA" w:rsidRPr="00696F69" w:rsidRDefault="00E138CA" w:rsidP="00DB460E">
      <w:pPr>
        <w:pStyle w:val="001"/>
      </w:pPr>
      <w:r>
        <w:t>17.5</w:t>
      </w:r>
      <w:r w:rsidRPr="00696F69">
        <w:t xml:space="preserve">. Обоснование расчетных показателей </w:t>
      </w:r>
      <w:r w:rsidRPr="00070B06">
        <w:t>подраздела</w:t>
      </w:r>
      <w:r w:rsidRPr="00696F69">
        <w:t xml:space="preserve"> 4</w:t>
      </w:r>
      <w:r>
        <w:t>:</w:t>
      </w:r>
    </w:p>
    <w:p w:rsidR="00E138CA" w:rsidRPr="00696F69" w:rsidRDefault="00E138CA" w:rsidP="00DB460E">
      <w:pPr>
        <w:pStyle w:val="001"/>
        <w:rPr>
          <w:color w:val="242424"/>
          <w:spacing w:val="2"/>
        </w:rPr>
      </w:pPr>
      <w:r w:rsidRPr="00696F69">
        <w:t xml:space="preserve">а) </w:t>
      </w:r>
      <w:r w:rsidRPr="00696F69">
        <w:rPr>
          <w:color w:val="242424"/>
          <w:spacing w:val="2"/>
        </w:rPr>
        <w:t>СП 42.13330.2011 Градостроительство. Планировка и застройка городских и сельских поселений. Актуализиров</w:t>
      </w:r>
      <w:r>
        <w:rPr>
          <w:color w:val="242424"/>
          <w:spacing w:val="2"/>
        </w:rPr>
        <w:t>анная редакция СНиП 2.07.01-89*;</w:t>
      </w:r>
    </w:p>
    <w:p w:rsidR="00E138CA" w:rsidRPr="00696F69" w:rsidRDefault="00E138CA" w:rsidP="00DB460E">
      <w:pPr>
        <w:pStyle w:val="001"/>
      </w:pPr>
      <w:r w:rsidRPr="00696F69">
        <w:t>б) СП 118.13330.2012 Общественные здания и сооружения. Актуализированная редакция</w:t>
      </w:r>
      <w:r>
        <w:t xml:space="preserve"> СНиП 31-06-2009 (с Изменением № 1);</w:t>
      </w:r>
    </w:p>
    <w:p w:rsidR="00E138CA" w:rsidRPr="00696F69" w:rsidRDefault="00E138CA" w:rsidP="00DB460E">
      <w:pPr>
        <w:pStyle w:val="001"/>
      </w:pPr>
      <w:r w:rsidRPr="00696F69">
        <w:t xml:space="preserve"> в)    СП от 26.12.1985г. </w:t>
      </w:r>
      <w:r>
        <w:t xml:space="preserve">№ </w:t>
      </w:r>
      <w:r w:rsidRPr="00696F69">
        <w:t xml:space="preserve">4060-85 «Лечебные пляжи. Санитарные правила устройства, оборудования и эксплуатации». </w:t>
      </w:r>
    </w:p>
    <w:p w:rsidR="00E138CA" w:rsidRPr="00696F69" w:rsidRDefault="00E138CA" w:rsidP="00DB460E">
      <w:pPr>
        <w:pStyle w:val="001"/>
      </w:pPr>
      <w:r>
        <w:t>17.6</w:t>
      </w:r>
      <w:r w:rsidRPr="00696F69">
        <w:t xml:space="preserve">. Обоснование расчетных показателей </w:t>
      </w:r>
      <w:r w:rsidRPr="00070B06">
        <w:t>подраздела</w:t>
      </w:r>
      <w:r w:rsidRPr="00696F69">
        <w:t xml:space="preserve"> 5</w:t>
      </w:r>
      <w:r>
        <w:t>.</w:t>
      </w:r>
    </w:p>
    <w:p w:rsidR="00E138CA" w:rsidRPr="00696F69" w:rsidRDefault="00E138CA" w:rsidP="00DB460E">
      <w:pPr>
        <w:pStyle w:val="001"/>
      </w:pPr>
      <w:r w:rsidRPr="00696F69">
        <w:t>Расчётные показатели разработаны на основании:</w:t>
      </w:r>
    </w:p>
    <w:p w:rsidR="00E138CA" w:rsidRPr="00696F69" w:rsidRDefault="00E138CA" w:rsidP="00DB460E">
      <w:pPr>
        <w:pStyle w:val="001"/>
      </w:pPr>
      <w:r w:rsidRPr="00696F69">
        <w:t>а) СП 34.13330.2012 Автомобильные дороги. (Актуализирован</w:t>
      </w:r>
      <w:r>
        <w:t>ная редакция СНиП 2.05.02-85*);</w:t>
      </w:r>
    </w:p>
    <w:p w:rsidR="00E138CA" w:rsidRPr="00696F69" w:rsidRDefault="00E138CA" w:rsidP="00DB460E">
      <w:pPr>
        <w:pStyle w:val="001"/>
      </w:pPr>
      <w:r w:rsidRPr="00696F69">
        <w:t>б) СП 42.13330.2011 Градостроительство. Планировка и застройка городских и сельских поселений. Актуализиров</w:t>
      </w:r>
      <w:r>
        <w:t>анная редакция СНиП 2.07.01-89*;</w:t>
      </w:r>
    </w:p>
    <w:p w:rsidR="00E138CA" w:rsidRPr="00696F69" w:rsidRDefault="00E138CA" w:rsidP="00DB460E">
      <w:pPr>
        <w:pStyle w:val="001"/>
      </w:pPr>
      <w:r w:rsidRPr="00696F69">
        <w:t>в) СП 30-102-99 Планировка и застройка территорий малоэ</w:t>
      </w:r>
      <w:r>
        <w:t>тажного жилищного строительства;</w:t>
      </w:r>
    </w:p>
    <w:p w:rsidR="00E138CA" w:rsidRPr="00696F69" w:rsidRDefault="00E138CA" w:rsidP="00DB460E">
      <w:pPr>
        <w:pStyle w:val="001"/>
      </w:pPr>
      <w:r w:rsidRPr="00696F69">
        <w:t xml:space="preserve">г)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w:t>
      </w:r>
    </w:p>
    <w:p w:rsidR="00E138CA" w:rsidRPr="00696F69" w:rsidRDefault="00E138CA" w:rsidP="00DB460E">
      <w:pPr>
        <w:pStyle w:val="001"/>
        <w:outlineLvl w:val="0"/>
      </w:pPr>
      <w:r>
        <w:t>17.7</w:t>
      </w:r>
      <w:r w:rsidRPr="00696F69">
        <w:t xml:space="preserve">. Обоснование расчетных показателей </w:t>
      </w:r>
      <w:r w:rsidRPr="00070B06">
        <w:t>подраздела</w:t>
      </w:r>
      <w:r w:rsidRPr="00696F69">
        <w:t xml:space="preserve"> 6</w:t>
      </w:r>
      <w:r>
        <w:t>.</w:t>
      </w:r>
    </w:p>
    <w:p w:rsidR="00E138CA" w:rsidRPr="00696F69" w:rsidRDefault="00E138CA" w:rsidP="00DB460E">
      <w:pPr>
        <w:pStyle w:val="001"/>
      </w:pPr>
      <w:r w:rsidRPr="00696F69">
        <w:t>Расчётные показатели разработаны на основании:</w:t>
      </w:r>
    </w:p>
    <w:p w:rsidR="00E138CA" w:rsidRPr="00696F69" w:rsidRDefault="00E138CA" w:rsidP="00DB460E">
      <w:pPr>
        <w:pStyle w:val="001"/>
        <w:rPr>
          <w:color w:val="242424"/>
          <w:spacing w:val="2"/>
        </w:rPr>
      </w:pPr>
      <w:r w:rsidRPr="00696F69">
        <w:t xml:space="preserve">а) </w:t>
      </w:r>
      <w:r w:rsidRPr="00696F69">
        <w:rPr>
          <w:color w:val="242424"/>
          <w:spacing w:val="2"/>
        </w:rPr>
        <w:t xml:space="preserve"> СП 31.13330.2012 Водоснабжение. Наружные сети и сооружения. Актуализированная редакция </w:t>
      </w:r>
      <w:r>
        <w:rPr>
          <w:color w:val="242424"/>
          <w:spacing w:val="2"/>
        </w:rPr>
        <w:t>СНиП 2.04.02-84 (с Изменениями № 1, 2);</w:t>
      </w:r>
    </w:p>
    <w:p w:rsidR="00E138CA" w:rsidRPr="00696F69" w:rsidRDefault="00E138CA" w:rsidP="00DB460E">
      <w:pPr>
        <w:pStyle w:val="001"/>
        <w:rPr>
          <w:color w:val="242424"/>
          <w:spacing w:val="2"/>
        </w:rPr>
      </w:pPr>
      <w:r w:rsidRPr="00696F69">
        <w:rPr>
          <w:color w:val="242424"/>
          <w:spacing w:val="2"/>
        </w:rPr>
        <w:t>б)</w:t>
      </w:r>
      <w:r w:rsidRPr="00696F69">
        <w:rPr>
          <w:color w:val="242424"/>
          <w:spacing w:val="2"/>
        </w:rPr>
        <w:tab/>
        <w:t>СП 32.13330.2012 Канализация. Наружные сети и сооружения. Актуализированная редакция</w:t>
      </w:r>
      <w:r>
        <w:rPr>
          <w:color w:val="242424"/>
          <w:spacing w:val="2"/>
        </w:rPr>
        <w:t xml:space="preserve"> СНиП 2.04.03-85 (с Изменением № 1);</w:t>
      </w:r>
    </w:p>
    <w:p w:rsidR="00E138CA" w:rsidRPr="00696F69" w:rsidRDefault="00E138CA" w:rsidP="00DB460E">
      <w:pPr>
        <w:pStyle w:val="001"/>
        <w:rPr>
          <w:color w:val="242424"/>
          <w:spacing w:val="2"/>
        </w:rPr>
      </w:pPr>
      <w:r w:rsidRPr="00696F69">
        <w:rPr>
          <w:color w:val="242424"/>
          <w:spacing w:val="2"/>
        </w:rPr>
        <w:t>в)</w:t>
      </w:r>
      <w:r w:rsidRPr="00696F69">
        <w:rPr>
          <w:color w:val="242424"/>
          <w:spacing w:val="2"/>
        </w:rPr>
        <w:tab/>
        <w:t>СП 30.13330.2012 Внутренний водопровод и канализация зданий. Актуализиров</w:t>
      </w:r>
      <w:r>
        <w:rPr>
          <w:color w:val="242424"/>
          <w:spacing w:val="2"/>
        </w:rPr>
        <w:t>анная редакция СНиП 2.04.01-85*;</w:t>
      </w:r>
    </w:p>
    <w:p w:rsidR="00E138CA" w:rsidRPr="00696F69" w:rsidRDefault="00E138CA" w:rsidP="00DB460E">
      <w:pPr>
        <w:pStyle w:val="001"/>
      </w:pPr>
      <w:r w:rsidRPr="00696F69">
        <w:rPr>
          <w:color w:val="242424"/>
          <w:spacing w:val="2"/>
        </w:rPr>
        <w:t xml:space="preserve">г) </w:t>
      </w:r>
      <w:r w:rsidRPr="00696F69">
        <w:t>СанПиН 2.2.1/2.1.1.1200-03 «Санитарно-защитные зоны и санитарная классификация предприят</w:t>
      </w:r>
      <w:r>
        <w:t>ий, сооружений и иных объектов»;</w:t>
      </w:r>
    </w:p>
    <w:p w:rsidR="00E138CA" w:rsidRPr="00696F69" w:rsidRDefault="00E138CA" w:rsidP="00DB460E">
      <w:pPr>
        <w:pStyle w:val="001"/>
      </w:pPr>
      <w:r w:rsidRPr="00696F69">
        <w:t>д) СП 124.13330.2012 Тепловые сети. Актуализиро</w:t>
      </w:r>
      <w:r>
        <w:t>ванная редакция СНиП 41-02-2003;</w:t>
      </w:r>
    </w:p>
    <w:p w:rsidR="00E138CA" w:rsidRPr="00696F69" w:rsidRDefault="00E138CA" w:rsidP="00DB460E">
      <w:pPr>
        <w:pStyle w:val="001"/>
      </w:pPr>
      <w:r w:rsidRPr="00696F69">
        <w:t>е)</w:t>
      </w:r>
      <w:r>
        <w:t xml:space="preserve"> </w:t>
      </w:r>
      <w:r w:rsidRPr="00696F69">
        <w:t>РД 34.20.185-94 (СО 153-34.20.185-94) Инструкция по проектировани</w:t>
      </w:r>
      <w:r>
        <w:t>ю городских электрических сетей;</w:t>
      </w:r>
    </w:p>
    <w:p w:rsidR="00E138CA" w:rsidRPr="00696F69" w:rsidRDefault="00E138CA" w:rsidP="00DB460E">
      <w:pPr>
        <w:pStyle w:val="001"/>
      </w:pPr>
      <w:r w:rsidRPr="00696F69">
        <w:t>ж) РД 34.20.185-94 Инструкция по проектировани</w:t>
      </w:r>
      <w:r>
        <w:t>ю городских электрических сетей;</w:t>
      </w:r>
    </w:p>
    <w:p w:rsidR="00E138CA" w:rsidRPr="00696F69" w:rsidRDefault="00E138CA" w:rsidP="00DB460E">
      <w:pPr>
        <w:pStyle w:val="001"/>
      </w:pPr>
      <w:r w:rsidRPr="00696F69">
        <w:t>з) СП 62.13330.2011* Газораспределительные системы. Актуализированная редакция СН</w:t>
      </w:r>
      <w:r>
        <w:t>иП 42-01-2002 (с Изменением № 1);</w:t>
      </w:r>
    </w:p>
    <w:p w:rsidR="00E138CA" w:rsidRPr="00696F69" w:rsidRDefault="00E138CA" w:rsidP="00DB460E">
      <w:pPr>
        <w:pStyle w:val="001"/>
      </w:pPr>
      <w:r>
        <w:t xml:space="preserve">и) </w:t>
      </w:r>
      <w:r w:rsidRPr="00696F69">
        <w:t>СН 461-74 Норм</w:t>
      </w:r>
      <w:r>
        <w:t>ы отвода земель для линий связи;</w:t>
      </w:r>
    </w:p>
    <w:p w:rsidR="00E138CA" w:rsidRPr="00696F69" w:rsidRDefault="00E138CA" w:rsidP="00DB460E">
      <w:pPr>
        <w:pStyle w:val="001"/>
      </w:pPr>
      <w:r>
        <w:t xml:space="preserve">к) </w:t>
      </w:r>
      <w:r w:rsidRPr="00696F69">
        <w:t>СП 62.13330.2011* Газораспределительные системы. Актуализированная редакция</w:t>
      </w:r>
      <w:r>
        <w:t xml:space="preserve"> СНиП 42-01-2002 (с Изменением № 1);</w:t>
      </w:r>
    </w:p>
    <w:p w:rsidR="00E138CA" w:rsidRPr="00696F69" w:rsidRDefault="00E138CA" w:rsidP="00DB460E">
      <w:pPr>
        <w:pStyle w:val="001"/>
      </w:pPr>
      <w:r>
        <w:t xml:space="preserve">л) </w:t>
      </w:r>
      <w:r w:rsidRPr="00696F69">
        <w:t xml:space="preserve">СП 18.13330.2011 Генеральные планы промышленных предприятий. Актуализированная редакция СНиП </w:t>
      </w:r>
      <w:r w:rsidRPr="00696F69">
        <w:rPr>
          <w:lang w:val="en-US"/>
        </w:rPr>
        <w:t>II</w:t>
      </w:r>
      <w:r>
        <w:t>-89-80*;</w:t>
      </w:r>
      <w:r w:rsidRPr="00696F69">
        <w:t xml:space="preserve"> </w:t>
      </w:r>
    </w:p>
    <w:p w:rsidR="00E138CA" w:rsidRPr="00696F69" w:rsidRDefault="00E138CA" w:rsidP="00DB460E">
      <w:pPr>
        <w:pStyle w:val="001"/>
      </w:pPr>
      <w:r w:rsidRPr="00696F69">
        <w:t>м)</w:t>
      </w:r>
      <w:r>
        <w:t xml:space="preserve"> </w:t>
      </w:r>
      <w:r w:rsidRPr="00696F69">
        <w:t xml:space="preserve">СП 42.13330.2011 Градостроительство. Планировка и застройка городских и сельских поселений. Актуализированная редакция СНиП 2.07.01-89*. </w:t>
      </w:r>
    </w:p>
    <w:p w:rsidR="00E138CA" w:rsidRPr="00696F69" w:rsidRDefault="00E138CA" w:rsidP="00DB460E">
      <w:pPr>
        <w:pStyle w:val="001"/>
        <w:outlineLvl w:val="0"/>
      </w:pPr>
      <w:r>
        <w:t>17.8</w:t>
      </w:r>
      <w:r w:rsidRPr="00696F69">
        <w:t xml:space="preserve">. Обоснование расчетных показателей </w:t>
      </w:r>
      <w:r w:rsidRPr="00070B06">
        <w:t>подраздела</w:t>
      </w:r>
      <w:r w:rsidRPr="00696F69">
        <w:t xml:space="preserve"> 7</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pPr>
      <w:r w:rsidRPr="00696F69">
        <w:t>а)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w:t>
      </w:r>
      <w:r>
        <w:t>;</w:t>
      </w:r>
    </w:p>
    <w:p w:rsidR="00E138CA" w:rsidRPr="00696F69" w:rsidRDefault="00E138CA" w:rsidP="00DB460E">
      <w:pPr>
        <w:pStyle w:val="001"/>
      </w:pPr>
      <w:r w:rsidRPr="00696F69">
        <w:t>б) СП 42.13330.2011 Градостроительство. Планировка и застройка городских и сельских поселений. Актуализиров</w:t>
      </w:r>
      <w:r>
        <w:t>анная редакция СНиП 2.07.01-89*;</w:t>
      </w:r>
      <w:r w:rsidRPr="00696F69">
        <w:t xml:space="preserve"> </w:t>
      </w:r>
    </w:p>
    <w:p w:rsidR="00E138CA" w:rsidRPr="00696F69" w:rsidRDefault="00E138CA" w:rsidP="00DB460E">
      <w:pPr>
        <w:pStyle w:val="001"/>
      </w:pPr>
      <w:r w:rsidRPr="00696F69">
        <w:t>в) СНиП 2.06.15-85 Инженерная защита территории от затопления и подтопления.</w:t>
      </w:r>
    </w:p>
    <w:p w:rsidR="00E138CA" w:rsidRPr="00696F69" w:rsidRDefault="00E138CA" w:rsidP="00DB460E">
      <w:pPr>
        <w:pStyle w:val="001"/>
        <w:outlineLvl w:val="0"/>
      </w:pPr>
      <w:r>
        <w:t>17.9</w:t>
      </w:r>
      <w:r w:rsidRPr="00696F69">
        <w:t xml:space="preserve">. Обоснование расчетных показателей </w:t>
      </w:r>
      <w:r w:rsidRPr="00070B06">
        <w:t>подраздела</w:t>
      </w:r>
      <w:r w:rsidRPr="00696F69">
        <w:t xml:space="preserve"> 8</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pPr>
      <w:r w:rsidRPr="00696F69">
        <w:t>а) Постановление Главного государственного сани</w:t>
      </w:r>
      <w:r>
        <w:t>тарного врача РФ от 30.05.2003</w:t>
      </w:r>
      <w:r w:rsidRPr="00696F69">
        <w:t xml:space="preserve"> </w:t>
      </w:r>
      <w:r>
        <w:t xml:space="preserve">№ </w:t>
      </w:r>
      <w:r w:rsidRPr="00696F69">
        <w:t>114 «О введении в действие ГН 2.1.6.1338-03» (с измен</w:t>
      </w:r>
      <w:r>
        <w:t>ениями на 30 августа 2016 года);</w:t>
      </w:r>
    </w:p>
    <w:p w:rsidR="00E138CA" w:rsidRPr="00696F69" w:rsidRDefault="00E138CA" w:rsidP="00DB460E">
      <w:pPr>
        <w:pStyle w:val="001"/>
      </w:pPr>
      <w:r w:rsidRPr="00696F69">
        <w:t>б) СП 2.1.5.1059-01 Гигиенические требования к охра</w:t>
      </w:r>
      <w:r>
        <w:t>не подземных вод от загрязнения;</w:t>
      </w:r>
    </w:p>
    <w:p w:rsidR="00E138CA" w:rsidRPr="00696F69" w:rsidRDefault="00E138CA" w:rsidP="00DB460E">
      <w:pPr>
        <w:pStyle w:val="001"/>
      </w:pPr>
      <w:r w:rsidRPr="00696F69">
        <w:t>в) МУ 2.1.7.730-99 Гигиеническая оценка</w:t>
      </w:r>
      <w:r>
        <w:t xml:space="preserve"> качества почвы населенных мест;</w:t>
      </w:r>
    </w:p>
    <w:p w:rsidR="00E138CA" w:rsidRPr="00696F69" w:rsidRDefault="00E138CA" w:rsidP="00DB460E">
      <w:pPr>
        <w:pStyle w:val="001"/>
      </w:pPr>
      <w:r w:rsidRPr="00696F69">
        <w:t>г)  СП 51.13330.2011 Защита от шума. Актуализиро</w:t>
      </w:r>
      <w:r>
        <w:t>ванная редакция СНиП 23-03-2003;</w:t>
      </w:r>
    </w:p>
    <w:p w:rsidR="00E138CA" w:rsidRPr="00696F69" w:rsidRDefault="00E138CA" w:rsidP="00DB460E">
      <w:pPr>
        <w:pStyle w:val="001"/>
      </w:pPr>
      <w:r>
        <w:t xml:space="preserve">д) </w:t>
      </w:r>
      <w:r w:rsidRPr="00696F69">
        <w:t xml:space="preserve">СП 42.13330.2011 Градостроительство. Планировка и застройка городских и сельских поселений. Актуализированная редакция СНиП 2.07.01-89*. </w:t>
      </w:r>
    </w:p>
    <w:p w:rsidR="00E138CA" w:rsidRPr="00696F69" w:rsidRDefault="00E138CA" w:rsidP="00DB460E">
      <w:pPr>
        <w:pStyle w:val="001"/>
        <w:outlineLvl w:val="0"/>
      </w:pPr>
      <w:r>
        <w:t>17.10</w:t>
      </w:r>
      <w:r w:rsidRPr="00696F69">
        <w:t>. Обоснование расчетных показателей статьи 9</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pPr>
      <w:r w:rsidRPr="00696F69">
        <w:t xml:space="preserve">а) Приказ Минтранса </w:t>
      </w:r>
      <w:r>
        <w:t>России от 06.08.</w:t>
      </w:r>
      <w:r w:rsidRPr="00696F69">
        <w:t xml:space="preserve">2008 </w:t>
      </w:r>
      <w:r>
        <w:t xml:space="preserve">№ </w:t>
      </w:r>
      <w:r w:rsidRPr="00696F69">
        <w:t>126 «Об утверждении Норм отвода земельных участков, необходимых для формирования полосы отвода железных дорог, а также норм расче</w:t>
      </w:r>
      <w:r>
        <w:t>та охранных зон железных дорог»;</w:t>
      </w:r>
      <w:r w:rsidRPr="00696F69">
        <w:t xml:space="preserve"> </w:t>
      </w:r>
    </w:p>
    <w:p w:rsidR="00E138CA" w:rsidRPr="00696F69" w:rsidRDefault="00E138CA" w:rsidP="00DB460E">
      <w:pPr>
        <w:pStyle w:val="001"/>
      </w:pPr>
      <w:r w:rsidRPr="00696F69">
        <w:t xml:space="preserve">б) Правила установления и использования полос отвода и охранных зон железных дорог, утвержденные Постановлением Правительства Российской Федерации от 12 октября 2006 года </w:t>
      </w:r>
      <w:r>
        <w:t xml:space="preserve">№ </w:t>
      </w:r>
      <w:r w:rsidRPr="00696F69">
        <w:t>611 «О порядке установления и использования полос отвода и охранных зон железных дорог».</w:t>
      </w:r>
    </w:p>
    <w:p w:rsidR="00E138CA" w:rsidRPr="00696F69" w:rsidRDefault="00E138CA" w:rsidP="00DB460E">
      <w:pPr>
        <w:pStyle w:val="001"/>
      </w:pPr>
      <w:r w:rsidRPr="00696F69">
        <w:t>в) Правила охраны магистральных трубопроводов, утв. постановлением Госгор</w:t>
      </w:r>
      <w:r>
        <w:t>технадзора РФ от 24.04.1992 №</w:t>
      </w:r>
      <w:r w:rsidRPr="00696F69">
        <w:t xml:space="preserve"> 9; утв. Заместителем Министра то</w:t>
      </w:r>
      <w:r>
        <w:t>плива и энергетики 29.04.1992</w:t>
      </w:r>
      <w:r w:rsidRPr="00696F69">
        <w:t xml:space="preserve"> (в ред</w:t>
      </w:r>
      <w:r>
        <w:t>.</w:t>
      </w:r>
      <w:r w:rsidRPr="00696F69">
        <w:t xml:space="preserve"> постановления Госгор</w:t>
      </w:r>
      <w:r>
        <w:t>технадзора РФ от 23.11.1994 №</w:t>
      </w:r>
      <w:r w:rsidRPr="00696F69">
        <w:t xml:space="preserve"> 61)</w:t>
      </w:r>
      <w:r>
        <w:t>;</w:t>
      </w:r>
    </w:p>
    <w:p w:rsidR="00E138CA" w:rsidRPr="00696F69" w:rsidRDefault="00E138CA" w:rsidP="00DB460E">
      <w:pPr>
        <w:pStyle w:val="001"/>
      </w:pPr>
      <w:r w:rsidRPr="00696F69">
        <w:t>г) Федеральн</w:t>
      </w:r>
      <w:r>
        <w:t>ый закон от 26 декабря 1995 г. №</w:t>
      </w:r>
      <w:r w:rsidRPr="00696F69">
        <w:t xml:space="preserve"> 209-ФЗ «О геодезии и картографии» (с изменениями на 6 апреля 2015 года). </w:t>
      </w:r>
    </w:p>
    <w:p w:rsidR="00E138CA" w:rsidRPr="00696F69" w:rsidRDefault="00E138CA" w:rsidP="00DB460E">
      <w:pPr>
        <w:pStyle w:val="001"/>
        <w:outlineLvl w:val="0"/>
      </w:pPr>
      <w:r>
        <w:t>17.11</w:t>
      </w:r>
      <w:r w:rsidRPr="00696F69">
        <w:t xml:space="preserve">. Обоснование расчетных показателей </w:t>
      </w:r>
      <w:r w:rsidRPr="00070B06">
        <w:t>подраздела</w:t>
      </w:r>
      <w:r w:rsidRPr="00696F69">
        <w:t xml:space="preserve"> 10</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pPr>
      <w:r w:rsidRPr="00696F69">
        <w:t>а) Технический регламент о требованиях пожар</w:t>
      </w:r>
      <w:r>
        <w:t>ной безопасности от 22.07.2008</w:t>
      </w:r>
      <w:r w:rsidRPr="00696F69">
        <w:t xml:space="preserve"> </w:t>
      </w:r>
      <w:r>
        <w:t xml:space="preserve">№ </w:t>
      </w:r>
      <w:r w:rsidRPr="00696F69">
        <w:t>123-ФЗ (с и</w:t>
      </w:r>
      <w:r>
        <w:t>зменениями на 3 июля 2016 года);</w:t>
      </w:r>
    </w:p>
    <w:p w:rsidR="00E138CA" w:rsidRPr="00696F69" w:rsidRDefault="00E138CA" w:rsidP="00DB460E">
      <w:pPr>
        <w:pStyle w:val="001"/>
      </w:pPr>
      <w:r w:rsidRPr="00696F69">
        <w:t>б) СП 8.13130.2009 Системы противопожарной защиты. Источники наружного противопожарного водоснабжения. Требования пожар</w:t>
      </w:r>
      <w:r>
        <w:t>ной безопасности (с Изменением № 1);</w:t>
      </w:r>
    </w:p>
    <w:p w:rsidR="00E138CA" w:rsidRPr="00696F69" w:rsidRDefault="00E138CA" w:rsidP="00DB460E">
      <w:pPr>
        <w:pStyle w:val="001"/>
      </w:pPr>
      <w:r w:rsidRPr="00696F69">
        <w:t>в) НПБ 101-95 Нормы проектир</w:t>
      </w:r>
      <w:r>
        <w:t>ования объектов пожарной охраны;</w:t>
      </w:r>
    </w:p>
    <w:p w:rsidR="00E138CA" w:rsidRPr="00696F69" w:rsidRDefault="00E138CA" w:rsidP="00DB460E">
      <w:pPr>
        <w:pStyle w:val="001"/>
      </w:pPr>
      <w:r w:rsidRPr="00696F69">
        <w:t>г) Региональные нормативы градостроительного проектирования «Расчетные показатели обеспеченности населения Пермского края объектами пожарной охраны», утвержденные Постановлением Правительств</w:t>
      </w:r>
      <w:r>
        <w:t>а Пермского края от 22.07.2016 №</w:t>
      </w:r>
      <w:r w:rsidRPr="00696F69">
        <w:t xml:space="preserve"> 489-п. </w:t>
      </w:r>
    </w:p>
    <w:p w:rsidR="00E138CA" w:rsidRPr="00696F69" w:rsidRDefault="00E138CA" w:rsidP="00DB460E">
      <w:pPr>
        <w:pStyle w:val="001"/>
        <w:outlineLvl w:val="0"/>
      </w:pPr>
      <w:r>
        <w:t>17.12</w:t>
      </w:r>
      <w:r w:rsidRPr="00696F69">
        <w:t xml:space="preserve">. Обоснование расчетных показателей </w:t>
      </w:r>
      <w:r w:rsidRPr="00070B06">
        <w:t xml:space="preserve">подраздела </w:t>
      </w:r>
      <w:r w:rsidRPr="00696F69">
        <w:t>11</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rPr>
          <w:color w:val="242424"/>
          <w:spacing w:val="2"/>
        </w:rPr>
      </w:pPr>
      <w:r w:rsidRPr="00696F69">
        <w:rPr>
          <w:color w:val="242424"/>
          <w:spacing w:val="2"/>
        </w:rPr>
        <w:t>а) СП 18.13330.2011 Генеральные планы промышленных предприятий. Актуализир</w:t>
      </w:r>
      <w:r>
        <w:rPr>
          <w:color w:val="242424"/>
          <w:spacing w:val="2"/>
        </w:rPr>
        <w:t>ованная редакция СНиП II-89-80*;</w:t>
      </w:r>
    </w:p>
    <w:p w:rsidR="00E138CA" w:rsidRPr="00696F69" w:rsidRDefault="00E138CA" w:rsidP="00DB460E">
      <w:pPr>
        <w:pStyle w:val="001"/>
        <w:rPr>
          <w:color w:val="242424"/>
          <w:spacing w:val="2"/>
        </w:rPr>
      </w:pPr>
      <w:r w:rsidRPr="00696F69">
        <w:rPr>
          <w:color w:val="242424"/>
          <w:spacing w:val="2"/>
        </w:rPr>
        <w:t>б) СП 42.13330.2011 Градостроительство. Планировка и застройка городских и сельских поселений. Актуализиров</w:t>
      </w:r>
      <w:r>
        <w:rPr>
          <w:color w:val="242424"/>
          <w:spacing w:val="2"/>
        </w:rPr>
        <w:t>анная редакция СНиП 2.07.01-89*;</w:t>
      </w:r>
      <w:r w:rsidRPr="00696F69">
        <w:rPr>
          <w:color w:val="242424"/>
          <w:spacing w:val="2"/>
        </w:rPr>
        <w:t xml:space="preserve"> </w:t>
      </w:r>
    </w:p>
    <w:p w:rsidR="00E138CA" w:rsidRPr="00696F69" w:rsidRDefault="00E138CA" w:rsidP="00DB460E">
      <w:pPr>
        <w:pStyle w:val="001"/>
        <w:rPr>
          <w:color w:val="242424"/>
          <w:spacing w:val="2"/>
        </w:rPr>
      </w:pPr>
      <w:r w:rsidRPr="00696F69">
        <w:rPr>
          <w:color w:val="242424"/>
          <w:spacing w:val="2"/>
        </w:rPr>
        <w:t>в) Санитарно-эпидемиологические правила и нормативы СанПиН 2.2.1/2.1.1.1200-03. Санитарно-защитные зоны и санитарная классификация предприятий, сооружений и иных объектов. Новая редакция (с изменениями на 25 апреля 2014 года).</w:t>
      </w:r>
    </w:p>
    <w:p w:rsidR="00E138CA" w:rsidRPr="00696F69" w:rsidRDefault="00E138CA" w:rsidP="00DB460E">
      <w:pPr>
        <w:pStyle w:val="001"/>
        <w:outlineLvl w:val="0"/>
      </w:pPr>
      <w:r>
        <w:t>17.13</w:t>
      </w:r>
      <w:r w:rsidRPr="00696F69">
        <w:t xml:space="preserve">. Обоснование расчетных показателей </w:t>
      </w:r>
      <w:r w:rsidRPr="00070B06">
        <w:t>подраздела</w:t>
      </w:r>
      <w:r w:rsidRPr="00696F69">
        <w:t xml:space="preserve"> 12</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pPr>
      <w:r w:rsidRPr="00696F69">
        <w:t xml:space="preserve">а) Постановление Главного государственного санитарного врача РФ от 18.06.2011 </w:t>
      </w:r>
      <w:r>
        <w:t xml:space="preserve">№ </w:t>
      </w:r>
      <w:r w:rsidRPr="00696F69">
        <w:t>84 «Об утверждении СанПиН 2.1.2882-11 «Гигиенические требования к размещению, устройству и содержанию кладбищ, зданий и соо</w:t>
      </w:r>
      <w:r>
        <w:t>ружений похоронного назначения»;</w:t>
      </w:r>
    </w:p>
    <w:p w:rsidR="00E138CA" w:rsidRPr="00696F69" w:rsidRDefault="00E138CA" w:rsidP="00DB460E">
      <w:pPr>
        <w:pStyle w:val="001"/>
      </w:pPr>
      <w:r w:rsidRPr="00696F69">
        <w:t>б) СП 2.1.7.1038-01 Гигиенические требования к устройству и содержанию полигонов для твердых бытовых отходов.</w:t>
      </w:r>
    </w:p>
    <w:p w:rsidR="00E138CA" w:rsidRPr="00696F69" w:rsidRDefault="00E138CA" w:rsidP="00DB460E">
      <w:pPr>
        <w:pStyle w:val="001"/>
        <w:outlineLvl w:val="0"/>
      </w:pPr>
      <w:r>
        <w:t>17.14</w:t>
      </w:r>
      <w:r w:rsidRPr="00696F69">
        <w:t xml:space="preserve">. Обоснование расчетных показателей </w:t>
      </w:r>
      <w:r w:rsidRPr="00070B06">
        <w:t>подраздела</w:t>
      </w:r>
      <w:r w:rsidRPr="00696F69">
        <w:t xml:space="preserve"> 13</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pPr>
      <w:r w:rsidRPr="00696F69">
        <w:t xml:space="preserve">а) </w:t>
      </w:r>
      <w:r w:rsidRPr="00696F69">
        <w:rPr>
          <w:color w:val="242424"/>
          <w:spacing w:val="2"/>
          <w:lang/>
        </w:rPr>
        <w:t>ФЗ «Об объектах культурного наследия (памятниках истории и культуры) народов Российс</w:t>
      </w:r>
      <w:r>
        <w:rPr>
          <w:color w:val="242424"/>
          <w:spacing w:val="2"/>
          <w:lang/>
        </w:rPr>
        <w:t>кой Федерации» от 25.06.2002 №</w:t>
      </w:r>
      <w:r w:rsidRPr="00696F69">
        <w:rPr>
          <w:color w:val="242424"/>
          <w:spacing w:val="2"/>
          <w:lang/>
        </w:rPr>
        <w:t xml:space="preserve"> 73-ФЗ </w:t>
      </w:r>
      <w:r w:rsidRPr="00696F69">
        <w:t>(с изм</w:t>
      </w:r>
      <w:r>
        <w:t>енениями на 5 апреля 2016 года);</w:t>
      </w:r>
    </w:p>
    <w:p w:rsidR="00E138CA" w:rsidRPr="00696F69" w:rsidRDefault="00E138CA" w:rsidP="00DB460E">
      <w:pPr>
        <w:pStyle w:val="001"/>
      </w:pPr>
      <w:r w:rsidRPr="00696F69">
        <w:rPr>
          <w:color w:val="242424"/>
          <w:spacing w:val="2"/>
          <w:lang/>
        </w:rPr>
        <w:t>б)</w:t>
      </w:r>
      <w:r w:rsidRPr="00696F69">
        <w:rPr>
          <w:color w:val="242424"/>
          <w:spacing w:val="2"/>
          <w:lang/>
        </w:rPr>
        <w:tab/>
        <w:t>Закон Пермского края 07 июля 2009</w:t>
      </w:r>
      <w:r>
        <w:rPr>
          <w:color w:val="242424"/>
          <w:spacing w:val="2"/>
          <w:lang/>
        </w:rPr>
        <w:t xml:space="preserve"> г.</w:t>
      </w:r>
      <w:r w:rsidRPr="00696F69">
        <w:rPr>
          <w:color w:val="242424"/>
          <w:spacing w:val="2"/>
          <w:lang/>
        </w:rPr>
        <w:t xml:space="preserve"> </w:t>
      </w:r>
      <w:r>
        <w:rPr>
          <w:color w:val="242424"/>
          <w:spacing w:val="2"/>
          <w:lang/>
        </w:rPr>
        <w:t xml:space="preserve">№ </w:t>
      </w:r>
      <w:r w:rsidRPr="00696F69">
        <w:rPr>
          <w:color w:val="242424"/>
          <w:spacing w:val="2"/>
          <w:lang/>
        </w:rPr>
        <w:t xml:space="preserve">451-ПК «Об объектах культурного наследия (памятниках истории и культуры) народов Российской Федерации, расположенных на территории Пермского </w:t>
      </w:r>
      <w:r>
        <w:rPr>
          <w:color w:val="242424"/>
          <w:spacing w:val="2"/>
          <w:lang/>
        </w:rPr>
        <w:t>края» (с изменениями на</w:t>
      </w:r>
      <w:r w:rsidRPr="00696F69">
        <w:rPr>
          <w:color w:val="242424"/>
          <w:spacing w:val="2"/>
          <w:lang/>
        </w:rPr>
        <w:t xml:space="preserve"> 25.12.2015).</w:t>
      </w:r>
    </w:p>
    <w:p w:rsidR="00E138CA" w:rsidRPr="00696F69" w:rsidRDefault="00E138CA" w:rsidP="00DB460E">
      <w:pPr>
        <w:pStyle w:val="001"/>
      </w:pPr>
      <w:r>
        <w:t>17.15</w:t>
      </w:r>
      <w:r w:rsidRPr="00696F69">
        <w:t>.</w:t>
      </w:r>
      <w:r>
        <w:t xml:space="preserve"> </w:t>
      </w:r>
      <w:r w:rsidRPr="00696F69">
        <w:t xml:space="preserve">Обоснование расчетных показателей </w:t>
      </w:r>
      <w:r w:rsidRPr="00070B06">
        <w:t>подраздела</w:t>
      </w:r>
      <w:r w:rsidRPr="00696F69">
        <w:t xml:space="preserve"> 14</w:t>
      </w:r>
      <w:r>
        <w:t>.</w:t>
      </w:r>
    </w:p>
    <w:p w:rsidR="00E138CA" w:rsidRPr="00696F69" w:rsidRDefault="00E138CA" w:rsidP="00DB460E">
      <w:pPr>
        <w:pStyle w:val="001"/>
      </w:pPr>
      <w:r w:rsidRPr="00696F69">
        <w:t xml:space="preserve">Расчетные показатели представлены в соответствии с  установленными нормами: </w:t>
      </w:r>
    </w:p>
    <w:p w:rsidR="00E138CA" w:rsidRPr="00696F69" w:rsidRDefault="00E138CA" w:rsidP="00DB460E">
      <w:pPr>
        <w:pStyle w:val="001"/>
      </w:pPr>
      <w:r w:rsidRPr="00696F69">
        <w:t>а) СП 59.13330.2012 Доступность зданий и сооружений для маломобильных групп населения. Актуализированная редакция</w:t>
      </w:r>
      <w:r>
        <w:t xml:space="preserve"> СНиП 35-01-2001 (с Изменением № 1);</w:t>
      </w:r>
    </w:p>
    <w:p w:rsidR="00E138CA" w:rsidRPr="00696F69" w:rsidRDefault="00E138CA" w:rsidP="00DB460E">
      <w:pPr>
        <w:pStyle w:val="001"/>
      </w:pPr>
      <w:r w:rsidRPr="00696F69">
        <w:t>б) СП 35-101-2001 Проектирование зданий и сооружений с учетом доступности для маломобильных групп населения. Общие положения.</w:t>
      </w:r>
    </w:p>
    <w:p w:rsidR="00E138CA" w:rsidRPr="00602877" w:rsidRDefault="00E138CA" w:rsidP="00602877">
      <w:pPr>
        <w:pStyle w:val="003"/>
      </w:pPr>
      <w:r w:rsidRPr="00696F69">
        <w:br w:type="page"/>
      </w:r>
      <w:bookmarkStart w:id="94" w:name="_Toc470085164"/>
      <w:r w:rsidRPr="00602877">
        <w:t xml:space="preserve">Раздел </w:t>
      </w:r>
      <w:r w:rsidRPr="00602877">
        <w:rPr>
          <w:lang w:val="en-US"/>
        </w:rPr>
        <w:t>III</w:t>
      </w:r>
      <w:r w:rsidRPr="00602877">
        <w:t>. Правила и область применения расчетных показателей, содержащихся в основной части нормативов градостроительного проектирования</w:t>
      </w:r>
      <w:bookmarkEnd w:id="94"/>
    </w:p>
    <w:p w:rsidR="00E138CA" w:rsidRDefault="00E138CA" w:rsidP="00DB460E">
      <w:pPr>
        <w:pStyle w:val="001"/>
        <w:jc w:val="center"/>
        <w:outlineLvl w:val="0"/>
      </w:pPr>
    </w:p>
    <w:p w:rsidR="00E138CA" w:rsidRPr="004D16E6" w:rsidRDefault="00E138CA" w:rsidP="00DB460E">
      <w:pPr>
        <w:pStyle w:val="001"/>
        <w:jc w:val="center"/>
        <w:outlineLvl w:val="0"/>
      </w:pPr>
      <w:r w:rsidRPr="00696F69">
        <w:t>18. Термины и определения</w:t>
      </w:r>
    </w:p>
    <w:p w:rsidR="00E138CA" w:rsidRPr="004D16E6" w:rsidRDefault="00E138CA" w:rsidP="00DB460E">
      <w:pPr>
        <w:pStyle w:val="001"/>
        <w:outlineLvl w:val="0"/>
      </w:pPr>
    </w:p>
    <w:p w:rsidR="00E138CA" w:rsidRPr="00696F69" w:rsidRDefault="00E138CA" w:rsidP="00DB460E">
      <w:pPr>
        <w:pStyle w:val="001"/>
      </w:pPr>
      <w:r w:rsidRPr="00696F69">
        <w:rPr>
          <w:bCs/>
        </w:rPr>
        <w:t>Автомобильная дорога</w:t>
      </w:r>
      <w:r w:rsidRPr="00696F69">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rsidR="00E138CA" w:rsidRPr="00696F69" w:rsidRDefault="00E138CA" w:rsidP="00DB460E">
      <w:pPr>
        <w:pStyle w:val="001"/>
      </w:pPr>
      <w:r w:rsidRPr="00696F69">
        <w:rPr>
          <w:bCs/>
        </w:rPr>
        <w:t>Автостоянка (стоянка для автомобилей)</w:t>
      </w:r>
      <w:r w:rsidRPr="00696F69">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rsidR="00E138CA" w:rsidRPr="00696F69" w:rsidRDefault="00E138CA" w:rsidP="00DB460E">
      <w:pPr>
        <w:pStyle w:val="001"/>
      </w:pPr>
      <w:r w:rsidRPr="00696F69">
        <w:rPr>
          <w:bCs/>
        </w:rPr>
        <w:t>Автостоянка гостевая, паркинг</w:t>
      </w:r>
      <w:r w:rsidRPr="00696F69">
        <w:t xml:space="preserve"> – открытая площадка, предназначенная для кратковременного хранения (стоянки) легковых автомобилей.</w:t>
      </w:r>
    </w:p>
    <w:p w:rsidR="00E138CA" w:rsidRPr="00696F69" w:rsidRDefault="00E138CA" w:rsidP="00DB460E">
      <w:pPr>
        <w:pStyle w:val="001"/>
      </w:pPr>
      <w:r w:rsidRPr="00696F69">
        <w:rPr>
          <w:bCs/>
        </w:rPr>
        <w:t>Автостоянка механизированная</w:t>
      </w:r>
      <w:r w:rsidRPr="00696F69">
        <w:t xml:space="preserve"> – автостоянка, в которой транспортировка автомобилей в места (ячейки) хранения осуществляется специальными механизированными устройствами (без участия водителей).</w:t>
      </w:r>
    </w:p>
    <w:p w:rsidR="00E138CA" w:rsidRPr="00696F69" w:rsidRDefault="00E138CA" w:rsidP="00DB460E">
      <w:pPr>
        <w:pStyle w:val="001"/>
      </w:pPr>
      <w:r w:rsidRPr="00696F69">
        <w:rPr>
          <w:bCs/>
        </w:rPr>
        <w:t>Автостоянка надземная открытого типа</w:t>
      </w:r>
      <w:r w:rsidRPr="00696F69">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наружной поверхности этой стороны в каждом ярусе (этаже).</w:t>
      </w:r>
    </w:p>
    <w:p w:rsidR="00E138CA" w:rsidRPr="00696F69" w:rsidRDefault="00E138CA" w:rsidP="00DB460E">
      <w:pPr>
        <w:pStyle w:val="001"/>
      </w:pPr>
      <w:r w:rsidRPr="00696F69">
        <w:rPr>
          <w:bCs/>
        </w:rPr>
        <w:t>Береговая полоса</w:t>
      </w:r>
      <w:r w:rsidRPr="00696F69">
        <w:t xml:space="preserve"> – полоса земли вдоль береговой линии водного объекта общего пользования, которая предназначена для общего пользования.</w:t>
      </w:r>
    </w:p>
    <w:p w:rsidR="00E138CA" w:rsidRPr="00696F69" w:rsidRDefault="00E138CA" w:rsidP="00DB460E">
      <w:pPr>
        <w:pStyle w:val="001"/>
      </w:pPr>
      <w:r w:rsidRPr="00696F69">
        <w:rPr>
          <w:bCs/>
        </w:rPr>
        <w:t>Внутридворовые дороги, проезды</w:t>
      </w:r>
      <w:r w:rsidRPr="00696F69">
        <w:t xml:space="preserve"> – земельные участки с искусственным покрытием, предназначенные для движения автотранспортных средств к жилым зданиям, вспомогательным площадкам и сооружениям дворового благоустройства (площадкам для мусоросборников, подземным автостоянкам) и расположенные на придомовой территории.</w:t>
      </w:r>
    </w:p>
    <w:p w:rsidR="00E138CA" w:rsidRPr="00696F69" w:rsidRDefault="00E138CA" w:rsidP="00DB460E">
      <w:pPr>
        <w:pStyle w:val="001"/>
      </w:pPr>
      <w:r w:rsidRPr="00696F69">
        <w:rPr>
          <w:bCs/>
        </w:rPr>
        <w:t>Внутриквартальные дороги, проезды</w:t>
      </w:r>
      <w:r w:rsidRPr="00696F69">
        <w:t xml:space="preserve"> – земельные участки с искусственным покрытием, предназначенные для движения автотранспортных средств к жилым и общественным зданиям, учреждениям, предприятиям и другим объектам городской застройки внутри микрорайона (квартала), в том числе выделяемых красными линиями.</w:t>
      </w:r>
    </w:p>
    <w:p w:rsidR="00E138CA" w:rsidRPr="00696F69" w:rsidRDefault="00E138CA" w:rsidP="00DB460E">
      <w:pPr>
        <w:pStyle w:val="001"/>
      </w:pPr>
      <w:r w:rsidRPr="00696F69">
        <w:rPr>
          <w:bCs/>
        </w:rPr>
        <w:t xml:space="preserve">Генеральный план </w:t>
      </w:r>
      <w:r w:rsidRPr="00696F69">
        <w:t>– вид документа территориального планирования муниципальных образований, определяющий цели, задачи и направления территориального планирования населенного пункта и этапы их реализации, разрабатываемый для обеспечения устойчивого развития территории.</w:t>
      </w:r>
    </w:p>
    <w:p w:rsidR="00E138CA" w:rsidRPr="00696F69" w:rsidRDefault="00E138CA" w:rsidP="00DB460E">
      <w:pPr>
        <w:pStyle w:val="001"/>
      </w:pPr>
      <w:r w:rsidRPr="00696F69">
        <w:rPr>
          <w:bCs/>
        </w:rPr>
        <w:t>Городской населенный пункт</w:t>
      </w:r>
      <w:r w:rsidRPr="00696F69">
        <w:t xml:space="preserve"> – административно–территориальная единица, которая исходя из характера занятости большинства ее жителей в установленном порядке отнесена к категории городских населенных пунктов.</w:t>
      </w:r>
    </w:p>
    <w:p w:rsidR="00E138CA" w:rsidRPr="00696F69" w:rsidRDefault="00E138CA" w:rsidP="00DB460E">
      <w:pPr>
        <w:pStyle w:val="001"/>
      </w:pPr>
      <w:r w:rsidRPr="00696F69">
        <w:rPr>
          <w:bCs/>
        </w:rPr>
        <w:t>Градостроительная деятельность</w:t>
      </w:r>
      <w:r w:rsidRPr="00696F69">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w:t>
      </w:r>
    </w:p>
    <w:p w:rsidR="00E138CA" w:rsidRPr="00696F69" w:rsidRDefault="00E138CA" w:rsidP="00DB460E">
      <w:pPr>
        <w:pStyle w:val="001"/>
      </w:pPr>
      <w:r w:rsidRPr="00696F69">
        <w:rPr>
          <w:bCs/>
        </w:rPr>
        <w:t>Градостроительная ценность территории</w:t>
      </w:r>
      <w:r w:rsidRPr="00696F69">
        <w:t xml:space="preserve"> – мера способности территории удовлетворять определенные общественные требования к ее состоянию и использованию.</w:t>
      </w:r>
    </w:p>
    <w:p w:rsidR="00E138CA" w:rsidRPr="00696F69" w:rsidRDefault="00E138CA" w:rsidP="00DB460E">
      <w:pPr>
        <w:pStyle w:val="001"/>
      </w:pPr>
      <w:r w:rsidRPr="00696F69">
        <w:rPr>
          <w:bCs/>
        </w:rPr>
        <w:t>Градостроительное зонирование</w:t>
      </w:r>
      <w:r w:rsidRPr="00696F69">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E138CA" w:rsidRPr="00696F69" w:rsidRDefault="00E138CA" w:rsidP="00DB460E">
      <w:pPr>
        <w:pStyle w:val="001"/>
      </w:pPr>
      <w:r w:rsidRPr="00696F69">
        <w:rPr>
          <w:bCs/>
        </w:rPr>
        <w:t>Градостроительное проектирование</w:t>
      </w:r>
      <w:r w:rsidRPr="00696F69">
        <w:t xml:space="preserve"> – деятельность по подготовке документов территориального планирования, документации по планировке территорий и градостроительного зонирования.</w:t>
      </w:r>
    </w:p>
    <w:p w:rsidR="00E138CA" w:rsidRPr="00696F69" w:rsidRDefault="00E138CA" w:rsidP="00DB460E">
      <w:pPr>
        <w:pStyle w:val="001"/>
      </w:pPr>
      <w:r w:rsidRPr="00696F69">
        <w:rPr>
          <w:bCs/>
        </w:rPr>
        <w:t>Градостроительный регламент</w:t>
      </w:r>
      <w:r w:rsidRPr="00696F69">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E138CA" w:rsidRPr="00696F69" w:rsidRDefault="00E138CA" w:rsidP="00DB460E">
      <w:pPr>
        <w:pStyle w:val="001"/>
      </w:pPr>
      <w:r w:rsidRPr="00696F69">
        <w:rPr>
          <w:bCs/>
        </w:rPr>
        <w:t>Гражданская оборона</w:t>
      </w:r>
      <w:r w:rsidRPr="00696F69">
        <w:t xml:space="preserve"> – система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w:t>
      </w:r>
    </w:p>
    <w:p w:rsidR="00E138CA" w:rsidRPr="00696F69" w:rsidRDefault="00E138CA" w:rsidP="00DB460E">
      <w:pPr>
        <w:pStyle w:val="001"/>
      </w:pPr>
      <w:r w:rsidRPr="00696F69">
        <w:rPr>
          <w:bCs/>
        </w:rPr>
        <w:t>Граница населенного пункта</w:t>
      </w:r>
      <w:r w:rsidRPr="00696F69">
        <w:t xml:space="preserve"> – внешние границы земель населенного пункта, отделяющие эти земли от земель иных категорий.</w:t>
      </w:r>
    </w:p>
    <w:p w:rsidR="00E138CA" w:rsidRPr="00696F69" w:rsidRDefault="00E138CA" w:rsidP="00DB460E">
      <w:pPr>
        <w:pStyle w:val="001"/>
        <w:rPr>
          <w:bCs/>
        </w:rPr>
      </w:pPr>
      <w:r w:rsidRPr="00696F69">
        <w:rPr>
          <w:bCs/>
        </w:rPr>
        <w:t xml:space="preserve">Дачный земельный участок </w:t>
      </w:r>
      <w:r w:rsidRPr="00696F69">
        <w:t>–</w:t>
      </w:r>
      <w:r w:rsidRPr="00696F69">
        <w:rPr>
          <w:bCs/>
        </w:rPr>
        <w:t xml:space="preserve"> земельный участок, предоставленный гражданину или приобретенный им в целях отдыха (с правом возведения жилого строения без права регистрации проживания в нем или жилого дома с правом регистрации проживания в нем и хозяйственных строений и сооружений, а также с правом выращивания плодовых, ягодных, овощных, бахчевых или иных сельскохозяйственных культур и картофеля)</w:t>
      </w:r>
    </w:p>
    <w:p w:rsidR="00E138CA" w:rsidRPr="00696F69" w:rsidRDefault="00E138CA" w:rsidP="00DB460E">
      <w:pPr>
        <w:pStyle w:val="001"/>
      </w:pPr>
      <w:r w:rsidRPr="00696F69">
        <w:rPr>
          <w:bCs/>
        </w:rPr>
        <w:t>Документация по планировке территории</w:t>
      </w:r>
      <w:r w:rsidRPr="00696F69">
        <w:t xml:space="preserve"> – проекты планировки территории, проекты межевания территории и градостроительные планы земельных участков.</w:t>
      </w:r>
    </w:p>
    <w:p w:rsidR="00E138CA" w:rsidRPr="00696F69" w:rsidRDefault="00E138CA" w:rsidP="00DB460E">
      <w:pPr>
        <w:pStyle w:val="001"/>
      </w:pPr>
      <w:r w:rsidRPr="00696F69">
        <w:rPr>
          <w:bCs/>
        </w:rPr>
        <w:t>Дом жилой индивидуальный</w:t>
      </w:r>
      <w:r w:rsidRPr="00696F69">
        <w:t xml:space="preserve"> – жилой дом от 1 до 3 этажей предназначенный для проживания одной семьи.</w:t>
      </w:r>
    </w:p>
    <w:p w:rsidR="00E138CA" w:rsidRPr="00696F69" w:rsidRDefault="00E138CA" w:rsidP="00DB460E">
      <w:pPr>
        <w:pStyle w:val="001"/>
      </w:pPr>
      <w:r w:rsidRPr="00696F69">
        <w:rPr>
          <w:bCs/>
        </w:rPr>
        <w:t>Дом жилой блокированный</w:t>
      </w:r>
      <w:r w:rsidRPr="00696F69">
        <w:t xml:space="preserve"> – малоэтажный жилой дом, состоящий из двух и более квартир, каждая из которых имеет непосредственный выход на свой приквартирный участок (кроме блокированных жилых домов, состоящих из автономных жилых блоков, проектируемых по </w:t>
      </w:r>
      <w:hyperlink r:id="rId63" w:history="1">
        <w:r w:rsidRPr="00696F69">
          <w:t>СНиП 31–02–2001</w:t>
        </w:r>
      </w:hyperlink>
      <w:r w:rsidRPr="00696F69">
        <w:t>).</w:t>
      </w:r>
    </w:p>
    <w:p w:rsidR="00E138CA" w:rsidRPr="00696F69" w:rsidRDefault="00E138CA" w:rsidP="00DB460E">
      <w:pPr>
        <w:pStyle w:val="001"/>
      </w:pPr>
      <w:r w:rsidRPr="00696F69">
        <w:rPr>
          <w:bCs/>
        </w:rPr>
        <w:t>Дом жилой секционный</w:t>
      </w:r>
      <w:r w:rsidRPr="00696F69">
        <w:t xml:space="preserve"> – малоэтажный жилой дом, состоящий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rsidR="00E138CA" w:rsidRPr="00696F69" w:rsidRDefault="00E138CA" w:rsidP="00DB460E">
      <w:pPr>
        <w:pStyle w:val="001"/>
      </w:pPr>
      <w:r w:rsidRPr="00696F69">
        <w:rPr>
          <w:bCs/>
        </w:rPr>
        <w:t>Дорога</w:t>
      </w:r>
      <w:r w:rsidRPr="00696F69">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тротуары, обочины и разделительные полосы при их наличии.</w:t>
      </w:r>
    </w:p>
    <w:p w:rsidR="00E138CA" w:rsidRPr="00696F69" w:rsidRDefault="00E138CA" w:rsidP="00DB460E">
      <w:pPr>
        <w:pStyle w:val="001"/>
      </w:pPr>
      <w:r w:rsidRPr="00696F69">
        <w:rPr>
          <w:bCs/>
        </w:rPr>
        <w:t>Жилой дом</w:t>
      </w:r>
      <w:r w:rsidRPr="00696F69">
        <w:t>:</w:t>
      </w:r>
    </w:p>
    <w:p w:rsidR="00E138CA" w:rsidRPr="00696F69" w:rsidRDefault="00E138CA" w:rsidP="00DB460E">
      <w:pPr>
        <w:pStyle w:val="001"/>
      </w:pPr>
      <w:r w:rsidRPr="00696F69">
        <w:rPr>
          <w:bCs/>
        </w:rPr>
        <w:t>блокированный</w:t>
      </w:r>
      <w:r w:rsidRPr="00696F69">
        <w:t xml:space="preserve"> – дом, состоящий из двух и более квартир, каждая из которых имеет непосредственный выход на придомовой участок;</w:t>
      </w:r>
    </w:p>
    <w:p w:rsidR="00E138CA" w:rsidRPr="00696F69" w:rsidRDefault="00E138CA" w:rsidP="00DB460E">
      <w:pPr>
        <w:pStyle w:val="001"/>
      </w:pPr>
      <w:r w:rsidRPr="00696F69">
        <w:rPr>
          <w:bCs/>
        </w:rPr>
        <w:t>многоквартирный</w:t>
      </w:r>
      <w:r w:rsidRPr="00696F69">
        <w:t xml:space="preserve"> – дом, жилые ячейки (квартиры) которого имеют выход на общие лестничные клетки и на общий для всего дома земельный участок. В многоквартирном доме квартиры объединены вертикальными коммуникационными связями (лестничные клетки, лифты) и горизонтальными коммуникационными связями (коридоры, галереи);</w:t>
      </w:r>
    </w:p>
    <w:p w:rsidR="00E138CA" w:rsidRPr="00696F69" w:rsidRDefault="00E138CA" w:rsidP="00DB460E">
      <w:pPr>
        <w:pStyle w:val="001"/>
      </w:pPr>
      <w:r w:rsidRPr="00696F69">
        <w:rPr>
          <w:bCs/>
        </w:rPr>
        <w:t xml:space="preserve">секционный (секционного типа) </w:t>
      </w:r>
      <w:r w:rsidRPr="00696F69">
        <w:t>–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rsidR="00E138CA" w:rsidRPr="00696F69" w:rsidRDefault="00E138CA" w:rsidP="00DB460E">
      <w:pPr>
        <w:pStyle w:val="001"/>
      </w:pPr>
      <w:r w:rsidRPr="00696F69">
        <w:rPr>
          <w:bCs/>
        </w:rPr>
        <w:t>Жилая застройка</w:t>
      </w:r>
      <w:r w:rsidRPr="00696F69">
        <w:t>:</w:t>
      </w:r>
    </w:p>
    <w:p w:rsidR="00E138CA" w:rsidRPr="00696F69" w:rsidRDefault="00E138CA" w:rsidP="00DB460E">
      <w:pPr>
        <w:pStyle w:val="001"/>
      </w:pPr>
      <w:r w:rsidRPr="00696F69">
        <w:rPr>
          <w:bCs/>
        </w:rPr>
        <w:t>малоэтажная</w:t>
      </w:r>
      <w:r w:rsidRPr="00696F69">
        <w:t xml:space="preserve"> – жилая застройка этажностью до 4 этажей включительно с обеспечением, как правило, непосредственной связи квартир с земельным участком;</w:t>
      </w:r>
    </w:p>
    <w:p w:rsidR="00E138CA" w:rsidRPr="00696F69" w:rsidRDefault="00E138CA" w:rsidP="00DB460E">
      <w:pPr>
        <w:pStyle w:val="001"/>
      </w:pPr>
      <w:r w:rsidRPr="00696F69">
        <w:rPr>
          <w:bCs/>
        </w:rPr>
        <w:t>среднеэтажная</w:t>
      </w:r>
      <w:r w:rsidRPr="00696F69">
        <w:t xml:space="preserve"> – жилая застройка многоквартирными зданиями этажностью 5 этажей;</w:t>
      </w:r>
    </w:p>
    <w:p w:rsidR="00E138CA" w:rsidRPr="00696F69" w:rsidRDefault="00E138CA" w:rsidP="00DB460E">
      <w:pPr>
        <w:pStyle w:val="001"/>
      </w:pPr>
      <w:r w:rsidRPr="00696F69">
        <w:rPr>
          <w:bCs/>
        </w:rPr>
        <w:t>многоэтажная</w:t>
      </w:r>
      <w:r w:rsidRPr="00696F69">
        <w:t xml:space="preserve"> – жилая застройка многоквартирными зданиями этажностью более 5 этажей и высотой менее 75 м.</w:t>
      </w:r>
    </w:p>
    <w:p w:rsidR="00E138CA" w:rsidRPr="00696F69" w:rsidRDefault="00E138CA" w:rsidP="00DB460E">
      <w:pPr>
        <w:pStyle w:val="001"/>
      </w:pPr>
      <w:r w:rsidRPr="00696F69">
        <w:rPr>
          <w:bCs/>
        </w:rPr>
        <w:t>Жилищное строительство индивидуальное</w:t>
      </w:r>
      <w:r w:rsidRPr="00696F69">
        <w:t xml:space="preserve"> – форма обеспечения граждан жилищем путем строительства домов на праве личной собственности, выполняемого при непосредственном участии граждан или за их счет.</w:t>
      </w:r>
    </w:p>
    <w:p w:rsidR="00E138CA" w:rsidRPr="00696F69" w:rsidRDefault="00E138CA" w:rsidP="00DB460E">
      <w:pPr>
        <w:pStyle w:val="001"/>
      </w:pPr>
      <w:r w:rsidRPr="00696F69">
        <w:rPr>
          <w:bCs/>
        </w:rPr>
        <w:t>Железнодорожные пути общего пользования</w:t>
      </w:r>
      <w:r w:rsidRPr="00696F69">
        <w:t xml:space="preserve"> – железнодорожные пути на территориях железнодорожных станций, открытых для выполнения операций по приему и отправлению поездов, приему и выдаче грузов, багажа и грузобагажа, по обслуживанию пассажиров и выполнению сортировочной и маневровой работы, а также железнодорожные пути, соединяющие такие станции.</w:t>
      </w:r>
    </w:p>
    <w:p w:rsidR="00E138CA" w:rsidRPr="00696F69" w:rsidRDefault="00E138CA" w:rsidP="00DB460E">
      <w:pPr>
        <w:pStyle w:val="001"/>
      </w:pPr>
      <w:r w:rsidRPr="00696F69">
        <w:rPr>
          <w:bCs/>
        </w:rPr>
        <w:t>Защита населения</w:t>
      </w:r>
      <w:r w:rsidRPr="00696F69">
        <w:t xml:space="preserve"> – комплекс взаимоувязанных по месту, времени проведения, цели, ресурсам мероприятий единой государственной системы предупреждения и ликвидации чрезвычайных ситуаций, направленных на устранение или снижение на пострадавших территориях до приемлемого уровня угрозы жизни и здоровью людей в случае реальной опасности возникновения или в условиях реализации опасных и вредных факторов стихийных бедствий, техногенных аварий и катастроф.</w:t>
      </w:r>
    </w:p>
    <w:p w:rsidR="00E138CA" w:rsidRPr="00696F69" w:rsidRDefault="00E138CA" w:rsidP="00DB460E">
      <w:pPr>
        <w:pStyle w:val="001"/>
      </w:pPr>
      <w:r w:rsidRPr="00696F69">
        <w:rPr>
          <w:bCs/>
        </w:rPr>
        <w:t>Земельный участок</w:t>
      </w:r>
      <w:r w:rsidRPr="00696F69">
        <w:t xml:space="preserve"> – часть поверхности земли (в том числе почвенный слой), границы которой описаны и удостоверены в установленном порядке.</w:t>
      </w:r>
    </w:p>
    <w:p w:rsidR="00E138CA" w:rsidRPr="00696F69" w:rsidRDefault="00E138CA" w:rsidP="00DB460E">
      <w:pPr>
        <w:pStyle w:val="001"/>
      </w:pPr>
      <w:r w:rsidRPr="00696F69">
        <w:rPr>
          <w:bCs/>
        </w:rPr>
        <w:t>Зона (район) застройки</w:t>
      </w:r>
      <w:r w:rsidRPr="00696F69">
        <w:t xml:space="preserve"> – застроенная или подлежащая застройке территория, имеющая установленные документом территориального планирования планировочные границы и режим целевого функционального использования.</w:t>
      </w:r>
    </w:p>
    <w:p w:rsidR="00E138CA" w:rsidRDefault="00E138CA" w:rsidP="00DB460E">
      <w:pPr>
        <w:pStyle w:val="001"/>
        <w:rPr>
          <w:bCs/>
        </w:rPr>
      </w:pPr>
      <w:r>
        <w:rPr>
          <w:bCs/>
        </w:rPr>
        <w:t xml:space="preserve">Зона отдыха </w:t>
      </w:r>
      <w:r w:rsidRPr="00195556">
        <w:rPr>
          <w:bCs/>
        </w:rPr>
        <w:t>–</w:t>
      </w:r>
      <w:r>
        <w:rPr>
          <w:bCs/>
        </w:rPr>
        <w:t xml:space="preserve"> </w:t>
      </w:r>
      <w:r w:rsidRPr="00195556">
        <w:rPr>
          <w:bCs/>
        </w:rPr>
        <w:t>традиционно используемая природная или специально организованная территория для отдыха населения, обычно располагаемая в пределах зоны зеленой; также может включать парки и скверы внутри поселений</w:t>
      </w:r>
      <w:r>
        <w:rPr>
          <w:bCs/>
        </w:rPr>
        <w:t>.</w:t>
      </w:r>
    </w:p>
    <w:p w:rsidR="00E138CA" w:rsidRPr="00696F69" w:rsidRDefault="00E138CA" w:rsidP="00DB460E">
      <w:pPr>
        <w:pStyle w:val="001"/>
      </w:pPr>
      <w:r w:rsidRPr="00696F69">
        <w:rPr>
          <w:bCs/>
        </w:rPr>
        <w:t>Зоны с особыми условиями использования территорий</w:t>
      </w:r>
      <w:r w:rsidRPr="00696F69">
        <w:t xml:space="preserve"> –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E138CA" w:rsidRPr="00696F69" w:rsidRDefault="00E138CA" w:rsidP="00DB460E">
      <w:pPr>
        <w:pStyle w:val="001"/>
      </w:pPr>
      <w:r w:rsidRPr="00696F69">
        <w:rPr>
          <w:bCs/>
        </w:rPr>
        <w:t>Историческое поселение</w:t>
      </w:r>
      <w:r w:rsidRPr="00696F69">
        <w:t xml:space="preserve"> – городское или сельское поселение, в границах территории которого расположены объекты культурного наследия: памятники, ансамбли, достопримечательные места, а также иные культурные ценности, созданные в прошлом, представляющие собой археологическую, историческую, архитектурную, градостроительную, эстетическую, научную или социально–культурную ценность, имеющие важное значение для сохранения самобытности народов Российской Федерации, их вклада в мировую цивилизацию.</w:t>
      </w:r>
    </w:p>
    <w:p w:rsidR="00E138CA" w:rsidRPr="00696F69" w:rsidRDefault="00E138CA" w:rsidP="00DB460E">
      <w:pPr>
        <w:pStyle w:val="001"/>
      </w:pPr>
      <w:r w:rsidRPr="00696F69">
        <w:rPr>
          <w:bCs/>
        </w:rPr>
        <w:t xml:space="preserve">Коэффициент застройки (Кз) </w:t>
      </w:r>
      <w:r w:rsidRPr="00696F69">
        <w:t>– отношение территории земельного участка, которая может быть занята зданиями, ко всей площади участка (в процентах).</w:t>
      </w:r>
    </w:p>
    <w:p w:rsidR="00E138CA" w:rsidRPr="00696F69" w:rsidRDefault="00E138CA" w:rsidP="00DB460E">
      <w:pPr>
        <w:pStyle w:val="001"/>
      </w:pPr>
      <w:r w:rsidRPr="00696F69">
        <w:rPr>
          <w:bCs/>
        </w:rPr>
        <w:t>Коэффициент плотности застройки (Кпз)</w:t>
      </w:r>
      <w:r w:rsidRPr="00696F69">
        <w:t xml:space="preserve"> – отношение площади всех этажей зданий и сооружений к площади участка.</w:t>
      </w:r>
    </w:p>
    <w:p w:rsidR="00E138CA" w:rsidRPr="00696F69" w:rsidRDefault="00E138CA" w:rsidP="00DB460E">
      <w:pPr>
        <w:pStyle w:val="001"/>
      </w:pPr>
      <w:r w:rsidRPr="00696F69">
        <w:rPr>
          <w:bCs/>
        </w:rPr>
        <w:t>Маломобильные группы населения</w:t>
      </w:r>
      <w:r w:rsidRPr="00696F69">
        <w:t xml:space="preserve"> – люди, испытывающие затруднения при самостоятельном передвижении, получении услуги, необходимой информации или при ориентировании в пространстве (инвалиды, люди с временным нарушением здоровья, беременные женщины, люди преклонного возраста, люди с детскими колясками и т.п.).</w:t>
      </w:r>
    </w:p>
    <w:p w:rsidR="00E138CA" w:rsidRPr="00696F69" w:rsidRDefault="00E138CA" w:rsidP="00DB460E">
      <w:pPr>
        <w:pStyle w:val="001"/>
      </w:pPr>
      <w:r w:rsidRPr="00696F69">
        <w:rPr>
          <w:bCs/>
        </w:rPr>
        <w:t>Микрорайон (квартал)</w:t>
      </w:r>
      <w:r w:rsidRPr="00696F69">
        <w:t xml:space="preserve"> – структурный элемент жилой застройки.</w:t>
      </w:r>
    </w:p>
    <w:p w:rsidR="00E138CA" w:rsidRPr="00696F69" w:rsidRDefault="00E138CA" w:rsidP="00DB460E">
      <w:pPr>
        <w:pStyle w:val="001"/>
      </w:pPr>
      <w:r w:rsidRPr="00696F69">
        <w:rPr>
          <w:bCs/>
        </w:rPr>
        <w:t>Муниципальное деление</w:t>
      </w:r>
      <w:r w:rsidRPr="00696F69">
        <w:t xml:space="preserve"> – разделение территории субъекта Российской Федерации на муниципальные образования в соответствии с требованиями </w:t>
      </w:r>
      <w:hyperlink r:id="rId64" w:history="1">
        <w:r w:rsidRPr="00696F69">
          <w:t>Федерального закона</w:t>
        </w:r>
      </w:hyperlink>
      <w:r w:rsidRPr="00696F69">
        <w:t xml:space="preserve"> от 06.10.2003 N 131–ФЗ "Об общих принципах организации местного самоуправления в Российской Федерации.</w:t>
      </w:r>
    </w:p>
    <w:p w:rsidR="00E138CA" w:rsidRPr="00696F69" w:rsidRDefault="00E138CA" w:rsidP="00DB460E">
      <w:pPr>
        <w:pStyle w:val="001"/>
      </w:pPr>
      <w:r w:rsidRPr="00696F69">
        <w:rPr>
          <w:bCs/>
        </w:rPr>
        <w:t>Муниципальное образование</w:t>
      </w:r>
      <w:r w:rsidRPr="00696F69">
        <w:t xml:space="preserve"> – муниципальный район, городское или сельское поселение, городской округ.</w:t>
      </w:r>
    </w:p>
    <w:p w:rsidR="00E138CA" w:rsidRPr="00696F69" w:rsidRDefault="00E138CA" w:rsidP="00DB460E">
      <w:pPr>
        <w:pStyle w:val="001"/>
      </w:pPr>
      <w:r w:rsidRPr="00696F69">
        <w:rPr>
          <w:bCs/>
        </w:rPr>
        <w:t>Общественные территории</w:t>
      </w:r>
      <w:r w:rsidRPr="00696F69">
        <w:t xml:space="preserve"> – территории функционально–планировочных образований, предназначенные для свободного доступа людей к объектам и комплексам объектов общественного назначения, для обеспечения пешеходных связей между указанными объектами и их комплексами, а также между ними, объектами общественного транспорта и местами для хранения, парковки автомобилей.</w:t>
      </w:r>
    </w:p>
    <w:p w:rsidR="00E138CA" w:rsidRPr="00696F69" w:rsidRDefault="00E138CA" w:rsidP="00DB460E">
      <w:pPr>
        <w:pStyle w:val="001"/>
      </w:pPr>
      <w:r w:rsidRPr="00696F69">
        <w:rPr>
          <w:bCs/>
        </w:rPr>
        <w:t>Объекты капитального строительства</w:t>
      </w:r>
      <w:r w:rsidRPr="00696F69">
        <w:t xml:space="preserve">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E138CA" w:rsidRPr="00696F69" w:rsidRDefault="00E138CA" w:rsidP="00DB460E">
      <w:pPr>
        <w:pStyle w:val="001"/>
      </w:pPr>
      <w:r w:rsidRPr="00696F69">
        <w:rPr>
          <w:bCs/>
        </w:rPr>
        <w:t>Озелененные территории</w:t>
      </w:r>
      <w:r w:rsidRPr="00696F69">
        <w:t xml:space="preserve"> – часть территории городского поселения, на которой располагаются природные и искусственно созданные садово–парковые комплексы и объекты (парк, сад, сквер, бульвар, газоны, аллеи, цветники и др.), предназначенные для отдыха, туризма и спорта и выполняющие санитарно–защитные функции.</w:t>
      </w:r>
    </w:p>
    <w:p w:rsidR="00E138CA" w:rsidRPr="00696F69" w:rsidRDefault="00E138CA" w:rsidP="00DB460E">
      <w:pPr>
        <w:pStyle w:val="001"/>
      </w:pPr>
      <w:r w:rsidRPr="00696F69">
        <w:rPr>
          <w:bCs/>
        </w:rPr>
        <w:t>Охранные зоны железных дорог</w:t>
      </w:r>
      <w:r w:rsidRPr="00696F69">
        <w:t xml:space="preserve"> – территории, которые прилегают с обеих сторон к полосе отвода и в границах которых устанавливается особый режим использования земельных участков (частей земельных участков) в целях обеспечения сохранности, прочности и устойчивости объектов железнодорожного транспорта, в том числе находящихся на территориях с подвижной почвой и на территориях, подверженных снежным, песчаным заносам и другим вредным воздействиям.</w:t>
      </w:r>
    </w:p>
    <w:p w:rsidR="00E138CA" w:rsidRPr="00696F69" w:rsidRDefault="00E138CA" w:rsidP="00DB460E">
      <w:pPr>
        <w:pStyle w:val="001"/>
      </w:pPr>
      <w:r w:rsidRPr="00696F69">
        <w:rPr>
          <w:bCs/>
        </w:rPr>
        <w:t>Парк</w:t>
      </w:r>
      <w:r w:rsidRPr="00696F69">
        <w:t xml:space="preserve"> – озелененная рекреационная территория (многофункциональная или специализированная) с развитой системой благоустройства, предназначенная для периодического массового отдыха населения.</w:t>
      </w:r>
    </w:p>
    <w:p w:rsidR="00E138CA" w:rsidRPr="00696F69" w:rsidRDefault="00E138CA" w:rsidP="00DB460E">
      <w:pPr>
        <w:pStyle w:val="001"/>
      </w:pPr>
      <w:r w:rsidRPr="00696F69">
        <w:rPr>
          <w:bCs/>
        </w:rPr>
        <w:t>Правила землепользования и застройки</w:t>
      </w:r>
      <w:r w:rsidRPr="00696F69">
        <w:t xml:space="preserve">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E138CA" w:rsidRPr="00696F69" w:rsidRDefault="00E138CA" w:rsidP="00DB460E">
      <w:pPr>
        <w:pStyle w:val="001"/>
      </w:pPr>
      <w:r w:rsidRPr="00696F69">
        <w:rPr>
          <w:bCs/>
        </w:rPr>
        <w:t>Придорожная полоса</w:t>
      </w:r>
      <w:r w:rsidRPr="00696F69">
        <w:t xml:space="preserve"> – участки земли, примыкающие к полосе отвода автомобильных дорог, в границах которых устанавливается особый режим землепользования для обеспечения безопасности дорожного движения и населения, а также обеспечения безопасной эксплуатации автомобильной дороги и расположенных на ней сооружений с учетом перспективы их размещения.</w:t>
      </w:r>
    </w:p>
    <w:p w:rsidR="00E138CA" w:rsidRPr="00696F69" w:rsidRDefault="00E138CA" w:rsidP="00DB460E">
      <w:pPr>
        <w:pStyle w:val="001"/>
      </w:pPr>
      <w:r w:rsidRPr="00696F69">
        <w:rPr>
          <w:bCs/>
        </w:rPr>
        <w:t>Пешеходная зона</w:t>
      </w:r>
      <w:r w:rsidRPr="00696F69">
        <w:t xml:space="preserve"> – территория, предназначенная для передвижения пешеходов, на ней не допускается движение транспорта за исключением специального, обслуживающего эту территорию.</w:t>
      </w:r>
    </w:p>
    <w:p w:rsidR="00E138CA" w:rsidRPr="00696F69" w:rsidRDefault="00E138CA" w:rsidP="00DB460E">
      <w:pPr>
        <w:pStyle w:val="001"/>
      </w:pPr>
      <w:r w:rsidRPr="00696F69">
        <w:rPr>
          <w:bCs/>
        </w:rPr>
        <w:t>Плотность застройки</w:t>
      </w:r>
      <w:r w:rsidRPr="00696F69">
        <w:t xml:space="preserve"> – суммарная поэтажная площадь наземной части зданий и сооружений в габаритах наружных стен, приходящаяся на единицу территории участка (квартала) (тыс. кв. м/га).</w:t>
      </w:r>
    </w:p>
    <w:p w:rsidR="00E138CA" w:rsidRPr="00696F69" w:rsidRDefault="00E138CA" w:rsidP="00DB460E">
      <w:pPr>
        <w:pStyle w:val="001"/>
      </w:pPr>
      <w:r w:rsidRPr="00696F69">
        <w:rPr>
          <w:bCs/>
        </w:rPr>
        <w:t>Полоса отвода автомобильной дороги</w:t>
      </w:r>
      <w:r w:rsidRPr="00696F69">
        <w:t xml:space="preserve">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rsidR="00E138CA" w:rsidRPr="00696F69" w:rsidRDefault="00E138CA" w:rsidP="00DB460E">
      <w:pPr>
        <w:pStyle w:val="001"/>
      </w:pPr>
      <w:r w:rsidRPr="00696F69">
        <w:rPr>
          <w:bCs/>
        </w:rPr>
        <w:t>Полоса отвода железных дорог</w:t>
      </w:r>
      <w:r w:rsidRPr="00696F69">
        <w:t xml:space="preserve"> – земельные участки, прилегающие к железнодорожным путям, земельные участки, занятые железнодорожными путями или предназначенные для размещения таких путей, а также земельные участки, занятые или предназначенные для размещения железнодорожных станций, водоотводных и укрепительных устройств, защитных полос лесов вдоль железнодорожных путей, линий связи, устройств электроснабжения, производственных и иных зданий, строений, сооружений, устройств и других объектов железнодорожного транспорта.</w:t>
      </w:r>
    </w:p>
    <w:p w:rsidR="00E138CA" w:rsidRPr="00696F69" w:rsidRDefault="00E138CA" w:rsidP="00DB460E">
      <w:pPr>
        <w:pStyle w:val="001"/>
      </w:pPr>
      <w:r w:rsidRPr="00696F69">
        <w:rPr>
          <w:bCs/>
        </w:rPr>
        <w:t>Прикватирный участок</w:t>
      </w:r>
      <w:r w:rsidRPr="00696F69">
        <w:t xml:space="preserve"> – земельный участок, примыкающий к квартире (дому), с непосредственным выходом на него.</w:t>
      </w:r>
    </w:p>
    <w:p w:rsidR="00E138CA" w:rsidRPr="00696F69" w:rsidRDefault="00E138CA" w:rsidP="00DB460E">
      <w:pPr>
        <w:pStyle w:val="001"/>
      </w:pPr>
      <w:r w:rsidRPr="00696F69">
        <w:rPr>
          <w:bCs/>
        </w:rPr>
        <w:t>Реконструкция объектов капитального строительства (за исключением линейных объектов)</w:t>
      </w:r>
      <w:r w:rsidRPr="00696F69">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E138CA" w:rsidRPr="00696F69" w:rsidRDefault="00E138CA" w:rsidP="00DB460E">
      <w:pPr>
        <w:pStyle w:val="001"/>
        <w:rPr>
          <w:bCs/>
        </w:rPr>
      </w:pPr>
      <w:r w:rsidRPr="00696F69">
        <w:rPr>
          <w:bCs/>
        </w:rPr>
        <w:t>Садовый земельный участок - земельный участок, предоставленный гражданину или приобретенный им для выращивания плодовых, ягодных, овощных, бахчевых или иных сельскохозяйственных культур и картофеля, а также для отдыха (с правом возведения жилого строения без права регистрации проживания в нем и хозяйственных строений и сооружений).</w:t>
      </w:r>
    </w:p>
    <w:p w:rsidR="00E138CA" w:rsidRPr="00696F69" w:rsidRDefault="00E138CA" w:rsidP="00DB460E">
      <w:pPr>
        <w:pStyle w:val="001"/>
      </w:pPr>
      <w:r w:rsidRPr="00696F69">
        <w:rPr>
          <w:bCs/>
        </w:rPr>
        <w:t>Санитарно–защитная зона</w:t>
      </w:r>
      <w:r w:rsidRPr="00696F69">
        <w:t xml:space="preserve"> –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rsidR="00E138CA" w:rsidRPr="00696F69" w:rsidRDefault="00E138CA" w:rsidP="00DB460E">
      <w:pPr>
        <w:pStyle w:val="001"/>
      </w:pPr>
      <w:r w:rsidRPr="00696F69">
        <w:rPr>
          <w:bCs/>
        </w:rPr>
        <w:t>Социально–гарантированные условия жизнедеятельности</w:t>
      </w:r>
      <w:r w:rsidRPr="00696F69">
        <w:t xml:space="preserve"> – состояние среды территорий городских поселений, отвечающее современным социальным, гигиеническим и градостроительным требованиям.</w:t>
      </w:r>
    </w:p>
    <w:p w:rsidR="00E138CA" w:rsidRPr="00696F69" w:rsidRDefault="00E138CA" w:rsidP="00DB460E">
      <w:pPr>
        <w:pStyle w:val="001"/>
      </w:pPr>
      <w:r w:rsidRPr="00696F69">
        <w:rPr>
          <w:bCs/>
        </w:rPr>
        <w:t>Территориальное планирование</w:t>
      </w:r>
      <w:r w:rsidRPr="00696F69">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w:t>
      </w:r>
    </w:p>
    <w:p w:rsidR="00E138CA" w:rsidRPr="00696F69" w:rsidRDefault="00E138CA" w:rsidP="00DB460E">
      <w:pPr>
        <w:pStyle w:val="001"/>
      </w:pPr>
      <w:r w:rsidRPr="00696F69">
        <w:rPr>
          <w:bCs/>
        </w:rPr>
        <w:t>Территориальные зоны</w:t>
      </w:r>
      <w:r w:rsidRPr="00696F69">
        <w:t xml:space="preserve"> – зоны, для которых в правилах землепользования и застройки определены границы и установлены градостроительные регламенты.</w:t>
      </w:r>
    </w:p>
    <w:p w:rsidR="00E138CA" w:rsidRPr="00696F69" w:rsidRDefault="00E138CA" w:rsidP="00DB460E">
      <w:pPr>
        <w:pStyle w:val="001"/>
      </w:pPr>
      <w:r w:rsidRPr="00696F69">
        <w:rPr>
          <w:bCs/>
        </w:rPr>
        <w:t>Территории общего пользования</w:t>
      </w:r>
      <w:r w:rsidRPr="00696F69">
        <w:t xml:space="preserve"> – территории, которыми беспрепятственно пользуется неограниченный круг лиц (в том числе площади, улицы, проезды, набережные, скверы, бульвары).</w:t>
      </w:r>
    </w:p>
    <w:p w:rsidR="00E138CA" w:rsidRPr="00696F69" w:rsidRDefault="00E138CA" w:rsidP="00DB460E">
      <w:pPr>
        <w:pStyle w:val="001"/>
      </w:pPr>
      <w:r w:rsidRPr="00696F69">
        <w:rPr>
          <w:bCs/>
        </w:rPr>
        <w:t>Улица</w:t>
      </w:r>
      <w:r w:rsidRPr="00696F69">
        <w:t xml:space="preserve"> – путь сообщения на территории населенного пункта, предназначенный преимущественно для общественного и индивидуального легкового транспорта, а также пешеходного движения.</w:t>
      </w:r>
    </w:p>
    <w:p w:rsidR="00E138CA" w:rsidRPr="00696F69" w:rsidRDefault="00E138CA" w:rsidP="00DB460E">
      <w:pPr>
        <w:pStyle w:val="001"/>
      </w:pPr>
      <w:r w:rsidRPr="00696F69">
        <w:rPr>
          <w:bCs/>
        </w:rPr>
        <w:t>Устойчивое развитие территорий</w:t>
      </w:r>
      <w:r w:rsidRPr="00696F69">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E138CA" w:rsidRPr="00696F69" w:rsidRDefault="00E138CA" w:rsidP="00DB460E">
      <w:pPr>
        <w:pStyle w:val="001"/>
      </w:pPr>
      <w:r w:rsidRPr="00696F69">
        <w:rPr>
          <w:bCs/>
        </w:rPr>
        <w:t>Функциональное зонирование территории</w:t>
      </w:r>
      <w:r w:rsidRPr="00696F69">
        <w:t xml:space="preserve"> – деление территории на зоны при градостроительном планировании развития территорий и поселений с определением видов градостроительного использования установленных зон и ограничений на их использование.</w:t>
      </w:r>
    </w:p>
    <w:p w:rsidR="00E138CA" w:rsidRPr="00696F69" w:rsidRDefault="00E138CA" w:rsidP="00DB460E">
      <w:pPr>
        <w:pStyle w:val="001"/>
      </w:pPr>
      <w:r w:rsidRPr="00696F69">
        <w:rPr>
          <w:bCs/>
        </w:rPr>
        <w:t>Функциональные зоны</w:t>
      </w:r>
      <w:r w:rsidRPr="00696F69">
        <w:t xml:space="preserve"> – зоны, для которых документами территориального планирования определены границы и функциональное назначение.</w:t>
      </w:r>
    </w:p>
    <w:p w:rsidR="00E138CA" w:rsidRPr="00696F69" w:rsidRDefault="00E138CA" w:rsidP="00DB460E">
      <w:pPr>
        <w:pStyle w:val="001"/>
      </w:pPr>
      <w:r w:rsidRPr="00696F69">
        <w:rPr>
          <w:bCs/>
        </w:rPr>
        <w:t>Чрезвычайная ситуация</w:t>
      </w:r>
      <w:r w:rsidRPr="00696F69">
        <w:t xml:space="preserve"> – состояние, при котором в результате возникновения источника чрезвычайной ситуации на объекте, определенной территории или акватории, нарушаются нормальные условия жизнедеятельности людей, возникает угроза их жизни и здоровью, наносится ущерб имуществу населению, народному хозяйству и окружающей природной среде. Различают чрезвычайные ситуации по характеру источника (природные, техногенные, биолого–социальные и военные) и по масштабам (локальные, местные, территориальные, Местные, федеральные и трансграничные).</w:t>
      </w:r>
    </w:p>
    <w:p w:rsidR="00E138CA" w:rsidRPr="00696F69" w:rsidRDefault="00E138CA" w:rsidP="00DB460E">
      <w:pPr>
        <w:pStyle w:val="001"/>
      </w:pPr>
    </w:p>
    <w:p w:rsidR="00E138CA" w:rsidRPr="00B24A34" w:rsidRDefault="00E138CA" w:rsidP="00DB460E">
      <w:pPr>
        <w:pStyle w:val="001"/>
        <w:jc w:val="center"/>
        <w:outlineLvl w:val="0"/>
      </w:pPr>
      <w:bookmarkStart w:id="95" w:name="_Toc406927148"/>
      <w:bookmarkStart w:id="96" w:name="_Toc447375602"/>
      <w:r w:rsidRPr="00696F69">
        <w:t>19. Правила применения Нормативов и расчетных показателей</w:t>
      </w:r>
      <w:bookmarkEnd w:id="95"/>
      <w:bookmarkEnd w:id="96"/>
    </w:p>
    <w:p w:rsidR="00E138CA" w:rsidRPr="00B24A34" w:rsidRDefault="00E138CA" w:rsidP="00DB460E">
      <w:pPr>
        <w:pStyle w:val="001"/>
        <w:outlineLvl w:val="0"/>
      </w:pPr>
    </w:p>
    <w:p w:rsidR="00E138CA" w:rsidRPr="00696F69" w:rsidRDefault="00E138CA" w:rsidP="00DB460E">
      <w:pPr>
        <w:pStyle w:val="001"/>
      </w:pPr>
      <w:r w:rsidRPr="004D16E6">
        <w:t>19</w:t>
      </w:r>
      <w:r>
        <w:t>.</w:t>
      </w:r>
      <w:r w:rsidRPr="00696F69">
        <w:t>1. При применении Нормативов и расчетных показателей, содержащихся в основной части Нормативов, следует учитывать следующие правила:</w:t>
      </w:r>
    </w:p>
    <w:p w:rsidR="00E138CA" w:rsidRPr="00696F69" w:rsidRDefault="00E138CA" w:rsidP="00DB460E">
      <w:pPr>
        <w:pStyle w:val="001"/>
      </w:pPr>
      <w:r w:rsidRPr="00696F69">
        <w:t>а) планировочная организация территорий должна учитывать архитектурные традиции, ландшафтные и другие местные особенности;</w:t>
      </w:r>
    </w:p>
    <w:p w:rsidR="00E138CA" w:rsidRPr="00696F69" w:rsidRDefault="00E138CA" w:rsidP="00DB460E">
      <w:pPr>
        <w:pStyle w:val="001"/>
      </w:pPr>
      <w:r w:rsidRPr="00696F69">
        <w:t>б) для территорий с преобладанием сложившейся жилой застройки должно быть предусмотрено:</w:t>
      </w:r>
    </w:p>
    <w:p w:rsidR="00E138CA" w:rsidRPr="00696F69" w:rsidRDefault="00E138CA" w:rsidP="00DB460E">
      <w:pPr>
        <w:pStyle w:val="001"/>
      </w:pPr>
      <w:r w:rsidRPr="00696F69">
        <w:t>упорядочение планировочной структуры и сети улиц;</w:t>
      </w:r>
    </w:p>
    <w:p w:rsidR="00E138CA" w:rsidRPr="00696F69" w:rsidRDefault="00E138CA" w:rsidP="00DB460E">
      <w:pPr>
        <w:pStyle w:val="001"/>
      </w:pPr>
      <w:r w:rsidRPr="00696F69">
        <w:t>благоустройство и озеленение территории;</w:t>
      </w:r>
    </w:p>
    <w:p w:rsidR="00E138CA" w:rsidRPr="00696F69" w:rsidRDefault="00E138CA" w:rsidP="00DB460E">
      <w:pPr>
        <w:pStyle w:val="001"/>
      </w:pPr>
      <w:r w:rsidRPr="00696F69">
        <w:t>максимальное сохранение своеобразия архитектурного облика жилых и</w:t>
      </w:r>
      <w:r>
        <w:t xml:space="preserve"> </w:t>
      </w:r>
      <w:r w:rsidRPr="00696F69">
        <w:t>общественных зданий;</w:t>
      </w:r>
    </w:p>
    <w:p w:rsidR="00E138CA" w:rsidRPr="00696F69" w:rsidRDefault="00E138CA" w:rsidP="00DB460E">
      <w:pPr>
        <w:pStyle w:val="001"/>
      </w:pPr>
      <w:r w:rsidRPr="00696F69">
        <w:t>приспособление под современное использование памятников истории и</w:t>
      </w:r>
      <w:r>
        <w:t xml:space="preserve"> </w:t>
      </w:r>
      <w:r w:rsidRPr="00696F69">
        <w:t>культуры с учетом требований законодательства Российской Федерации об объектах культурного наследия;</w:t>
      </w:r>
    </w:p>
    <w:p w:rsidR="00E138CA" w:rsidRPr="00696F69" w:rsidRDefault="00E138CA" w:rsidP="00DB460E">
      <w:pPr>
        <w:pStyle w:val="001"/>
      </w:pPr>
      <w:r w:rsidRPr="00696F69">
        <w:t>пространственная взаимосвязь элементов планировочной структуры,</w:t>
      </w:r>
    </w:p>
    <w:p w:rsidR="00E138CA" w:rsidRDefault="00E138CA" w:rsidP="00DB460E">
      <w:pPr>
        <w:pStyle w:val="001"/>
      </w:pPr>
      <w:r w:rsidRPr="00696F69">
        <w:t>жилой застройки, объектов социального и коммунально-бытового назначения, озелененных и иных территорий общего пользования.</w:t>
      </w:r>
    </w:p>
    <w:p w:rsidR="00E138CA" w:rsidRPr="00696F69" w:rsidRDefault="00E138CA" w:rsidP="00DB460E">
      <w:pPr>
        <w:pStyle w:val="001"/>
      </w:pPr>
    </w:p>
    <w:p w:rsidR="00E138CA" w:rsidRDefault="00E138CA" w:rsidP="00DB460E">
      <w:pPr>
        <w:pStyle w:val="001"/>
        <w:jc w:val="center"/>
        <w:outlineLvl w:val="0"/>
      </w:pPr>
      <w:bookmarkStart w:id="97" w:name="_Toc406927151"/>
      <w:bookmarkStart w:id="98" w:name="_Toc447375603"/>
      <w:r w:rsidRPr="00696F69">
        <w:t>20. Правила применения расчетных показателей при работе с документами территориального планирования</w:t>
      </w:r>
      <w:bookmarkEnd w:id="97"/>
      <w:bookmarkEnd w:id="98"/>
    </w:p>
    <w:p w:rsidR="00E138CA" w:rsidRPr="00696F69" w:rsidRDefault="00E138CA" w:rsidP="00DB460E">
      <w:pPr>
        <w:pStyle w:val="001"/>
        <w:jc w:val="center"/>
        <w:outlineLvl w:val="0"/>
      </w:pPr>
    </w:p>
    <w:p w:rsidR="00E138CA" w:rsidRPr="00696F69" w:rsidRDefault="00E138CA" w:rsidP="00DB460E">
      <w:pPr>
        <w:pStyle w:val="001"/>
        <w:rPr>
          <w:bCs/>
        </w:rPr>
      </w:pPr>
      <w:r>
        <w:rPr>
          <w:bCs/>
        </w:rPr>
        <w:t xml:space="preserve">20.1. </w:t>
      </w:r>
      <w:r w:rsidRPr="00696F69">
        <w:rPr>
          <w:bCs/>
        </w:rPr>
        <w:t>При подготовке и утверждении Генеральных планов, в том числе при</w:t>
      </w:r>
      <w:r>
        <w:rPr>
          <w:bCs/>
        </w:rPr>
        <w:t xml:space="preserve"> </w:t>
      </w:r>
      <w:r w:rsidRPr="00696F69">
        <w:rPr>
          <w:bCs/>
        </w:rPr>
        <w:t xml:space="preserve">внесении изменений в Генеральные планы, а так же при проверке и согласовании таких проектов, осуществляется учет Нормативов в части соблюдения минимального уровня обеспеченности объектами местного значения населения Соликамского городского округа, относящимися к областям, указанным в пункте 1 части 5 статьи 23 Градостроительного кодекса Российской Федерации, иными объектами местного значения населения Соликамского городского округа, и обоснования места их размещения с учетом максимально допустимого уровня территориальной доступности таких объектов для населения Соликамского городского округа. </w:t>
      </w:r>
    </w:p>
    <w:p w:rsidR="00E138CA" w:rsidRDefault="00E138CA" w:rsidP="00DB460E">
      <w:pPr>
        <w:pStyle w:val="001"/>
        <w:rPr>
          <w:bCs/>
        </w:rPr>
      </w:pPr>
      <w:r>
        <w:rPr>
          <w:bCs/>
        </w:rPr>
        <w:t xml:space="preserve">20.2. </w:t>
      </w:r>
      <w:r w:rsidRPr="00696F69">
        <w:rPr>
          <w:bCs/>
        </w:rPr>
        <w:t>При проведении публичных слушаний по проектам внесения</w:t>
      </w:r>
      <w:r>
        <w:rPr>
          <w:bCs/>
        </w:rPr>
        <w:t xml:space="preserve"> </w:t>
      </w:r>
      <w:r w:rsidRPr="00696F69">
        <w:rPr>
          <w:bCs/>
        </w:rPr>
        <w:t>изменений в Генеральные планы, осуществляется контроль за размещением объектов местного значения согласно Нормативам, подлежащих учету при внесении изменений в Генеральные планы.</w:t>
      </w:r>
    </w:p>
    <w:p w:rsidR="00E138CA" w:rsidRPr="00696F69" w:rsidRDefault="00E138CA" w:rsidP="00DB460E">
      <w:pPr>
        <w:pStyle w:val="001"/>
        <w:rPr>
          <w:bCs/>
        </w:rPr>
      </w:pPr>
    </w:p>
    <w:p w:rsidR="00E138CA" w:rsidRDefault="00E138CA" w:rsidP="00DB460E">
      <w:pPr>
        <w:pStyle w:val="001"/>
        <w:jc w:val="center"/>
        <w:outlineLvl w:val="0"/>
      </w:pPr>
      <w:bookmarkStart w:id="99" w:name="_Toc406927152"/>
      <w:bookmarkStart w:id="100" w:name="_Toc447375604"/>
      <w:r w:rsidRPr="00696F69">
        <w:t>21. Правила применения расчетных показателей при работе с</w:t>
      </w:r>
      <w:r>
        <w:t xml:space="preserve"> </w:t>
      </w:r>
      <w:r w:rsidRPr="00696F69">
        <w:t>документацией по планировке территории</w:t>
      </w:r>
      <w:bookmarkEnd w:id="99"/>
      <w:bookmarkEnd w:id="100"/>
    </w:p>
    <w:p w:rsidR="00E138CA" w:rsidRPr="00696F69" w:rsidRDefault="00E138CA" w:rsidP="00DB460E">
      <w:pPr>
        <w:pStyle w:val="001"/>
        <w:jc w:val="center"/>
        <w:outlineLvl w:val="0"/>
      </w:pPr>
    </w:p>
    <w:p w:rsidR="00E138CA" w:rsidRPr="00696F69" w:rsidRDefault="00E138CA" w:rsidP="00DB460E">
      <w:pPr>
        <w:pStyle w:val="001"/>
        <w:rPr>
          <w:bCs/>
        </w:rPr>
      </w:pPr>
      <w:r>
        <w:t xml:space="preserve">21.1. </w:t>
      </w:r>
      <w:r w:rsidRPr="00696F69">
        <w:t>При подготовке и утверждении документации по планировке</w:t>
      </w:r>
      <w:r>
        <w:t xml:space="preserve"> </w:t>
      </w:r>
      <w:r w:rsidRPr="00696F69">
        <w:t>территории</w:t>
      </w:r>
      <w:r>
        <w:t xml:space="preserve"> </w:t>
      </w:r>
      <w:r w:rsidRPr="00696F69">
        <w:t>осуществляется учет Нормативов в части соблюдения минимального уровня обеспеченности объектами местного значения населения Соликамского городского округа, относящимися к областям, указанным в пункте 1 части 5 статьи 23 Градостроительного кодекса Российской Федерации, иными объектами местного значения Соликамского городского округа, и обоснования места их размещения с учетом максимально допустимого уровня территориальной доступности таких объектов для населения Соликамского городского округа</w:t>
      </w:r>
      <w:r w:rsidRPr="00696F69">
        <w:rPr>
          <w:bCs/>
        </w:rPr>
        <w:t xml:space="preserve">. </w:t>
      </w:r>
    </w:p>
    <w:p w:rsidR="00E138CA" w:rsidRPr="00696F69" w:rsidRDefault="00E138CA" w:rsidP="00DB460E">
      <w:pPr>
        <w:pStyle w:val="001"/>
        <w:rPr>
          <w:bCs/>
        </w:rPr>
      </w:pPr>
      <w:r>
        <w:rPr>
          <w:bCs/>
        </w:rPr>
        <w:t xml:space="preserve">21.1. </w:t>
      </w:r>
      <w:r w:rsidRPr="00696F69">
        <w:rPr>
          <w:bCs/>
        </w:rPr>
        <w:t>При проверке подготовленной документации по планировке</w:t>
      </w:r>
      <w:r>
        <w:rPr>
          <w:bCs/>
        </w:rPr>
        <w:t xml:space="preserve"> </w:t>
      </w:r>
      <w:r w:rsidRPr="00696F69">
        <w:rPr>
          <w:bCs/>
        </w:rPr>
        <w:t>территории на соответствие документам территориального планирования, Правилам землепользования и застройки, требованиям технических регламентов,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 проверяется соблюдение положений нормативов градостроительного проектирования в части соблюдения расчетных показателей.</w:t>
      </w:r>
    </w:p>
    <w:p w:rsidR="00E138CA" w:rsidRDefault="00E138CA" w:rsidP="00DB460E">
      <w:pPr>
        <w:pStyle w:val="001"/>
        <w:rPr>
          <w:bCs/>
        </w:rPr>
      </w:pPr>
      <w:r>
        <w:rPr>
          <w:bCs/>
        </w:rPr>
        <w:t xml:space="preserve">21.2. </w:t>
      </w:r>
      <w:r w:rsidRPr="00696F69">
        <w:rPr>
          <w:bCs/>
        </w:rPr>
        <w:t>При проведении публичных слушаний по проектам планировки</w:t>
      </w:r>
      <w:r>
        <w:rPr>
          <w:bCs/>
        </w:rPr>
        <w:t xml:space="preserve"> </w:t>
      </w:r>
      <w:r w:rsidRPr="00696F69">
        <w:rPr>
          <w:bCs/>
        </w:rPr>
        <w:t xml:space="preserve">территорий и проектам межевания территорий, подготовленным в составе документации по планировке территорий,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осуществляется доведение до населения основных положений Генеральных планов, положений Нормативов, подлежащих учету при подготовке документации по планировке территории. </w:t>
      </w:r>
    </w:p>
    <w:p w:rsidR="00E138CA" w:rsidRPr="00696F69" w:rsidRDefault="00E138CA" w:rsidP="00DB460E">
      <w:pPr>
        <w:pStyle w:val="001"/>
        <w:rPr>
          <w:bCs/>
        </w:rPr>
      </w:pPr>
    </w:p>
    <w:p w:rsidR="00E138CA" w:rsidRDefault="00E138CA" w:rsidP="00DB460E">
      <w:pPr>
        <w:pStyle w:val="001"/>
        <w:jc w:val="center"/>
        <w:outlineLvl w:val="0"/>
      </w:pPr>
      <w:bookmarkStart w:id="101" w:name="_Toc406927150"/>
      <w:bookmarkStart w:id="102" w:name="_Toc447375605"/>
      <w:r w:rsidRPr="00696F69">
        <w:t xml:space="preserve">22. Область применения </w:t>
      </w:r>
      <w:bookmarkEnd w:id="101"/>
      <w:bookmarkEnd w:id="102"/>
      <w:r w:rsidRPr="00696F69">
        <w:t>Нормативов</w:t>
      </w:r>
    </w:p>
    <w:p w:rsidR="00E138CA" w:rsidRPr="00696F69" w:rsidRDefault="00E138CA" w:rsidP="00DB460E">
      <w:pPr>
        <w:pStyle w:val="001"/>
        <w:jc w:val="center"/>
        <w:outlineLvl w:val="0"/>
      </w:pPr>
    </w:p>
    <w:p w:rsidR="00E138CA" w:rsidRPr="00696F69" w:rsidRDefault="00E138CA" w:rsidP="00DB460E">
      <w:pPr>
        <w:pStyle w:val="001"/>
      </w:pPr>
      <w:r>
        <w:rPr>
          <w:rStyle w:val="012"/>
          <w:rFonts w:eastAsia="Calibri"/>
          <w:sz w:val="28"/>
        </w:rPr>
        <w:t xml:space="preserve">22.1. </w:t>
      </w:r>
      <w:r w:rsidRPr="00696F69">
        <w:rPr>
          <w:rStyle w:val="012"/>
          <w:rFonts w:eastAsia="Calibri"/>
          <w:sz w:val="28"/>
        </w:rPr>
        <w:t>Нормативы</w:t>
      </w:r>
      <w:r w:rsidRPr="00696F69">
        <w:t xml:space="preserve"> применяются в случаях:</w:t>
      </w:r>
    </w:p>
    <w:p w:rsidR="00E138CA" w:rsidRPr="00696F69" w:rsidRDefault="00E138CA" w:rsidP="00DB460E">
      <w:pPr>
        <w:pStyle w:val="001"/>
      </w:pPr>
      <w:r w:rsidRPr="00696F69">
        <w:t>а) при подготовке проектов документов территориального планирования,</w:t>
      </w:r>
      <w:r>
        <w:t xml:space="preserve"> </w:t>
      </w:r>
      <w:r w:rsidRPr="00696F69">
        <w:t>градостроительного зонирования и документации по планировке территории муниципального образования, а также при внесении изменений в указанные виды градостроительной документации;</w:t>
      </w:r>
    </w:p>
    <w:p w:rsidR="00E138CA" w:rsidRPr="00696F69" w:rsidRDefault="00E138CA" w:rsidP="00DB460E">
      <w:pPr>
        <w:pStyle w:val="001"/>
      </w:pPr>
      <w:r w:rsidRPr="00696F69">
        <w:t>б) при согласовании проектов документов территориального</w:t>
      </w:r>
      <w:r>
        <w:t xml:space="preserve"> </w:t>
      </w:r>
      <w:r w:rsidRPr="00696F69">
        <w:t>планирования с органами местной администрации муниципального образования, а также в случаях, предусмотренных Градостроительным кодексом РФ;</w:t>
      </w:r>
    </w:p>
    <w:p w:rsidR="00E138CA" w:rsidRPr="00696F69" w:rsidRDefault="00E138CA" w:rsidP="00DB460E">
      <w:pPr>
        <w:pStyle w:val="001"/>
      </w:pPr>
      <w:r w:rsidRPr="00696F69">
        <w:t>в) при проверке подготовленной документации по планировке территории</w:t>
      </w:r>
      <w:r>
        <w:t xml:space="preserve"> </w:t>
      </w:r>
      <w:r w:rsidRPr="00696F69">
        <w:t>на соответствие требованиям, предусмотренным частью 10 статьи 45 Градостроительного кодекса РФ;</w:t>
      </w:r>
    </w:p>
    <w:p w:rsidR="00E138CA" w:rsidRPr="00696F69" w:rsidRDefault="00E138CA" w:rsidP="00DB460E">
      <w:pPr>
        <w:pStyle w:val="001"/>
      </w:pPr>
      <w:r w:rsidRPr="00696F69">
        <w:t>г) населением и иными заинтересованными субъектами, местными</w:t>
      </w:r>
      <w:r>
        <w:t xml:space="preserve"> </w:t>
      </w:r>
      <w:r w:rsidRPr="00696F69">
        <w:t>общественными организациями, при проведении публичных слушаний по проекту генерального плана, проекту правил землепользования и застройки, проекту планировки территории и проекту межевания территории, подготовленному в составе документации по планировке территории;</w:t>
      </w:r>
    </w:p>
    <w:p w:rsidR="00E138CA" w:rsidRPr="00696F69" w:rsidRDefault="00E138CA" w:rsidP="00DB460E">
      <w:pPr>
        <w:pStyle w:val="001"/>
      </w:pPr>
      <w:r w:rsidRPr="00696F69">
        <w:t>д) при осуществлении государственной экспертизы проектов документов</w:t>
      </w:r>
      <w:r>
        <w:t xml:space="preserve"> </w:t>
      </w:r>
      <w:r w:rsidRPr="00696F69">
        <w:t>территориального планирования муниципального образования, орган исполнительной власти субъекта РФ, уполномоченный на проведение такой экспертизы вправе принять во внимание положения Нормативов;</w:t>
      </w:r>
    </w:p>
    <w:p w:rsidR="00E138CA" w:rsidRPr="00696F69" w:rsidRDefault="00E138CA" w:rsidP="00026A69">
      <w:pPr>
        <w:pStyle w:val="001"/>
      </w:pPr>
      <w:r w:rsidRPr="00696F69">
        <w:t>е) орган исполнительной власти субъекта Российской Федерации,</w:t>
      </w:r>
      <w:r>
        <w:t xml:space="preserve"> </w:t>
      </w:r>
      <w:r w:rsidRPr="00696F69">
        <w:t>уполномоченный на осуществление контроля за соблюдением законодательства о градостроительной деятельности органами местного самоуправления, вправе при осуществлении контрольных полномочий опираться на положения Нормативов для обоснования выявленных нарушений в муниципальной градостроительной документации.</w:t>
      </w:r>
    </w:p>
    <w:p w:rsidR="00E138CA" w:rsidRPr="002E2CA8" w:rsidRDefault="00E138CA" w:rsidP="00DB460E">
      <w:pPr>
        <w:pStyle w:val="001"/>
      </w:pPr>
      <w:r>
        <w:t xml:space="preserve">22.2. </w:t>
      </w:r>
      <w:r w:rsidRPr="00696F69">
        <w:t>Нормативы устанавливают обязательные требования</w:t>
      </w:r>
      <w:r>
        <w:t xml:space="preserve"> </w:t>
      </w:r>
      <w:r w:rsidRPr="00696F69">
        <w:t xml:space="preserve">градостроительной деятельности на территории Соликамского городского округа. Нормативы применяются в части, не противоречащей </w:t>
      </w:r>
      <w:hyperlink r:id="rId65" w:history="1">
        <w:r w:rsidRPr="00696F69">
          <w:t>законодательству</w:t>
        </w:r>
      </w:hyperlink>
      <w:r w:rsidRPr="00696F69">
        <w:t xml:space="preserve"> о техническом регулировании, а также иным федеральным нормативным правовым актам, устанавливающим обязательные требования, в том числе в области осуществления инженерных изысканий, архитектурно-строительного проектирования, строительства и реконструкции объектов капитального строительства.</w:t>
      </w: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Pr="0022011A" w:rsidRDefault="00E138CA" w:rsidP="006F3F02">
      <w:pPr>
        <w:autoSpaceDE w:val="0"/>
        <w:autoSpaceDN w:val="0"/>
        <w:adjustRightInd w:val="0"/>
        <w:rPr>
          <w:sz w:val="28"/>
          <w:szCs w:val="28"/>
          <w:lang w:eastAsia="en-US"/>
        </w:rPr>
      </w:pPr>
      <w:r w:rsidRPr="0022011A">
        <w:rPr>
          <w:sz w:val="28"/>
          <w:szCs w:val="28"/>
          <w:lang w:eastAsia="en-US"/>
        </w:rPr>
        <w:t>Субъект правотворческой инициативы, вносящий проект:</w:t>
      </w:r>
    </w:p>
    <w:p w:rsidR="00E138CA" w:rsidRPr="0022011A" w:rsidRDefault="00E138CA" w:rsidP="006F3F02">
      <w:pPr>
        <w:autoSpaceDE w:val="0"/>
        <w:autoSpaceDN w:val="0"/>
        <w:adjustRightInd w:val="0"/>
        <w:ind w:left="400" w:hanging="400"/>
        <w:rPr>
          <w:sz w:val="28"/>
          <w:szCs w:val="28"/>
          <w:lang w:eastAsia="en-US"/>
        </w:rPr>
      </w:pPr>
      <w:r w:rsidRPr="0022011A">
        <w:rPr>
          <w:sz w:val="28"/>
          <w:szCs w:val="28"/>
          <w:lang w:eastAsia="en-US"/>
        </w:rPr>
        <w:t>Глава города Соликамска -</w:t>
      </w:r>
    </w:p>
    <w:p w:rsidR="00E138CA" w:rsidRPr="0022011A" w:rsidRDefault="00E138CA" w:rsidP="006F3F02">
      <w:pPr>
        <w:autoSpaceDE w:val="0"/>
        <w:autoSpaceDN w:val="0"/>
        <w:adjustRightInd w:val="0"/>
        <w:ind w:left="400" w:hanging="400"/>
        <w:rPr>
          <w:sz w:val="28"/>
          <w:szCs w:val="28"/>
          <w:lang w:eastAsia="en-US"/>
        </w:rPr>
      </w:pPr>
      <w:r w:rsidRPr="0022011A">
        <w:rPr>
          <w:sz w:val="28"/>
          <w:szCs w:val="28"/>
          <w:lang w:eastAsia="en-US"/>
        </w:rPr>
        <w:t>глава администрации города Соликамска А.Н.Федотов</w:t>
      </w:r>
    </w:p>
    <w:p w:rsidR="00E138CA" w:rsidRDefault="00E138CA" w:rsidP="006F3F02">
      <w:pPr>
        <w:spacing w:after="200" w:line="276" w:lineRule="auto"/>
        <w:jc w:val="right"/>
        <w:rPr>
          <w:b/>
          <w:sz w:val="28"/>
          <w:szCs w:val="28"/>
          <w:lang w:eastAsia="en-US"/>
        </w:rPr>
      </w:pPr>
    </w:p>
    <w:p w:rsidR="00E138CA" w:rsidRDefault="00E138CA" w:rsidP="006F3F02">
      <w:pPr>
        <w:spacing w:after="200" w:line="276" w:lineRule="auto"/>
        <w:jc w:val="right"/>
        <w:rPr>
          <w:b/>
          <w:sz w:val="28"/>
          <w:szCs w:val="28"/>
          <w:lang w:eastAsia="en-US"/>
        </w:rPr>
      </w:pPr>
    </w:p>
    <w:p w:rsidR="00E138CA" w:rsidRPr="0022011A" w:rsidRDefault="00E138CA" w:rsidP="006F3F02">
      <w:pPr>
        <w:spacing w:after="200" w:line="276" w:lineRule="auto"/>
        <w:jc w:val="right"/>
        <w:rPr>
          <w:b/>
          <w:sz w:val="28"/>
          <w:szCs w:val="28"/>
          <w:lang w:eastAsia="en-US"/>
        </w:rPr>
      </w:pPr>
      <w:r w:rsidRPr="0022011A">
        <w:rPr>
          <w:b/>
          <w:sz w:val="28"/>
          <w:szCs w:val="28"/>
          <w:lang w:eastAsia="en-US"/>
        </w:rPr>
        <w:t xml:space="preserve">ПРОЕКТ </w:t>
      </w:r>
    </w:p>
    <w:p w:rsidR="00E138CA" w:rsidRPr="006F3F02" w:rsidRDefault="00E138CA" w:rsidP="006F3F02">
      <w:pPr>
        <w:pStyle w:val="BodyText"/>
        <w:spacing w:line="240" w:lineRule="exact"/>
        <w:ind w:firstLine="0"/>
        <w:rPr>
          <w:b/>
          <w:lang w:val="ru-RU"/>
        </w:rPr>
      </w:pPr>
    </w:p>
    <w:p w:rsidR="00E138CA" w:rsidRPr="006F3F02" w:rsidRDefault="00E138CA" w:rsidP="006F3F02">
      <w:pPr>
        <w:pStyle w:val="BodyText"/>
        <w:ind w:firstLine="0"/>
        <w:jc w:val="center"/>
        <w:rPr>
          <w:sz w:val="28"/>
          <w:szCs w:val="28"/>
          <w:lang w:val="ru-RU"/>
        </w:rPr>
      </w:pPr>
      <w:r>
        <w:rPr>
          <w:sz w:val="28"/>
          <w:szCs w:val="28"/>
          <w:lang w:val="ru-RU"/>
        </w:rPr>
        <w:t>Решение</w:t>
      </w:r>
    </w:p>
    <w:p w:rsidR="00E138CA" w:rsidRPr="006F3F02" w:rsidRDefault="00E138CA" w:rsidP="006F3F02">
      <w:pPr>
        <w:pStyle w:val="BodyText"/>
        <w:ind w:firstLine="0"/>
        <w:jc w:val="center"/>
        <w:rPr>
          <w:sz w:val="28"/>
          <w:szCs w:val="28"/>
          <w:lang w:val="ru-RU"/>
        </w:rPr>
      </w:pPr>
      <w:r w:rsidRPr="006F3F02">
        <w:rPr>
          <w:sz w:val="28"/>
          <w:szCs w:val="28"/>
          <w:lang w:val="ru-RU"/>
        </w:rPr>
        <w:t>Соликамской городской Думы</w:t>
      </w:r>
    </w:p>
    <w:p w:rsidR="00E138CA" w:rsidRPr="00197383" w:rsidRDefault="00E138CA" w:rsidP="006F3F02">
      <w:pPr>
        <w:pStyle w:val="BodyText"/>
        <w:rPr>
          <w:lang w:val="ru-RU"/>
        </w:rPr>
      </w:pPr>
    </w:p>
    <w:p w:rsidR="00E138CA" w:rsidRDefault="00E138CA" w:rsidP="006F3F02">
      <w:pPr>
        <w:pStyle w:val="ConsPlusNormal"/>
        <w:widowControl/>
        <w:spacing w:line="240" w:lineRule="exact"/>
        <w:ind w:right="340" w:firstLine="0"/>
        <w:rPr>
          <w:rFonts w:ascii="Times New Roman" w:hAnsi="Times New Roman" w:cs="Times New Roman"/>
          <w:b/>
          <w:sz w:val="28"/>
          <w:szCs w:val="28"/>
        </w:rPr>
      </w:pPr>
    </w:p>
    <w:p w:rsidR="00E138CA" w:rsidRDefault="00E138CA" w:rsidP="006F3F02">
      <w:pPr>
        <w:pStyle w:val="ConsPlusNormal"/>
        <w:widowControl/>
        <w:spacing w:line="240" w:lineRule="exact"/>
        <w:ind w:right="340" w:firstLine="0"/>
        <w:rPr>
          <w:rFonts w:ascii="Times New Roman" w:hAnsi="Times New Roman" w:cs="Times New Roman"/>
          <w:b/>
          <w:sz w:val="28"/>
          <w:szCs w:val="28"/>
        </w:rPr>
      </w:pPr>
    </w:p>
    <w:p w:rsidR="00E138CA" w:rsidRDefault="00E138CA" w:rsidP="006F3F02">
      <w:pPr>
        <w:pStyle w:val="ConsPlusNormal"/>
        <w:widowControl/>
        <w:spacing w:line="240" w:lineRule="exact"/>
        <w:ind w:right="340" w:firstLine="0"/>
        <w:rPr>
          <w:rFonts w:ascii="Times New Roman" w:hAnsi="Times New Roman" w:cs="Times New Roman"/>
          <w:b/>
          <w:sz w:val="28"/>
          <w:szCs w:val="28"/>
        </w:rPr>
      </w:pPr>
    </w:p>
    <w:p w:rsidR="00E138CA" w:rsidRDefault="00E138CA" w:rsidP="006F3F02">
      <w:pPr>
        <w:pStyle w:val="ConsPlusNormal"/>
        <w:widowControl/>
        <w:spacing w:line="240" w:lineRule="exact"/>
        <w:ind w:right="340" w:firstLine="0"/>
        <w:rPr>
          <w:rFonts w:ascii="Times New Roman" w:hAnsi="Times New Roman" w:cs="Times New Roman"/>
          <w:b/>
          <w:sz w:val="28"/>
          <w:szCs w:val="28"/>
        </w:rPr>
      </w:pPr>
    </w:p>
    <w:p w:rsidR="00E138CA" w:rsidRDefault="00E138CA" w:rsidP="006F3F02">
      <w:pPr>
        <w:pStyle w:val="ConsPlusNormal"/>
        <w:widowControl/>
        <w:spacing w:line="240" w:lineRule="exact"/>
        <w:ind w:right="340" w:firstLine="0"/>
        <w:rPr>
          <w:rFonts w:ascii="Times New Roman" w:hAnsi="Times New Roman" w:cs="Times New Roman"/>
          <w:b/>
          <w:sz w:val="28"/>
          <w:szCs w:val="28"/>
        </w:rPr>
      </w:pPr>
    </w:p>
    <w:p w:rsidR="00E138CA" w:rsidRDefault="00E138CA" w:rsidP="006F3F02">
      <w:pPr>
        <w:pStyle w:val="ConsPlusNormal"/>
        <w:widowControl/>
        <w:spacing w:line="240" w:lineRule="exact"/>
        <w:ind w:right="340" w:firstLine="0"/>
        <w:rPr>
          <w:rFonts w:ascii="Times New Roman" w:hAnsi="Times New Roman" w:cs="Times New Roman"/>
          <w:b/>
          <w:sz w:val="28"/>
          <w:szCs w:val="28"/>
        </w:rPr>
      </w:pPr>
      <w:r w:rsidRPr="004E068F">
        <w:rPr>
          <w:rFonts w:ascii="Times New Roman" w:hAnsi="Times New Roman" w:cs="Times New Roman"/>
          <w:b/>
          <w:sz w:val="28"/>
          <w:szCs w:val="28"/>
        </w:rPr>
        <w:t xml:space="preserve">О внесении изменений в Генеральный план </w:t>
      </w:r>
    </w:p>
    <w:p w:rsidR="00E138CA" w:rsidRDefault="00E138CA" w:rsidP="006F3F02">
      <w:pPr>
        <w:pStyle w:val="ConsPlusNormal"/>
        <w:widowControl/>
        <w:spacing w:line="240" w:lineRule="exact"/>
        <w:ind w:right="340" w:firstLine="0"/>
        <w:rPr>
          <w:rFonts w:ascii="Times New Roman" w:hAnsi="Times New Roman" w:cs="Times New Roman"/>
          <w:b/>
          <w:sz w:val="28"/>
          <w:szCs w:val="28"/>
        </w:rPr>
      </w:pPr>
      <w:r w:rsidRPr="004E068F">
        <w:rPr>
          <w:rFonts w:ascii="Times New Roman" w:hAnsi="Times New Roman" w:cs="Times New Roman"/>
          <w:b/>
          <w:sz w:val="28"/>
          <w:szCs w:val="28"/>
        </w:rPr>
        <w:t>Соликамского городского округа, утвержденный решением Соликамской городской Думы от 29 июля 2009 г. № 647</w:t>
      </w:r>
    </w:p>
    <w:p w:rsidR="00E138CA" w:rsidRPr="00197383" w:rsidRDefault="00E138CA" w:rsidP="006F3F02">
      <w:pPr>
        <w:pStyle w:val="BodyText"/>
        <w:rPr>
          <w:lang w:val="ru-RU"/>
        </w:rPr>
      </w:pPr>
    </w:p>
    <w:p w:rsidR="00E138CA" w:rsidRDefault="00E138CA" w:rsidP="005133F9">
      <w:pPr>
        <w:pStyle w:val="ConsPlusNormal"/>
        <w:widowControl/>
        <w:ind w:right="-2" w:firstLine="708"/>
        <w:jc w:val="both"/>
        <w:rPr>
          <w:rFonts w:ascii="Times New Roman" w:hAnsi="Times New Roman" w:cs="Times New Roman"/>
          <w:sz w:val="28"/>
          <w:szCs w:val="28"/>
        </w:rPr>
      </w:pPr>
      <w:r>
        <w:rPr>
          <w:rFonts w:ascii="Times New Roman" w:hAnsi="Times New Roman" w:cs="Times New Roman"/>
          <w:sz w:val="28"/>
          <w:szCs w:val="28"/>
        </w:rPr>
        <w:t>Рассмотрев представленный главой города Соликамска Проект решения Соликамской городской Думы «</w:t>
      </w:r>
      <w:r w:rsidRPr="004E068F">
        <w:rPr>
          <w:rFonts w:ascii="Times New Roman" w:hAnsi="Times New Roman" w:cs="Times New Roman"/>
          <w:sz w:val="28"/>
          <w:szCs w:val="28"/>
        </w:rPr>
        <w:t>О внесении изменений в Генеральный план Соликамского городского округа, утвержденный решением Соликамской городской Думы от 29 июля 2009 г. № 647</w:t>
      </w:r>
      <w:r w:rsidRPr="000627BE">
        <w:rPr>
          <w:rFonts w:ascii="Times New Roman" w:hAnsi="Times New Roman" w:cs="Times New Roman"/>
          <w:sz w:val="28"/>
          <w:szCs w:val="28"/>
        </w:rPr>
        <w:t>»</w:t>
      </w:r>
      <w:r>
        <w:rPr>
          <w:rFonts w:ascii="Times New Roman" w:hAnsi="Times New Roman" w:cs="Times New Roman"/>
          <w:sz w:val="28"/>
          <w:szCs w:val="28"/>
        </w:rPr>
        <w:t>, р</w:t>
      </w:r>
      <w:r w:rsidRPr="00646F93">
        <w:rPr>
          <w:rFonts w:ascii="Times New Roman" w:hAnsi="Times New Roman" w:cs="Times New Roman"/>
          <w:sz w:val="28"/>
          <w:szCs w:val="28"/>
        </w:rPr>
        <w:t>уководствуясь</w:t>
      </w:r>
      <w:r>
        <w:rPr>
          <w:rFonts w:ascii="Times New Roman" w:hAnsi="Times New Roman" w:cs="Times New Roman"/>
          <w:sz w:val="28"/>
          <w:szCs w:val="28"/>
        </w:rPr>
        <w:t xml:space="preserve"> статьями 2, 8, 24, 25 Градостроительного кодекса</w:t>
      </w:r>
      <w:r w:rsidRPr="00646F93">
        <w:rPr>
          <w:rFonts w:ascii="Times New Roman" w:hAnsi="Times New Roman" w:cs="Times New Roman"/>
          <w:sz w:val="28"/>
          <w:szCs w:val="28"/>
        </w:rPr>
        <w:t xml:space="preserve"> Российск</w:t>
      </w:r>
      <w:r>
        <w:rPr>
          <w:rFonts w:ascii="Times New Roman" w:hAnsi="Times New Roman" w:cs="Times New Roman"/>
          <w:sz w:val="28"/>
          <w:szCs w:val="28"/>
        </w:rPr>
        <w:t xml:space="preserve">ой Федерации, учитывая результаты </w:t>
      </w:r>
      <w:r w:rsidRPr="00646F93">
        <w:rPr>
          <w:rFonts w:ascii="Times New Roman" w:hAnsi="Times New Roman" w:cs="Times New Roman"/>
          <w:sz w:val="28"/>
          <w:szCs w:val="28"/>
        </w:rPr>
        <w:t>публичн</w:t>
      </w:r>
      <w:r>
        <w:rPr>
          <w:rFonts w:ascii="Times New Roman" w:hAnsi="Times New Roman" w:cs="Times New Roman"/>
          <w:sz w:val="28"/>
          <w:szCs w:val="28"/>
        </w:rPr>
        <w:t xml:space="preserve">ых слушаний по проекту решения от 07.09.2017 № 1(гп), заключение комиссии по землепользованию и застройке Соликамского городского округа, в соответствии со статьей </w:t>
      </w:r>
      <w:r w:rsidRPr="00646F93">
        <w:rPr>
          <w:rFonts w:ascii="Times New Roman" w:hAnsi="Times New Roman" w:cs="Times New Roman"/>
          <w:sz w:val="28"/>
          <w:szCs w:val="28"/>
        </w:rPr>
        <w:t xml:space="preserve">23 Устава Соликамского городского округа </w:t>
      </w:r>
    </w:p>
    <w:p w:rsidR="00E138CA" w:rsidRDefault="00E138CA" w:rsidP="005133F9">
      <w:pPr>
        <w:pStyle w:val="ConsPlusNormal"/>
        <w:widowControl/>
        <w:ind w:firstLine="708"/>
        <w:jc w:val="both"/>
        <w:rPr>
          <w:rFonts w:ascii="Times New Roman" w:hAnsi="Times New Roman" w:cs="Times New Roman"/>
          <w:sz w:val="28"/>
          <w:szCs w:val="28"/>
        </w:rPr>
      </w:pPr>
    </w:p>
    <w:p w:rsidR="00E138CA" w:rsidRDefault="00E138CA" w:rsidP="005133F9">
      <w:pPr>
        <w:pStyle w:val="ConsPlusNormal"/>
        <w:widowControl/>
        <w:ind w:firstLine="708"/>
        <w:jc w:val="both"/>
        <w:rPr>
          <w:rFonts w:ascii="Times New Roman" w:hAnsi="Times New Roman" w:cs="Times New Roman"/>
          <w:sz w:val="28"/>
          <w:szCs w:val="28"/>
        </w:rPr>
      </w:pPr>
      <w:r w:rsidRPr="00646F93">
        <w:rPr>
          <w:rFonts w:ascii="Times New Roman" w:hAnsi="Times New Roman" w:cs="Times New Roman"/>
          <w:sz w:val="28"/>
          <w:szCs w:val="28"/>
        </w:rPr>
        <w:t>Соликамская городская Дума РЕШИЛА:</w:t>
      </w:r>
    </w:p>
    <w:p w:rsidR="00E138CA" w:rsidRPr="00646F93" w:rsidRDefault="00E138CA" w:rsidP="005133F9">
      <w:pPr>
        <w:pStyle w:val="ConsPlusNormal"/>
        <w:widowControl/>
        <w:ind w:firstLine="708"/>
        <w:jc w:val="both"/>
        <w:rPr>
          <w:rFonts w:ascii="Times New Roman" w:hAnsi="Times New Roman" w:cs="Times New Roman"/>
          <w:sz w:val="28"/>
          <w:szCs w:val="28"/>
        </w:rPr>
      </w:pPr>
    </w:p>
    <w:p w:rsidR="00E138CA" w:rsidRPr="006F3F02" w:rsidRDefault="00E138CA" w:rsidP="005133F9">
      <w:pPr>
        <w:pStyle w:val="15"/>
        <w:shd w:val="clear" w:color="auto" w:fill="auto"/>
        <w:spacing w:before="0" w:line="240" w:lineRule="auto"/>
        <w:ind w:left="20" w:right="20" w:firstLine="620"/>
        <w:rPr>
          <w:rFonts w:ascii="Times New Roman" w:hAnsi="Times New Roman"/>
        </w:rPr>
      </w:pPr>
      <w:r w:rsidRPr="006F3F02">
        <w:rPr>
          <w:rFonts w:ascii="Times New Roman" w:hAnsi="Times New Roman"/>
          <w:color w:val="000000"/>
          <w:sz w:val="28"/>
          <w:szCs w:val="24"/>
        </w:rPr>
        <w:t>1. Внести следующие изменения в Генеральный план Соликамского городского округа, утвержденный решением Соликамской городской Думы от 29 июля 2009 г. № 647:</w:t>
      </w:r>
    </w:p>
    <w:p w:rsidR="00E138CA" w:rsidRPr="006F3F02" w:rsidRDefault="00E138CA" w:rsidP="006F3F02">
      <w:pPr>
        <w:pStyle w:val="15"/>
        <w:numPr>
          <w:ilvl w:val="0"/>
          <w:numId w:val="46"/>
        </w:numPr>
        <w:shd w:val="clear" w:color="auto" w:fill="auto"/>
        <w:tabs>
          <w:tab w:val="left" w:pos="1129"/>
        </w:tabs>
        <w:spacing w:before="0" w:line="336" w:lineRule="exact"/>
        <w:ind w:left="20" w:right="20" w:firstLine="620"/>
        <w:rPr>
          <w:rFonts w:ascii="Times New Roman" w:hAnsi="Times New Roman"/>
        </w:rPr>
      </w:pPr>
      <w:r>
        <w:rPr>
          <w:rFonts w:ascii="Times New Roman" w:hAnsi="Times New Roman"/>
          <w:color w:val="000000"/>
          <w:sz w:val="28"/>
          <w:szCs w:val="24"/>
        </w:rPr>
        <w:t>Пункт 2.9. «</w:t>
      </w:r>
      <w:r w:rsidRPr="006F3F02">
        <w:rPr>
          <w:rFonts w:ascii="Times New Roman" w:hAnsi="Times New Roman"/>
          <w:color w:val="000000"/>
          <w:sz w:val="28"/>
          <w:szCs w:val="24"/>
        </w:rPr>
        <w:t>Мероприятия по изме</w:t>
      </w:r>
      <w:r>
        <w:rPr>
          <w:rFonts w:ascii="Times New Roman" w:hAnsi="Times New Roman"/>
          <w:color w:val="000000"/>
          <w:sz w:val="28"/>
          <w:szCs w:val="24"/>
        </w:rPr>
        <w:t>нению границ населенного пункта»</w:t>
      </w:r>
      <w:r w:rsidRPr="006F3F02">
        <w:rPr>
          <w:rFonts w:ascii="Times New Roman" w:hAnsi="Times New Roman"/>
          <w:color w:val="000000"/>
          <w:sz w:val="28"/>
          <w:szCs w:val="24"/>
        </w:rPr>
        <w:t xml:space="preserve"> подраздела 2 «Перечень мероприятий по территориальному планированию города Соликамска» раздела II «Положения о территориальном планировании» дополнить следующим абзацем:</w:t>
      </w:r>
    </w:p>
    <w:p w:rsidR="00E138CA" w:rsidRPr="006F3F02" w:rsidRDefault="00E138CA" w:rsidP="006F3F02">
      <w:pPr>
        <w:pStyle w:val="15"/>
        <w:shd w:val="clear" w:color="auto" w:fill="auto"/>
        <w:spacing w:before="0" w:line="336" w:lineRule="exact"/>
        <w:ind w:left="20" w:right="20" w:firstLine="620"/>
        <w:rPr>
          <w:rFonts w:ascii="Times New Roman" w:hAnsi="Times New Roman"/>
        </w:rPr>
      </w:pPr>
      <w:r>
        <w:rPr>
          <w:rFonts w:ascii="Times New Roman" w:hAnsi="Times New Roman"/>
          <w:color w:val="000000"/>
          <w:sz w:val="28"/>
          <w:szCs w:val="24"/>
        </w:rPr>
        <w:t>«</w:t>
      </w:r>
      <w:r w:rsidRPr="006F3F02">
        <w:rPr>
          <w:rFonts w:ascii="Times New Roman" w:hAnsi="Times New Roman"/>
          <w:color w:val="000000"/>
          <w:sz w:val="28"/>
          <w:szCs w:val="24"/>
        </w:rPr>
        <w:t>Из границ земель населенного пункта в связи с переводом в к</w:t>
      </w:r>
      <w:r>
        <w:rPr>
          <w:rFonts w:ascii="Times New Roman" w:hAnsi="Times New Roman"/>
          <w:color w:val="000000"/>
          <w:sz w:val="28"/>
          <w:szCs w:val="24"/>
        </w:rPr>
        <w:t>атегорию земель «</w:t>
      </w:r>
      <w:r w:rsidRPr="006F3F02">
        <w:rPr>
          <w:rFonts w:ascii="Times New Roman" w:hAnsi="Times New Roman"/>
          <w:color w:val="000000"/>
          <w:sz w:val="28"/>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rFonts w:ascii="Times New Roman" w:hAnsi="Times New Roman"/>
          <w:color w:val="000000"/>
          <w:sz w:val="28"/>
          <w:szCs w:val="24"/>
        </w:rPr>
        <w:t>»</w:t>
      </w:r>
      <w:r w:rsidRPr="006F3F02">
        <w:rPr>
          <w:rFonts w:ascii="Times New Roman" w:hAnsi="Times New Roman"/>
          <w:color w:val="000000"/>
          <w:sz w:val="28"/>
          <w:szCs w:val="24"/>
        </w:rPr>
        <w:t xml:space="preserve"> исключаются земельные участки с кадастровыми номерами: 59:10:0000000:54, 59:10:0501003:163, 59:10:0501001:113, 59:10:0703009:30</w:t>
      </w:r>
      <w:r>
        <w:rPr>
          <w:rFonts w:ascii="Times New Roman" w:hAnsi="Times New Roman"/>
          <w:color w:val="000000"/>
          <w:sz w:val="28"/>
          <w:szCs w:val="24"/>
        </w:rPr>
        <w:t>».</w:t>
      </w:r>
    </w:p>
    <w:p w:rsidR="00E138CA" w:rsidRPr="005133F9" w:rsidRDefault="00E138CA" w:rsidP="005133F9">
      <w:pPr>
        <w:pStyle w:val="15"/>
        <w:shd w:val="clear" w:color="auto" w:fill="auto"/>
        <w:spacing w:before="0" w:line="336" w:lineRule="exact"/>
        <w:ind w:right="20"/>
        <w:rPr>
          <w:rFonts w:ascii="Times New Roman" w:hAnsi="Times New Roman"/>
          <w:sz w:val="28"/>
          <w:szCs w:val="28"/>
        </w:rPr>
      </w:pPr>
      <w:r>
        <w:rPr>
          <w:rFonts w:ascii="Times New Roman" w:hAnsi="Times New Roman"/>
          <w:color w:val="000000"/>
          <w:sz w:val="28"/>
          <w:szCs w:val="28"/>
        </w:rPr>
        <w:tab/>
        <w:t>1.2. В</w:t>
      </w:r>
      <w:r w:rsidRPr="005133F9">
        <w:rPr>
          <w:rFonts w:ascii="Times New Roman" w:hAnsi="Times New Roman"/>
          <w:color w:val="000000"/>
          <w:sz w:val="28"/>
          <w:szCs w:val="28"/>
        </w:rPr>
        <w:t xml:space="preserve"> Графическую часть Генерального плана Соликамского городского округа раздела </w:t>
      </w:r>
      <w:r w:rsidRPr="005133F9">
        <w:rPr>
          <w:rFonts w:ascii="Times New Roman" w:hAnsi="Times New Roman"/>
          <w:color w:val="000000"/>
          <w:sz w:val="28"/>
          <w:szCs w:val="28"/>
          <w:lang w:val="en-US"/>
        </w:rPr>
        <w:t>III</w:t>
      </w:r>
      <w:r w:rsidRPr="005133F9">
        <w:rPr>
          <w:rFonts w:ascii="Times New Roman" w:hAnsi="Times New Roman"/>
          <w:color w:val="000000"/>
          <w:sz w:val="28"/>
          <w:szCs w:val="28"/>
        </w:rPr>
        <w:t xml:space="preserve"> «Карты (схемы)» внести следующие изменения в карты:</w:t>
      </w:r>
    </w:p>
    <w:p w:rsidR="00E138CA" w:rsidRPr="005133F9" w:rsidRDefault="00E138CA" w:rsidP="005133F9">
      <w:pPr>
        <w:pStyle w:val="15"/>
        <w:shd w:val="clear" w:color="auto" w:fill="auto"/>
        <w:spacing w:before="0" w:line="336" w:lineRule="exact"/>
        <w:ind w:right="20"/>
        <w:rPr>
          <w:rFonts w:ascii="Times New Roman" w:hAnsi="Times New Roman"/>
          <w:sz w:val="28"/>
          <w:szCs w:val="28"/>
        </w:rPr>
      </w:pPr>
      <w:r>
        <w:rPr>
          <w:rFonts w:ascii="Times New Roman" w:hAnsi="Times New Roman"/>
          <w:color w:val="000000"/>
          <w:sz w:val="28"/>
          <w:szCs w:val="28"/>
        </w:rPr>
        <w:tab/>
        <w:t>1.2.1. «</w:t>
      </w:r>
      <w:r w:rsidRPr="005133F9">
        <w:rPr>
          <w:rFonts w:ascii="Times New Roman" w:hAnsi="Times New Roman"/>
          <w:color w:val="000000"/>
          <w:sz w:val="28"/>
          <w:szCs w:val="28"/>
        </w:rPr>
        <w:t>Карта границ населенного пункта город Соликамск, входящего в состав</w:t>
      </w:r>
      <w:r>
        <w:rPr>
          <w:rFonts w:ascii="Times New Roman" w:hAnsi="Times New Roman"/>
          <w:color w:val="000000"/>
          <w:sz w:val="28"/>
          <w:szCs w:val="28"/>
        </w:rPr>
        <w:t xml:space="preserve"> Соликамского городского округа»</w:t>
      </w:r>
      <w:r w:rsidRPr="005133F9">
        <w:rPr>
          <w:rFonts w:ascii="Times New Roman" w:hAnsi="Times New Roman"/>
          <w:color w:val="000000"/>
          <w:sz w:val="28"/>
          <w:szCs w:val="28"/>
        </w:rPr>
        <w:t xml:space="preserve"> (приложение 1);</w:t>
      </w:r>
    </w:p>
    <w:p w:rsidR="00E138CA" w:rsidRPr="005133F9" w:rsidRDefault="00E138CA" w:rsidP="005133F9">
      <w:pPr>
        <w:pStyle w:val="15"/>
        <w:shd w:val="clear" w:color="auto" w:fill="auto"/>
        <w:spacing w:before="0" w:line="336" w:lineRule="exact"/>
        <w:ind w:right="20"/>
        <w:rPr>
          <w:rFonts w:ascii="Times New Roman" w:hAnsi="Times New Roman"/>
          <w:sz w:val="28"/>
          <w:szCs w:val="28"/>
        </w:rPr>
      </w:pPr>
      <w:r>
        <w:rPr>
          <w:rFonts w:ascii="Times New Roman" w:hAnsi="Times New Roman"/>
          <w:color w:val="000000"/>
          <w:sz w:val="28"/>
          <w:szCs w:val="28"/>
        </w:rPr>
        <w:tab/>
        <w:t>1.2.2. «</w:t>
      </w:r>
      <w:r w:rsidRPr="005133F9">
        <w:rPr>
          <w:rFonts w:ascii="Times New Roman" w:hAnsi="Times New Roman"/>
          <w:color w:val="000000"/>
          <w:sz w:val="28"/>
          <w:szCs w:val="28"/>
        </w:rPr>
        <w:t>Карта функциональных зон</w:t>
      </w:r>
      <w:r>
        <w:rPr>
          <w:rFonts w:ascii="Times New Roman" w:hAnsi="Times New Roman"/>
          <w:color w:val="000000"/>
          <w:sz w:val="28"/>
          <w:szCs w:val="28"/>
        </w:rPr>
        <w:t xml:space="preserve"> Соликамского городского округа»</w:t>
      </w:r>
      <w:r w:rsidRPr="005133F9">
        <w:rPr>
          <w:rFonts w:ascii="Times New Roman" w:hAnsi="Times New Roman"/>
          <w:color w:val="000000"/>
          <w:sz w:val="28"/>
          <w:szCs w:val="28"/>
        </w:rPr>
        <w:t xml:space="preserve"> (приложение 2).</w:t>
      </w:r>
    </w:p>
    <w:p w:rsidR="00E138CA" w:rsidRDefault="00E138CA" w:rsidP="005133F9">
      <w:pPr>
        <w:spacing w:after="480" w:line="360" w:lineRule="exact"/>
        <w:ind w:firstLine="709"/>
        <w:jc w:val="both"/>
        <w:rPr>
          <w:sz w:val="28"/>
          <w:szCs w:val="28"/>
        </w:rPr>
      </w:pPr>
      <w:r w:rsidRPr="005133F9">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E138CA" w:rsidRDefault="00E138CA" w:rsidP="005133F9">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E138CA" w:rsidRDefault="00E138CA" w:rsidP="005133F9">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E138CA" w:rsidRDefault="00E138CA" w:rsidP="005133F9">
      <w:pPr>
        <w:autoSpaceDE w:val="0"/>
        <w:autoSpaceDN w:val="0"/>
        <w:adjustRightInd w:val="0"/>
        <w:spacing w:line="240" w:lineRule="exact"/>
        <w:ind w:left="1416"/>
        <w:jc w:val="both"/>
        <w:outlineLvl w:val="0"/>
        <w:rPr>
          <w:i/>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E138CA" w:rsidRPr="005133F9" w:rsidRDefault="00E138CA" w:rsidP="005133F9">
      <w:pPr>
        <w:spacing w:after="480" w:line="240" w:lineRule="exact"/>
        <w:ind w:firstLine="709"/>
        <w:jc w:val="both"/>
        <w:rPr>
          <w:sz w:val="28"/>
          <w:szCs w:val="28"/>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6F3F02">
      <w:pPr>
        <w:pStyle w:val="15"/>
        <w:shd w:val="clear" w:color="auto" w:fill="auto"/>
        <w:spacing w:before="0" w:line="240" w:lineRule="exact"/>
        <w:ind w:left="4860"/>
        <w:jc w:val="left"/>
        <w:rPr>
          <w:rFonts w:ascii="Times New Roman" w:hAnsi="Times New Roman"/>
          <w:color w:val="000000"/>
          <w:sz w:val="28"/>
          <w:szCs w:val="24"/>
        </w:rPr>
      </w:pPr>
    </w:p>
    <w:p w:rsidR="00E138CA" w:rsidRDefault="00E138CA" w:rsidP="005133F9">
      <w:pPr>
        <w:pStyle w:val="15"/>
        <w:shd w:val="clear" w:color="auto" w:fill="auto"/>
        <w:spacing w:before="0" w:line="240" w:lineRule="exact"/>
        <w:ind w:left="5466" w:firstLine="709"/>
        <w:jc w:val="left"/>
        <w:rPr>
          <w:rFonts w:ascii="Times New Roman" w:hAnsi="Times New Roman"/>
          <w:color w:val="000000"/>
          <w:sz w:val="28"/>
          <w:szCs w:val="24"/>
        </w:rPr>
      </w:pPr>
      <w:r w:rsidRPr="005133F9">
        <w:rPr>
          <w:rFonts w:ascii="Times New Roman" w:hAnsi="Times New Roman"/>
          <w:color w:val="000000"/>
          <w:sz w:val="28"/>
          <w:szCs w:val="24"/>
        </w:rPr>
        <w:t xml:space="preserve">Приложение 1 </w:t>
      </w:r>
    </w:p>
    <w:p w:rsidR="00E138CA" w:rsidRPr="005133F9" w:rsidRDefault="00E138CA" w:rsidP="00543606">
      <w:pPr>
        <w:pStyle w:val="15"/>
        <w:shd w:val="clear" w:color="auto" w:fill="auto"/>
        <w:spacing w:before="0" w:line="240" w:lineRule="exact"/>
        <w:ind w:left="5466" w:firstLine="709"/>
        <w:jc w:val="left"/>
        <w:rPr>
          <w:rFonts w:ascii="Times New Roman" w:hAnsi="Times New Roman"/>
          <w:color w:val="000000"/>
          <w:sz w:val="28"/>
          <w:szCs w:val="24"/>
        </w:rPr>
      </w:pPr>
      <w:r w:rsidRPr="005133F9">
        <w:rPr>
          <w:rFonts w:ascii="Times New Roman" w:hAnsi="Times New Roman"/>
          <w:color w:val="000000"/>
          <w:sz w:val="28"/>
          <w:szCs w:val="24"/>
        </w:rPr>
        <w:t>к решению Соликамской</w:t>
      </w:r>
    </w:p>
    <w:p w:rsidR="00E138CA" w:rsidRDefault="00E138CA" w:rsidP="00543606">
      <w:pPr>
        <w:pStyle w:val="15"/>
        <w:shd w:val="clear" w:color="auto" w:fill="auto"/>
        <w:spacing w:before="0" w:line="240" w:lineRule="exact"/>
        <w:ind w:left="5466" w:firstLine="709"/>
        <w:jc w:val="left"/>
        <w:rPr>
          <w:rFonts w:ascii="Times New Roman" w:hAnsi="Times New Roman"/>
          <w:color w:val="000000"/>
          <w:sz w:val="28"/>
          <w:szCs w:val="24"/>
        </w:rPr>
      </w:pPr>
      <w:r w:rsidRPr="005133F9">
        <w:rPr>
          <w:rFonts w:ascii="Times New Roman" w:hAnsi="Times New Roman"/>
          <w:color w:val="000000"/>
          <w:sz w:val="28"/>
          <w:szCs w:val="24"/>
        </w:rPr>
        <w:t>городской Думы</w:t>
      </w:r>
    </w:p>
    <w:p w:rsidR="00E138CA" w:rsidRPr="005133F9" w:rsidRDefault="00E138CA" w:rsidP="00543606">
      <w:pPr>
        <w:pStyle w:val="15"/>
        <w:shd w:val="clear" w:color="auto" w:fill="auto"/>
        <w:spacing w:before="0" w:line="240" w:lineRule="exact"/>
        <w:ind w:left="6175"/>
        <w:jc w:val="left"/>
        <w:rPr>
          <w:rFonts w:ascii="Times New Roman" w:hAnsi="Times New Roman"/>
          <w:sz w:val="24"/>
          <w:szCs w:val="24"/>
        </w:rPr>
      </w:pPr>
      <w:r>
        <w:rPr>
          <w:rFonts w:ascii="Times New Roman" w:hAnsi="Times New Roman"/>
          <w:color w:val="000000"/>
          <w:sz w:val="28"/>
          <w:szCs w:val="24"/>
        </w:rPr>
        <w:t>от</w:t>
      </w:r>
      <w:r>
        <w:rPr>
          <w:rFonts w:ascii="Times New Roman" w:hAnsi="Times New Roman"/>
          <w:color w:val="000000"/>
          <w:sz w:val="28"/>
          <w:szCs w:val="24"/>
        </w:rPr>
        <w:tab/>
      </w:r>
      <w:r>
        <w:rPr>
          <w:rFonts w:ascii="Times New Roman" w:hAnsi="Times New Roman"/>
          <w:color w:val="000000"/>
          <w:sz w:val="28"/>
          <w:szCs w:val="24"/>
        </w:rPr>
        <w:tab/>
      </w:r>
      <w:r>
        <w:rPr>
          <w:rFonts w:ascii="Times New Roman" w:hAnsi="Times New Roman"/>
          <w:color w:val="000000"/>
          <w:sz w:val="28"/>
          <w:szCs w:val="24"/>
        </w:rPr>
        <w:tab/>
        <w:t xml:space="preserve">№ </w:t>
      </w:r>
    </w:p>
    <w:p w:rsidR="00E138CA" w:rsidRPr="004A0CD3" w:rsidRDefault="00E138CA" w:rsidP="006F3F02">
      <w:pPr>
        <w:pStyle w:val="BodyText"/>
        <w:rPr>
          <w:lang w:val="ru-RU"/>
        </w:rPr>
      </w:pPr>
      <w:r>
        <w:rPr>
          <w:noProof/>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alt="6363323" style="position:absolute;left:0;text-align:left;margin-left:9.1pt;margin-top:66.3pt;width:461pt;height:667.7pt;z-index:251654656;visibility:visible;mso-position-horizontal-relative:margin;mso-position-vertical-relative:margin">
            <v:imagedata r:id="rId66" o:title=""/>
            <w10:wrap type="square" anchorx="margin" anchory="margin"/>
          </v:shape>
        </w:pict>
      </w:r>
    </w:p>
    <w:p w:rsidR="00E138CA" w:rsidRDefault="00E138CA" w:rsidP="00543606">
      <w:pPr>
        <w:spacing w:line="240" w:lineRule="exact"/>
        <w:ind w:left="5672" w:firstLine="709"/>
        <w:jc w:val="both"/>
        <w:rPr>
          <w:sz w:val="28"/>
        </w:rPr>
      </w:pPr>
      <w:r w:rsidRPr="008E7911">
        <w:rPr>
          <w:sz w:val="28"/>
        </w:rPr>
        <w:t xml:space="preserve">Приложение </w:t>
      </w:r>
      <w:r>
        <w:rPr>
          <w:sz w:val="28"/>
        </w:rPr>
        <w:t>2</w:t>
      </w:r>
      <w:r w:rsidRPr="008E7911">
        <w:rPr>
          <w:sz w:val="28"/>
        </w:rPr>
        <w:t xml:space="preserve"> </w:t>
      </w:r>
    </w:p>
    <w:p w:rsidR="00E138CA" w:rsidRPr="008E7911" w:rsidRDefault="00E138CA" w:rsidP="00543606">
      <w:pPr>
        <w:spacing w:line="240" w:lineRule="exact"/>
        <w:ind w:left="5672" w:firstLine="709"/>
        <w:jc w:val="both"/>
        <w:rPr>
          <w:sz w:val="28"/>
        </w:rPr>
      </w:pPr>
      <w:r w:rsidRPr="008E7911">
        <w:rPr>
          <w:sz w:val="28"/>
        </w:rPr>
        <w:t>к решению Соликамской</w:t>
      </w:r>
    </w:p>
    <w:p w:rsidR="00E138CA" w:rsidRDefault="00E138CA" w:rsidP="00543606">
      <w:pPr>
        <w:spacing w:line="240" w:lineRule="exact"/>
        <w:ind w:left="6381"/>
        <w:jc w:val="both"/>
        <w:rPr>
          <w:sz w:val="28"/>
        </w:rPr>
      </w:pPr>
      <w:r w:rsidRPr="008E7911">
        <w:rPr>
          <w:sz w:val="28"/>
        </w:rPr>
        <w:t>городской Думы</w:t>
      </w:r>
    </w:p>
    <w:p w:rsidR="00E138CA" w:rsidRDefault="00E138CA" w:rsidP="00543606">
      <w:pPr>
        <w:spacing w:line="240" w:lineRule="exact"/>
        <w:ind w:left="6381"/>
        <w:jc w:val="both"/>
        <w:rPr>
          <w:sz w:val="28"/>
        </w:rPr>
      </w:pPr>
      <w:r>
        <w:rPr>
          <w:sz w:val="28"/>
        </w:rPr>
        <w:t>от</w:t>
      </w:r>
      <w:r>
        <w:rPr>
          <w:sz w:val="28"/>
        </w:rPr>
        <w:tab/>
      </w:r>
      <w:r>
        <w:rPr>
          <w:sz w:val="28"/>
        </w:rPr>
        <w:tab/>
      </w:r>
      <w:r>
        <w:rPr>
          <w:sz w:val="28"/>
        </w:rPr>
        <w:tab/>
        <w:t>№</w:t>
      </w:r>
    </w:p>
    <w:p w:rsidR="00E138CA" w:rsidRPr="008E7911" w:rsidRDefault="00E138CA" w:rsidP="00543606">
      <w:pPr>
        <w:jc w:val="right"/>
        <w:rPr>
          <w:sz w:val="28"/>
        </w:rPr>
      </w:pPr>
      <w:r w:rsidRPr="00BF6A07">
        <w:rPr>
          <w:noProof/>
          <w:sz w:val="28"/>
        </w:rPr>
        <w:pict>
          <v:shape id="Рисунок 6" o:spid="_x0000_i1025" type="#_x0000_t75" alt="1" style="width:468pt;height:662.4pt;visibility:visible">
            <v:imagedata r:id="rId67" o:title=""/>
          </v:shape>
        </w:pict>
      </w:r>
    </w:p>
    <w:p w:rsidR="00E138CA" w:rsidRDefault="00E138CA" w:rsidP="00543606">
      <w:pPr>
        <w:jc w:val="center"/>
        <w:rPr>
          <w:sz w:val="28"/>
        </w:rPr>
      </w:pPr>
      <w:r>
        <w:rPr>
          <w:sz w:val="28"/>
        </w:rPr>
        <w:t xml:space="preserve">                                                                                                </w:t>
      </w:r>
    </w:p>
    <w:p w:rsidR="00E138CA" w:rsidRPr="007D580C" w:rsidRDefault="00E138CA" w:rsidP="00543606">
      <w:pPr>
        <w:autoSpaceDE w:val="0"/>
        <w:autoSpaceDN w:val="0"/>
        <w:adjustRightInd w:val="0"/>
        <w:ind w:left="400" w:hanging="400"/>
        <w:rPr>
          <w:sz w:val="28"/>
          <w:szCs w:val="28"/>
        </w:rPr>
      </w:pPr>
      <w:r w:rsidRPr="007D580C">
        <w:rPr>
          <w:sz w:val="28"/>
          <w:szCs w:val="28"/>
        </w:rPr>
        <w:t>Субъект правотворческой инициативы, вносящий проект:</w:t>
      </w:r>
    </w:p>
    <w:p w:rsidR="00E138CA" w:rsidRPr="007D580C" w:rsidRDefault="00E138CA" w:rsidP="00543606">
      <w:pPr>
        <w:autoSpaceDE w:val="0"/>
        <w:autoSpaceDN w:val="0"/>
        <w:adjustRightInd w:val="0"/>
        <w:ind w:left="400" w:hanging="400"/>
        <w:rPr>
          <w:sz w:val="28"/>
          <w:szCs w:val="28"/>
        </w:rPr>
      </w:pPr>
      <w:r w:rsidRPr="007D580C">
        <w:rPr>
          <w:sz w:val="28"/>
          <w:szCs w:val="28"/>
        </w:rPr>
        <w:t>Глава города Соликамска -</w:t>
      </w:r>
    </w:p>
    <w:p w:rsidR="00E138CA" w:rsidRPr="007D580C" w:rsidRDefault="00E138CA" w:rsidP="00543606">
      <w:pPr>
        <w:autoSpaceDE w:val="0"/>
        <w:autoSpaceDN w:val="0"/>
        <w:adjustRightInd w:val="0"/>
        <w:ind w:left="400" w:hanging="400"/>
        <w:rPr>
          <w:sz w:val="28"/>
          <w:szCs w:val="28"/>
        </w:rPr>
      </w:pPr>
      <w:r w:rsidRPr="007D580C">
        <w:rPr>
          <w:sz w:val="28"/>
          <w:szCs w:val="28"/>
        </w:rPr>
        <w:t>глава администрации города Соликамска А.Н.Федотов</w:t>
      </w:r>
    </w:p>
    <w:p w:rsidR="00E138CA" w:rsidRDefault="00E138CA" w:rsidP="00543606">
      <w:pPr>
        <w:jc w:val="right"/>
        <w:rPr>
          <w:b/>
          <w:sz w:val="28"/>
          <w:szCs w:val="28"/>
        </w:rPr>
      </w:pPr>
    </w:p>
    <w:p w:rsidR="00E138CA" w:rsidRDefault="00E138CA" w:rsidP="00543606">
      <w:pPr>
        <w:jc w:val="right"/>
        <w:rPr>
          <w:b/>
          <w:sz w:val="28"/>
          <w:szCs w:val="28"/>
        </w:rPr>
      </w:pPr>
    </w:p>
    <w:p w:rsidR="00E138CA" w:rsidRPr="007D580C" w:rsidRDefault="00E138CA" w:rsidP="00543606">
      <w:pPr>
        <w:jc w:val="right"/>
        <w:rPr>
          <w:b/>
          <w:sz w:val="28"/>
          <w:szCs w:val="28"/>
        </w:rPr>
      </w:pPr>
      <w:r w:rsidRPr="007D580C">
        <w:rPr>
          <w:b/>
          <w:sz w:val="28"/>
          <w:szCs w:val="28"/>
        </w:rPr>
        <w:t xml:space="preserve">ПРОЕКТ </w:t>
      </w: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Default="00E138CA" w:rsidP="00543606">
      <w:pPr>
        <w:autoSpaceDE w:val="0"/>
        <w:autoSpaceDN w:val="0"/>
        <w:adjustRightInd w:val="0"/>
        <w:spacing w:line="240" w:lineRule="exact"/>
        <w:ind w:right="340"/>
        <w:rPr>
          <w:b/>
          <w:sz w:val="28"/>
          <w:szCs w:val="28"/>
        </w:rPr>
      </w:pPr>
    </w:p>
    <w:p w:rsidR="00E138CA" w:rsidRPr="007D580C" w:rsidRDefault="00E138CA" w:rsidP="00543606">
      <w:pPr>
        <w:autoSpaceDE w:val="0"/>
        <w:autoSpaceDN w:val="0"/>
        <w:adjustRightInd w:val="0"/>
        <w:spacing w:line="240" w:lineRule="exact"/>
        <w:ind w:right="340"/>
        <w:rPr>
          <w:b/>
          <w:sz w:val="28"/>
          <w:szCs w:val="28"/>
        </w:rPr>
      </w:pPr>
      <w:r w:rsidRPr="007D580C">
        <w:rPr>
          <w:b/>
          <w:sz w:val="28"/>
          <w:szCs w:val="28"/>
        </w:rPr>
        <w:t xml:space="preserve">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 </w:t>
      </w:r>
    </w:p>
    <w:p w:rsidR="00E138CA" w:rsidRPr="007D580C" w:rsidRDefault="00E138CA" w:rsidP="00543606">
      <w:pPr>
        <w:spacing w:line="360" w:lineRule="exact"/>
        <w:ind w:firstLine="709"/>
        <w:jc w:val="both"/>
        <w:rPr>
          <w:sz w:val="28"/>
          <w:szCs w:val="28"/>
        </w:rPr>
      </w:pPr>
    </w:p>
    <w:p w:rsidR="00E138CA" w:rsidRDefault="00E138CA" w:rsidP="002D0AFE">
      <w:pPr>
        <w:autoSpaceDE w:val="0"/>
        <w:autoSpaceDN w:val="0"/>
        <w:adjustRightInd w:val="0"/>
        <w:ind w:right="-1" w:firstLine="709"/>
        <w:jc w:val="both"/>
        <w:rPr>
          <w:sz w:val="28"/>
          <w:szCs w:val="28"/>
        </w:rPr>
      </w:pPr>
      <w:r w:rsidRPr="00D478B8">
        <w:rPr>
          <w:sz w:val="28"/>
          <w:szCs w:val="28"/>
        </w:rPr>
        <w:t xml:space="preserve">На основании статьи 33 Градостроительного кодекса Российской Федерации, статьи 23 Устава Соликамского городского округа, протокола публичных слушаний и заключения Комиссии по землепользованию и застройке Соликамского городского округа о результатах публичных слушаний от  </w:t>
      </w:r>
      <w:r>
        <w:rPr>
          <w:sz w:val="28"/>
          <w:szCs w:val="28"/>
        </w:rPr>
        <w:t>07.09</w:t>
      </w:r>
      <w:r w:rsidRPr="00D478B8">
        <w:rPr>
          <w:sz w:val="28"/>
          <w:szCs w:val="28"/>
        </w:rPr>
        <w:t>.</w:t>
      </w:r>
      <w:r>
        <w:rPr>
          <w:sz w:val="28"/>
          <w:szCs w:val="28"/>
        </w:rPr>
        <w:t>20</w:t>
      </w:r>
      <w:r w:rsidRPr="00D478B8">
        <w:rPr>
          <w:sz w:val="28"/>
          <w:szCs w:val="28"/>
        </w:rPr>
        <w:t xml:space="preserve">17 № </w:t>
      </w:r>
      <w:r>
        <w:rPr>
          <w:sz w:val="28"/>
          <w:szCs w:val="28"/>
        </w:rPr>
        <w:t>9</w:t>
      </w:r>
      <w:r w:rsidRPr="00D478B8">
        <w:rPr>
          <w:sz w:val="28"/>
          <w:szCs w:val="28"/>
        </w:rPr>
        <w:t xml:space="preserve"> (ПЗЗ);</w:t>
      </w:r>
    </w:p>
    <w:p w:rsidR="00E138CA" w:rsidRDefault="00E138CA" w:rsidP="002D0AFE">
      <w:pPr>
        <w:autoSpaceDE w:val="0"/>
        <w:autoSpaceDN w:val="0"/>
        <w:adjustRightInd w:val="0"/>
        <w:ind w:firstLine="708"/>
        <w:jc w:val="both"/>
        <w:rPr>
          <w:sz w:val="28"/>
          <w:szCs w:val="28"/>
        </w:rPr>
      </w:pPr>
    </w:p>
    <w:p w:rsidR="00E138CA" w:rsidRDefault="00E138CA" w:rsidP="002D0AFE">
      <w:pPr>
        <w:autoSpaceDE w:val="0"/>
        <w:autoSpaceDN w:val="0"/>
        <w:adjustRightInd w:val="0"/>
        <w:ind w:firstLine="708"/>
        <w:jc w:val="both"/>
        <w:rPr>
          <w:sz w:val="28"/>
          <w:szCs w:val="28"/>
        </w:rPr>
      </w:pPr>
      <w:r w:rsidRPr="00D21537">
        <w:rPr>
          <w:sz w:val="28"/>
          <w:szCs w:val="28"/>
        </w:rPr>
        <w:t>Соликамская городская Дума РЕШИЛА:</w:t>
      </w:r>
    </w:p>
    <w:p w:rsidR="00E138CA" w:rsidRPr="00D21537" w:rsidRDefault="00E138CA" w:rsidP="002D0AFE">
      <w:pPr>
        <w:autoSpaceDE w:val="0"/>
        <w:autoSpaceDN w:val="0"/>
        <w:adjustRightInd w:val="0"/>
        <w:ind w:firstLine="708"/>
        <w:jc w:val="both"/>
        <w:rPr>
          <w:sz w:val="28"/>
          <w:szCs w:val="28"/>
        </w:rPr>
      </w:pPr>
    </w:p>
    <w:p w:rsidR="00E138CA" w:rsidRPr="00D478B8" w:rsidRDefault="00E138CA" w:rsidP="002D0AFE">
      <w:pPr>
        <w:autoSpaceDE w:val="0"/>
        <w:autoSpaceDN w:val="0"/>
        <w:adjustRightInd w:val="0"/>
        <w:ind w:right="-2" w:firstLine="709"/>
        <w:jc w:val="both"/>
        <w:rPr>
          <w:sz w:val="28"/>
          <w:szCs w:val="28"/>
        </w:rPr>
      </w:pPr>
      <w:r w:rsidRPr="00D478B8">
        <w:rPr>
          <w:sz w:val="28"/>
          <w:szCs w:val="28"/>
        </w:rPr>
        <w:t>1. Внести в Правила землепользования и застройки Соликамского городского округа, утвержденные решением Соликамской городской Думы от 22.02.2017 № 87 следующие изменения:</w:t>
      </w:r>
    </w:p>
    <w:p w:rsidR="00E138CA" w:rsidRPr="00073509" w:rsidRDefault="00E138CA" w:rsidP="00543606">
      <w:pPr>
        <w:shd w:val="clear" w:color="auto" w:fill="FFFFFF"/>
        <w:spacing w:line="360" w:lineRule="exact"/>
        <w:ind w:firstLine="709"/>
        <w:jc w:val="both"/>
        <w:rPr>
          <w:sz w:val="28"/>
          <w:szCs w:val="28"/>
        </w:rPr>
      </w:pPr>
      <w:r w:rsidRPr="00073509">
        <w:rPr>
          <w:sz w:val="28"/>
          <w:szCs w:val="28"/>
        </w:rPr>
        <w:t xml:space="preserve">1.1. </w:t>
      </w:r>
      <w:r>
        <w:rPr>
          <w:sz w:val="28"/>
          <w:szCs w:val="28"/>
        </w:rPr>
        <w:t>С</w:t>
      </w:r>
      <w:r w:rsidRPr="00073509">
        <w:rPr>
          <w:sz w:val="28"/>
          <w:szCs w:val="28"/>
        </w:rPr>
        <w:t xml:space="preserve">троку 2 таблицы части 1 статьи 33.1 главы 13 – исключить. </w:t>
      </w:r>
    </w:p>
    <w:p w:rsidR="00E138CA" w:rsidRPr="00073509" w:rsidRDefault="00E138CA" w:rsidP="002D0AFE">
      <w:pPr>
        <w:shd w:val="clear" w:color="auto" w:fill="FFFFFF"/>
        <w:spacing w:line="360" w:lineRule="exact"/>
        <w:ind w:firstLine="709"/>
        <w:jc w:val="both"/>
        <w:rPr>
          <w:sz w:val="28"/>
          <w:szCs w:val="28"/>
        </w:rPr>
      </w:pPr>
      <w:r w:rsidRPr="00073509">
        <w:rPr>
          <w:sz w:val="28"/>
          <w:szCs w:val="28"/>
        </w:rPr>
        <w:t xml:space="preserve">1.2. </w:t>
      </w:r>
      <w:r>
        <w:rPr>
          <w:sz w:val="28"/>
          <w:szCs w:val="28"/>
        </w:rPr>
        <w:t>Т</w:t>
      </w:r>
      <w:r w:rsidRPr="00073509">
        <w:rPr>
          <w:sz w:val="28"/>
          <w:szCs w:val="28"/>
        </w:rPr>
        <w:t xml:space="preserve">аблицу части 2 статьи 33.1 главы 13 дополнить строкой 3 в 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75"/>
        <w:gridCol w:w="2912"/>
        <w:gridCol w:w="3828"/>
        <w:gridCol w:w="2474"/>
      </w:tblGrid>
      <w:tr w:rsidR="00E138CA" w:rsidRPr="00073509" w:rsidTr="00CF2701">
        <w:tc>
          <w:tcPr>
            <w:tcW w:w="675" w:type="dxa"/>
          </w:tcPr>
          <w:p w:rsidR="00E138CA" w:rsidRPr="00073509" w:rsidRDefault="00E138CA" w:rsidP="00FE57DD">
            <w:pPr>
              <w:tabs>
                <w:tab w:val="left" w:pos="1276"/>
              </w:tabs>
              <w:overflowPunct w:val="0"/>
              <w:autoSpaceDE w:val="0"/>
              <w:autoSpaceDN w:val="0"/>
              <w:adjustRightInd w:val="0"/>
              <w:spacing w:line="240" w:lineRule="exact"/>
              <w:ind w:right="-44" w:firstLine="426"/>
              <w:jc w:val="both"/>
              <w:textAlignment w:val="baseline"/>
            </w:pPr>
          </w:p>
          <w:p w:rsidR="00E138CA" w:rsidRPr="00073509" w:rsidRDefault="00E138CA" w:rsidP="00FE57DD">
            <w:pPr>
              <w:ind w:left="-426" w:firstLine="426"/>
            </w:pPr>
            <w:r w:rsidRPr="00073509">
              <w:t xml:space="preserve">  3</w:t>
            </w:r>
          </w:p>
        </w:tc>
        <w:tc>
          <w:tcPr>
            <w:tcW w:w="2912" w:type="dxa"/>
          </w:tcPr>
          <w:p w:rsidR="00E138CA" w:rsidRPr="00073509" w:rsidRDefault="00E138CA" w:rsidP="00FE57DD">
            <w:pPr>
              <w:spacing w:line="240" w:lineRule="exact"/>
              <w:ind w:firstLine="34"/>
              <w:rPr>
                <w:b/>
              </w:rPr>
            </w:pPr>
            <w:r w:rsidRPr="00073509">
              <w:rPr>
                <w:b/>
              </w:rPr>
              <w:t>Отдых (рекреация)</w:t>
            </w:r>
          </w:p>
          <w:p w:rsidR="00E138CA" w:rsidRPr="00073509" w:rsidRDefault="00E138CA" w:rsidP="00FE57DD">
            <w:pPr>
              <w:spacing w:line="240" w:lineRule="exact"/>
              <w:ind w:firstLine="34"/>
              <w:rPr>
                <w:bCs/>
              </w:rPr>
            </w:pPr>
            <w:r w:rsidRPr="00073509">
              <w:rPr>
                <w:b/>
              </w:rPr>
              <w:t>(</w:t>
            </w:r>
            <w:r w:rsidRPr="00073509">
              <w:t>обустройство мест для занятий спортом, физической культурой)</w:t>
            </w:r>
          </w:p>
        </w:tc>
        <w:tc>
          <w:tcPr>
            <w:tcW w:w="3828" w:type="dxa"/>
          </w:tcPr>
          <w:p w:rsidR="00E138CA" w:rsidRPr="00073509" w:rsidRDefault="00E138CA" w:rsidP="00FE57DD">
            <w:pPr>
              <w:spacing w:line="240" w:lineRule="exact"/>
              <w:ind w:firstLine="426"/>
            </w:pPr>
          </w:p>
        </w:tc>
        <w:tc>
          <w:tcPr>
            <w:tcW w:w="2474" w:type="dxa"/>
          </w:tcPr>
          <w:p w:rsidR="00E138CA" w:rsidRPr="00073509" w:rsidRDefault="00E138CA" w:rsidP="00FE57DD">
            <w:pPr>
              <w:spacing w:line="240" w:lineRule="exact"/>
              <w:ind w:firstLine="426"/>
            </w:pPr>
          </w:p>
        </w:tc>
      </w:tr>
    </w:tbl>
    <w:p w:rsidR="00E138CA" w:rsidRPr="00073509" w:rsidRDefault="00E138CA" w:rsidP="00543606">
      <w:pPr>
        <w:shd w:val="clear" w:color="auto" w:fill="FFFFFF"/>
        <w:spacing w:line="360" w:lineRule="exact"/>
        <w:ind w:firstLine="709"/>
        <w:jc w:val="both"/>
        <w:rPr>
          <w:sz w:val="28"/>
          <w:szCs w:val="28"/>
        </w:rPr>
      </w:pPr>
      <w:r w:rsidRPr="00073509">
        <w:rPr>
          <w:sz w:val="28"/>
          <w:szCs w:val="28"/>
        </w:rPr>
        <w:t>1.3.</w:t>
      </w:r>
      <w:r>
        <w:rPr>
          <w:sz w:val="28"/>
          <w:szCs w:val="28"/>
        </w:rPr>
        <w:t>В</w:t>
      </w:r>
      <w:r w:rsidRPr="00073509">
        <w:rPr>
          <w:sz w:val="28"/>
          <w:szCs w:val="28"/>
        </w:rPr>
        <w:t xml:space="preserve"> пункте 1 статьи 21 слова «кроме жилых зон и общественно-деловых зон» заменить словами «кроме земельных участков  с видом разрешенного использования в соответствии с классификатором</w:t>
      </w:r>
      <w:r>
        <w:rPr>
          <w:sz w:val="28"/>
          <w:szCs w:val="28"/>
        </w:rPr>
        <w:t xml:space="preserve"> видов разрешенного использования земельных участков,</w:t>
      </w:r>
      <w:r w:rsidRPr="00073509">
        <w:rPr>
          <w:sz w:val="28"/>
          <w:szCs w:val="28"/>
        </w:rPr>
        <w:t xml:space="preserve"> утвержденным Приказом Министерства экономического развития Росси</w:t>
      </w:r>
      <w:r>
        <w:rPr>
          <w:sz w:val="28"/>
          <w:szCs w:val="28"/>
        </w:rPr>
        <w:t xml:space="preserve">йской Федерации от 01.09.2014 </w:t>
      </w:r>
      <w:r w:rsidRPr="00073509">
        <w:rPr>
          <w:sz w:val="28"/>
          <w:szCs w:val="28"/>
        </w:rPr>
        <w:t>№ 540</w:t>
      </w:r>
      <w:r>
        <w:rPr>
          <w:sz w:val="28"/>
          <w:szCs w:val="28"/>
        </w:rPr>
        <w:t>: код 2.0 (Жилая застройка)».</w:t>
      </w:r>
    </w:p>
    <w:p w:rsidR="00E138CA" w:rsidRPr="00073509" w:rsidRDefault="00E138CA" w:rsidP="00543606">
      <w:pPr>
        <w:shd w:val="clear" w:color="auto" w:fill="FFFFFF"/>
        <w:spacing w:line="360" w:lineRule="exact"/>
        <w:ind w:firstLine="709"/>
        <w:jc w:val="both"/>
        <w:rPr>
          <w:sz w:val="28"/>
          <w:szCs w:val="28"/>
        </w:rPr>
      </w:pPr>
      <w:r w:rsidRPr="00073509">
        <w:rPr>
          <w:sz w:val="28"/>
          <w:szCs w:val="28"/>
        </w:rPr>
        <w:t xml:space="preserve">1.4.Таблицу части 2 статьи 31.3 главы 13 дополнить строкой 4 в 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98"/>
        <w:gridCol w:w="2912"/>
        <w:gridCol w:w="3828"/>
        <w:gridCol w:w="2551"/>
      </w:tblGrid>
      <w:tr w:rsidR="00E138CA" w:rsidRPr="00073509" w:rsidTr="00CF2701">
        <w:tc>
          <w:tcPr>
            <w:tcW w:w="598" w:type="dxa"/>
          </w:tcPr>
          <w:p w:rsidR="00E138CA" w:rsidRPr="00073509" w:rsidRDefault="00E138CA" w:rsidP="00FE57DD">
            <w:pPr>
              <w:tabs>
                <w:tab w:val="left" w:pos="1276"/>
              </w:tabs>
              <w:overflowPunct w:val="0"/>
              <w:autoSpaceDE w:val="0"/>
              <w:autoSpaceDN w:val="0"/>
              <w:adjustRightInd w:val="0"/>
              <w:ind w:left="-308" w:firstLine="426"/>
              <w:jc w:val="both"/>
              <w:textAlignment w:val="baseline"/>
            </w:pPr>
            <w:r w:rsidRPr="00073509">
              <w:t>4</w:t>
            </w:r>
          </w:p>
        </w:tc>
        <w:tc>
          <w:tcPr>
            <w:tcW w:w="2912" w:type="dxa"/>
          </w:tcPr>
          <w:p w:rsidR="00E138CA" w:rsidRPr="00073509" w:rsidRDefault="00E138CA" w:rsidP="00FE57DD">
            <w:pPr>
              <w:spacing w:line="240" w:lineRule="exact"/>
              <w:rPr>
                <w:b/>
              </w:rPr>
            </w:pPr>
            <w:r w:rsidRPr="00073509">
              <w:rPr>
                <w:b/>
              </w:rPr>
              <w:t>Обеспечение внутреннего правопорядка</w:t>
            </w:r>
          </w:p>
        </w:tc>
        <w:tc>
          <w:tcPr>
            <w:tcW w:w="3828" w:type="dxa"/>
          </w:tcPr>
          <w:p w:rsidR="00E138CA" w:rsidRPr="00073509" w:rsidRDefault="00E138CA" w:rsidP="00FE57DD">
            <w:pPr>
              <w:tabs>
                <w:tab w:val="center" w:pos="4677"/>
                <w:tab w:val="right" w:pos="9355"/>
              </w:tabs>
              <w:spacing w:line="240" w:lineRule="exact"/>
              <w:ind w:firstLine="426"/>
              <w:jc w:val="both"/>
            </w:pPr>
            <w:r w:rsidRPr="00073509">
              <w:t>Этажность - до 2 этажей.</w:t>
            </w:r>
          </w:p>
          <w:p w:rsidR="00E138CA" w:rsidRPr="00073509" w:rsidRDefault="00E138CA" w:rsidP="00FE57DD">
            <w:pPr>
              <w:tabs>
                <w:tab w:val="center" w:pos="4677"/>
                <w:tab w:val="right" w:pos="9355"/>
              </w:tabs>
              <w:spacing w:line="240" w:lineRule="exact"/>
              <w:ind w:firstLine="426"/>
              <w:jc w:val="both"/>
            </w:pPr>
            <w:r w:rsidRPr="00073509">
              <w:t>Минимальные отступы от красной линии улиц определяются в соответствии со статьей 21</w:t>
            </w:r>
            <w:r>
              <w:t xml:space="preserve"> настоящих Правил</w:t>
            </w:r>
            <w:r w:rsidRPr="00073509">
              <w:t xml:space="preserve"> или утвержденными в составе проекта межевания линиями отступа от красных линий, установленных проектом планировки.</w:t>
            </w:r>
          </w:p>
          <w:p w:rsidR="00E138CA" w:rsidRPr="00073509" w:rsidRDefault="00E138CA" w:rsidP="00FE57DD">
            <w:pPr>
              <w:spacing w:line="240" w:lineRule="exact"/>
              <w:ind w:firstLine="426"/>
            </w:pPr>
            <w:r w:rsidRPr="00073509">
              <w:t xml:space="preserve">Максимальный процент застройки определяется  по обоснованию возможности размещения  строящегося или реконструируемого объекта на земельном участке при условии обеспечения нормируемой инсоляции, аэрации, требований СНиП и СанПиН, </w:t>
            </w:r>
            <w:r>
              <w:t>настоящих</w:t>
            </w:r>
            <w:r w:rsidRPr="00073509">
              <w:t>правил землепользования и застройки, правил и норм противопожарной безопасности. Нормируется техническими регламентами, региональными и местными нормативами градостроительного проектирования</w:t>
            </w:r>
          </w:p>
        </w:tc>
        <w:tc>
          <w:tcPr>
            <w:tcW w:w="2551" w:type="dxa"/>
          </w:tcPr>
          <w:p w:rsidR="00E138CA" w:rsidRPr="00073509" w:rsidRDefault="00E138CA" w:rsidP="00FE57DD">
            <w:pPr>
              <w:spacing w:line="240" w:lineRule="exact"/>
              <w:ind w:firstLine="426"/>
            </w:pPr>
          </w:p>
        </w:tc>
      </w:tr>
    </w:tbl>
    <w:p w:rsidR="00E138CA" w:rsidRPr="00073509" w:rsidRDefault="00E138CA" w:rsidP="00543606">
      <w:pPr>
        <w:shd w:val="clear" w:color="auto" w:fill="FFFFFF"/>
        <w:spacing w:line="360" w:lineRule="exact"/>
        <w:ind w:firstLine="709"/>
        <w:jc w:val="both"/>
        <w:rPr>
          <w:sz w:val="28"/>
          <w:szCs w:val="28"/>
        </w:rPr>
      </w:pPr>
      <w:r w:rsidRPr="00073509">
        <w:rPr>
          <w:sz w:val="28"/>
          <w:szCs w:val="28"/>
        </w:rPr>
        <w:t xml:space="preserve">1.5. </w:t>
      </w:r>
      <w:r>
        <w:rPr>
          <w:sz w:val="28"/>
          <w:szCs w:val="28"/>
        </w:rPr>
        <w:t>Т</w:t>
      </w:r>
      <w:r w:rsidRPr="00073509">
        <w:rPr>
          <w:sz w:val="28"/>
          <w:szCs w:val="28"/>
        </w:rPr>
        <w:t xml:space="preserve">аблицу части 1 статьи 36.1 главы 13 дополнить строкой 4 в 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98"/>
        <w:gridCol w:w="2912"/>
        <w:gridCol w:w="3828"/>
        <w:gridCol w:w="2551"/>
      </w:tblGrid>
      <w:tr w:rsidR="00E138CA" w:rsidRPr="00073509" w:rsidTr="00CF2701">
        <w:tc>
          <w:tcPr>
            <w:tcW w:w="598" w:type="dxa"/>
          </w:tcPr>
          <w:p w:rsidR="00E138CA" w:rsidRPr="00073509" w:rsidRDefault="00E138CA" w:rsidP="00FE57DD">
            <w:pPr>
              <w:tabs>
                <w:tab w:val="left" w:pos="1276"/>
              </w:tabs>
              <w:overflowPunct w:val="0"/>
              <w:autoSpaceDE w:val="0"/>
              <w:autoSpaceDN w:val="0"/>
              <w:adjustRightInd w:val="0"/>
              <w:ind w:left="-443" w:firstLine="426"/>
              <w:jc w:val="both"/>
              <w:textAlignment w:val="baseline"/>
            </w:pPr>
            <w:r w:rsidRPr="00073509">
              <w:t xml:space="preserve">   4</w:t>
            </w:r>
          </w:p>
        </w:tc>
        <w:tc>
          <w:tcPr>
            <w:tcW w:w="2912" w:type="dxa"/>
          </w:tcPr>
          <w:p w:rsidR="00E138CA" w:rsidRPr="00073509" w:rsidRDefault="00E138CA" w:rsidP="00FE57DD">
            <w:pPr>
              <w:spacing w:line="240" w:lineRule="exact"/>
              <w:rPr>
                <w:b/>
              </w:rPr>
            </w:pPr>
            <w:r w:rsidRPr="00073509">
              <w:rPr>
                <w:b/>
              </w:rPr>
              <w:t>Обеспечение внутреннего правопорядка</w:t>
            </w:r>
          </w:p>
        </w:tc>
        <w:tc>
          <w:tcPr>
            <w:tcW w:w="3828" w:type="dxa"/>
          </w:tcPr>
          <w:p w:rsidR="00E138CA" w:rsidRPr="00073509" w:rsidRDefault="00E138CA" w:rsidP="00FE57DD">
            <w:pPr>
              <w:tabs>
                <w:tab w:val="center" w:pos="4677"/>
                <w:tab w:val="right" w:pos="9355"/>
              </w:tabs>
              <w:spacing w:line="240" w:lineRule="exact"/>
              <w:ind w:firstLine="426"/>
              <w:jc w:val="both"/>
            </w:pPr>
            <w:r w:rsidRPr="00073509">
              <w:t>Этажность - до 2 этажей.</w:t>
            </w:r>
          </w:p>
          <w:p w:rsidR="00E138CA" w:rsidRPr="00073509" w:rsidRDefault="00E138CA" w:rsidP="00FE57DD">
            <w:pPr>
              <w:spacing w:line="240" w:lineRule="exact"/>
              <w:ind w:firstLine="426"/>
            </w:pPr>
            <w:r w:rsidRPr="00073509">
              <w:t xml:space="preserve">Минимальные отступы от красной линии улиц определяются в соответствии со статьей 21 </w:t>
            </w:r>
            <w:r>
              <w:t xml:space="preserve">настоящих правил </w:t>
            </w:r>
            <w:r w:rsidRPr="00073509">
              <w:t>или утвержденными в составе проекта межевания линиями отступа от красных линий, установленных проектом планировки.</w:t>
            </w:r>
          </w:p>
          <w:p w:rsidR="00E138CA" w:rsidRPr="00073509" w:rsidRDefault="00E138CA" w:rsidP="00FE57DD">
            <w:pPr>
              <w:spacing w:line="240" w:lineRule="exact"/>
              <w:ind w:firstLine="426"/>
            </w:pPr>
            <w:r w:rsidRPr="00073509">
              <w:t xml:space="preserve">Максимальный процент застройки определяется  по обоснованию возможности размещения  строящегося или реконструируемого объекта на земельном участке при условии обеспечения нормируемой инсоляции, аэрации, требований СНиП и СанПиН, </w:t>
            </w:r>
            <w:r>
              <w:t xml:space="preserve">настоящих </w:t>
            </w:r>
            <w:r w:rsidRPr="00073509">
              <w:t>правил землепользования и застройки, правил и норм противопожарной безопасности. Нормируется техническими регламентами, региональными и местными нормативами градостроительного проектирования</w:t>
            </w:r>
          </w:p>
        </w:tc>
        <w:tc>
          <w:tcPr>
            <w:tcW w:w="2551" w:type="dxa"/>
          </w:tcPr>
          <w:p w:rsidR="00E138CA" w:rsidRPr="00073509" w:rsidRDefault="00E138CA" w:rsidP="00FE57DD">
            <w:pPr>
              <w:spacing w:line="240" w:lineRule="exact"/>
              <w:ind w:firstLine="426"/>
            </w:pPr>
          </w:p>
        </w:tc>
      </w:tr>
    </w:tbl>
    <w:p w:rsidR="00E138CA" w:rsidRDefault="00E138CA" w:rsidP="00543606">
      <w:pPr>
        <w:spacing w:after="480" w:line="360" w:lineRule="exact"/>
        <w:ind w:firstLine="709"/>
        <w:jc w:val="both"/>
        <w:rPr>
          <w:sz w:val="28"/>
          <w:szCs w:val="28"/>
        </w:rPr>
      </w:pPr>
      <w:r>
        <w:rPr>
          <w:sz w:val="28"/>
          <w:szCs w:val="28"/>
        </w:rPr>
        <w:t>2</w:t>
      </w:r>
      <w:r w:rsidRPr="00F85457">
        <w:rPr>
          <w:sz w:val="28"/>
          <w:szCs w:val="28"/>
        </w:rPr>
        <w:t>.</w:t>
      </w:r>
      <w:r>
        <w:rPr>
          <w:sz w:val="28"/>
          <w:szCs w:val="28"/>
        </w:rPr>
        <w:t xml:space="preserve"> </w:t>
      </w:r>
      <w:r w:rsidRPr="00940AF3">
        <w:rPr>
          <w:sz w:val="28"/>
          <w:szCs w:val="28"/>
        </w:rPr>
        <w:t xml:space="preserve">Решение вступает в силу со дня его официального опубликования в газете «Соликамский рабочий» </w:t>
      </w:r>
      <w:r>
        <w:rPr>
          <w:sz w:val="28"/>
          <w:szCs w:val="28"/>
        </w:rPr>
        <w:t>и</w:t>
      </w:r>
      <w:r w:rsidRPr="00940AF3">
        <w:rPr>
          <w:sz w:val="28"/>
          <w:szCs w:val="28"/>
        </w:rPr>
        <w:t xml:space="preserve"> подлежит размещению </w:t>
      </w:r>
      <w:r>
        <w:rPr>
          <w:sz w:val="28"/>
          <w:szCs w:val="28"/>
        </w:rPr>
        <w:t>на официальном сайте администрации города Соликамска</w:t>
      </w:r>
      <w:r w:rsidRPr="00D21537">
        <w:rPr>
          <w:sz w:val="28"/>
          <w:szCs w:val="28"/>
        </w:rPr>
        <w:t>.</w:t>
      </w:r>
    </w:p>
    <w:p w:rsidR="00E138CA" w:rsidRDefault="00E138CA" w:rsidP="00CC02E2">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E138CA" w:rsidRDefault="00E138CA" w:rsidP="00CC02E2">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E138CA" w:rsidRDefault="00E138CA" w:rsidP="00CC02E2">
      <w:pPr>
        <w:autoSpaceDE w:val="0"/>
        <w:autoSpaceDN w:val="0"/>
        <w:adjustRightInd w:val="0"/>
        <w:spacing w:line="240" w:lineRule="exact"/>
        <w:ind w:left="1416"/>
        <w:jc w:val="both"/>
        <w:outlineLvl w:val="0"/>
        <w:rPr>
          <w:i/>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E138CA" w:rsidRPr="005133F9" w:rsidRDefault="00E138CA" w:rsidP="00CC02E2">
      <w:pPr>
        <w:spacing w:after="480" w:line="240" w:lineRule="exact"/>
        <w:ind w:firstLine="709"/>
        <w:jc w:val="both"/>
        <w:rPr>
          <w:sz w:val="28"/>
          <w:szCs w:val="28"/>
        </w:rPr>
      </w:pPr>
    </w:p>
    <w:p w:rsidR="00E138CA" w:rsidRPr="00D21537" w:rsidRDefault="00E138CA" w:rsidP="00543606">
      <w:pPr>
        <w:spacing w:after="480" w:line="360" w:lineRule="exact"/>
        <w:ind w:firstLine="709"/>
        <w:jc w:val="both"/>
        <w:rPr>
          <w:sz w:val="28"/>
          <w:szCs w:val="28"/>
        </w:rPr>
      </w:pPr>
    </w:p>
    <w:p w:rsidR="00E138CA" w:rsidRDefault="00E138CA" w:rsidP="005133F9">
      <w:pPr>
        <w:jc w:val="center"/>
        <w:rPr>
          <w:sz w:val="28"/>
          <w:szCs w:val="28"/>
        </w:rPr>
      </w:pPr>
      <w:r>
        <w:rPr>
          <w:sz w:val="28"/>
        </w:rPr>
        <w:t xml:space="preserve">                                                                       </w:t>
      </w: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Председателю Соликамской</w:t>
      </w:r>
    </w:p>
    <w:p w:rsidR="00E138CA" w:rsidRDefault="00E138CA" w:rsidP="0024120B">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городской Думы</w:t>
      </w:r>
    </w:p>
    <w:p w:rsidR="00E138CA" w:rsidRDefault="00E138CA" w:rsidP="0024120B">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С.В.Якутову</w:t>
      </w: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r>
        <w:rPr>
          <w:sz w:val="28"/>
          <w:szCs w:val="28"/>
        </w:rPr>
        <w:t>09.10.2017</w:t>
      </w:r>
      <w:r>
        <w:rPr>
          <w:sz w:val="28"/>
          <w:szCs w:val="28"/>
        </w:rPr>
        <w:tab/>
        <w:t>№ СЭД-026-02-09б-1261</w:t>
      </w: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CC02E2">
      <w:pPr>
        <w:pStyle w:val="a8"/>
        <w:spacing w:after="0"/>
      </w:pPr>
      <w:r>
        <w:fldChar w:fldCharType="begin"/>
      </w:r>
      <w:r>
        <w:instrText xml:space="preserve"> DOCPROPERTY  doc_summary  \* MERGEFORMAT </w:instrText>
      </w:r>
      <w:r>
        <w:fldChar w:fldCharType="separate"/>
      </w:r>
      <w:r>
        <w:t xml:space="preserve">О направлении поправок к проекту решения </w:t>
      </w:r>
    </w:p>
    <w:p w:rsidR="00E138CA" w:rsidRDefault="00E138CA" w:rsidP="00CC02E2">
      <w:pPr>
        <w:pStyle w:val="a8"/>
      </w:pPr>
      <w:r>
        <w:t>Соликамской городской Думы «О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w:t>
      </w:r>
      <w:r>
        <w:fldChar w:fldCharType="end"/>
      </w:r>
    </w:p>
    <w:p w:rsidR="00E138CA" w:rsidRDefault="00E138CA" w:rsidP="00677BD5">
      <w:pPr>
        <w:spacing w:before="480" w:line="240" w:lineRule="exact"/>
        <w:jc w:val="center"/>
        <w:rPr>
          <w:sz w:val="28"/>
          <w:szCs w:val="28"/>
        </w:rPr>
      </w:pPr>
      <w:r>
        <w:rPr>
          <w:sz w:val="28"/>
          <w:szCs w:val="28"/>
        </w:rPr>
        <w:t>Уважаемый Сергей Валерьевич!</w:t>
      </w:r>
    </w:p>
    <w:p w:rsidR="00E138CA" w:rsidRDefault="00E138CA" w:rsidP="00CC02E2">
      <w:pPr>
        <w:spacing w:before="480" w:line="360" w:lineRule="exact"/>
        <w:ind w:firstLine="720"/>
        <w:jc w:val="both"/>
        <w:rPr>
          <w:sz w:val="28"/>
          <w:szCs w:val="28"/>
        </w:rPr>
      </w:pPr>
      <w:r>
        <w:rPr>
          <w:sz w:val="28"/>
          <w:szCs w:val="28"/>
        </w:rPr>
        <w:t>Направляем поправки в проект</w:t>
      </w:r>
      <w:r w:rsidRPr="007455BD">
        <w:t xml:space="preserve"> </w:t>
      </w:r>
      <w:r w:rsidRPr="007455BD">
        <w:rPr>
          <w:sz w:val="28"/>
          <w:szCs w:val="28"/>
        </w:rPr>
        <w:t>решения Соликамской городской Думы «</w:t>
      </w:r>
      <w:r w:rsidRPr="00D62262">
        <w:rPr>
          <w:sz w:val="28"/>
          <w:szCs w:val="28"/>
        </w:rPr>
        <w:t>О внесении изменений в Правила землепользования и застройки Соликамского городского округа, утвержденные решением Соликамской городской Думы от 22.02.</w:t>
      </w:r>
      <w:r>
        <w:rPr>
          <w:sz w:val="28"/>
          <w:szCs w:val="28"/>
        </w:rPr>
        <w:t xml:space="preserve">2017 </w:t>
      </w:r>
      <w:r w:rsidRPr="00D62262">
        <w:rPr>
          <w:sz w:val="28"/>
          <w:szCs w:val="28"/>
        </w:rPr>
        <w:t>№ 87</w:t>
      </w:r>
      <w:r w:rsidRPr="007455BD">
        <w:rPr>
          <w:sz w:val="28"/>
          <w:szCs w:val="28"/>
        </w:rPr>
        <w:t>»</w:t>
      </w:r>
      <w:r>
        <w:rPr>
          <w:sz w:val="28"/>
          <w:szCs w:val="28"/>
        </w:rPr>
        <w:t>.</w:t>
      </w:r>
    </w:p>
    <w:p w:rsidR="00E138CA" w:rsidRDefault="00E138CA" w:rsidP="00CC02E2">
      <w:pPr>
        <w:pStyle w:val="001"/>
        <w:ind w:firstLine="0"/>
      </w:pPr>
      <w:r>
        <w:t>Поправки:</w:t>
      </w:r>
      <w:r w:rsidRPr="00822250">
        <w:t xml:space="preserve"> </w:t>
      </w:r>
    </w:p>
    <w:p w:rsidR="00E138CA" w:rsidRDefault="00E138CA" w:rsidP="00CC02E2">
      <w:pPr>
        <w:pStyle w:val="001"/>
        <w:ind w:firstLine="708"/>
      </w:pPr>
      <w:r>
        <w:t>1. Пункт 1.2. изложить в следующей</w:t>
      </w:r>
      <w:r w:rsidRPr="00D62262">
        <w:t xml:space="preserve"> редакции:</w:t>
      </w:r>
      <w:r w:rsidRPr="00D62262">
        <w:rPr>
          <w:sz w:val="32"/>
        </w:rPr>
        <w:t xml:space="preserve"> </w:t>
      </w:r>
      <w:r w:rsidRPr="00D62262">
        <w:t xml:space="preserve"> </w:t>
      </w:r>
    </w:p>
    <w:p w:rsidR="00E138CA" w:rsidRPr="00D62262" w:rsidRDefault="00E138CA" w:rsidP="00CC02E2">
      <w:pPr>
        <w:pStyle w:val="001"/>
        <w:spacing w:after="120"/>
      </w:pPr>
      <w:r>
        <w:t>«1.2. Т</w:t>
      </w:r>
      <w:r w:rsidRPr="00D62262">
        <w:t>а</w:t>
      </w:r>
      <w:r>
        <w:t>блицу части 2 статьи 33.1 главы 1</w:t>
      </w:r>
      <w:r w:rsidRPr="00D62262">
        <w:t xml:space="preserve">3 дополнить строкой </w:t>
      </w:r>
      <w:r>
        <w:t>2 следующего содержания</w:t>
      </w:r>
      <w:r w:rsidRPr="00D62262">
        <w:t xml:space="preserve">: </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7"/>
        <w:gridCol w:w="2912"/>
        <w:gridCol w:w="3828"/>
        <w:gridCol w:w="2191"/>
      </w:tblGrid>
      <w:tr w:rsidR="00E138CA" w:rsidTr="00FE57DD">
        <w:tc>
          <w:tcPr>
            <w:tcW w:w="567" w:type="dxa"/>
          </w:tcPr>
          <w:p w:rsidR="00E138CA" w:rsidRPr="00073509" w:rsidRDefault="00E138CA" w:rsidP="00FE57DD">
            <w:pPr>
              <w:tabs>
                <w:tab w:val="left" w:pos="1276"/>
              </w:tabs>
              <w:overflowPunct w:val="0"/>
              <w:autoSpaceDE w:val="0"/>
              <w:autoSpaceDN w:val="0"/>
              <w:adjustRightInd w:val="0"/>
              <w:spacing w:line="240" w:lineRule="exact"/>
              <w:ind w:right="-44" w:firstLine="426"/>
              <w:jc w:val="both"/>
              <w:textAlignment w:val="baseline"/>
            </w:pPr>
          </w:p>
          <w:p w:rsidR="00E138CA" w:rsidRPr="00073509" w:rsidRDefault="00E138CA" w:rsidP="00FE57DD">
            <w:pPr>
              <w:ind w:left="-426" w:firstLine="426"/>
            </w:pPr>
            <w:r w:rsidRPr="00073509">
              <w:t xml:space="preserve">  </w:t>
            </w:r>
            <w:r>
              <w:t>2</w:t>
            </w:r>
          </w:p>
        </w:tc>
        <w:tc>
          <w:tcPr>
            <w:tcW w:w="2912" w:type="dxa"/>
          </w:tcPr>
          <w:p w:rsidR="00E138CA" w:rsidRPr="00073509" w:rsidRDefault="00E138CA" w:rsidP="00FE57DD">
            <w:pPr>
              <w:spacing w:line="240" w:lineRule="exact"/>
              <w:ind w:firstLine="34"/>
              <w:rPr>
                <w:b/>
              </w:rPr>
            </w:pPr>
            <w:r w:rsidRPr="00073509">
              <w:rPr>
                <w:b/>
              </w:rPr>
              <w:t>Отдых (рекреация)</w:t>
            </w:r>
          </w:p>
          <w:p w:rsidR="00E138CA" w:rsidRPr="00073509" w:rsidRDefault="00E138CA" w:rsidP="00FE57DD">
            <w:pPr>
              <w:spacing w:line="240" w:lineRule="exact"/>
              <w:ind w:firstLine="34"/>
              <w:rPr>
                <w:bCs/>
              </w:rPr>
            </w:pPr>
            <w:r w:rsidRPr="00073509">
              <w:rPr>
                <w:b/>
              </w:rPr>
              <w:t>(</w:t>
            </w:r>
            <w:r w:rsidRPr="00073509">
              <w:t>обустройство мест для занятий спортом, физической культурой)</w:t>
            </w:r>
          </w:p>
        </w:tc>
        <w:tc>
          <w:tcPr>
            <w:tcW w:w="3828" w:type="dxa"/>
          </w:tcPr>
          <w:p w:rsidR="00E138CA" w:rsidRPr="00073509" w:rsidRDefault="00E138CA" w:rsidP="00FE57DD">
            <w:pPr>
              <w:spacing w:line="240" w:lineRule="exact"/>
              <w:ind w:firstLine="426"/>
            </w:pPr>
          </w:p>
        </w:tc>
        <w:tc>
          <w:tcPr>
            <w:tcW w:w="2191" w:type="dxa"/>
          </w:tcPr>
          <w:p w:rsidR="00E138CA" w:rsidRPr="00073509" w:rsidRDefault="00E138CA" w:rsidP="00FE57DD">
            <w:pPr>
              <w:spacing w:line="240" w:lineRule="exact"/>
              <w:ind w:firstLine="426"/>
            </w:pPr>
          </w:p>
        </w:tc>
      </w:tr>
    </w:tbl>
    <w:p w:rsidR="00E138CA" w:rsidRDefault="00E138CA" w:rsidP="00CC02E2">
      <w:pPr>
        <w:spacing w:line="360" w:lineRule="exact"/>
        <w:jc w:val="right"/>
        <w:rPr>
          <w:sz w:val="28"/>
          <w:szCs w:val="28"/>
        </w:rPr>
      </w:pPr>
      <w:r>
        <w:rPr>
          <w:sz w:val="28"/>
          <w:szCs w:val="28"/>
        </w:rPr>
        <w:t xml:space="preserve">        ».</w:t>
      </w:r>
    </w:p>
    <w:p w:rsidR="00E138CA" w:rsidRPr="00360E66" w:rsidRDefault="00E138CA" w:rsidP="00CC02E2">
      <w:pPr>
        <w:spacing w:line="360" w:lineRule="exact"/>
        <w:ind w:firstLine="708"/>
        <w:jc w:val="both"/>
        <w:rPr>
          <w:sz w:val="28"/>
          <w:szCs w:val="28"/>
        </w:rPr>
      </w:pPr>
      <w:r>
        <w:rPr>
          <w:sz w:val="28"/>
          <w:szCs w:val="28"/>
        </w:rPr>
        <w:t xml:space="preserve">2. </w:t>
      </w:r>
      <w:r w:rsidRPr="00D62262">
        <w:rPr>
          <w:sz w:val="28"/>
          <w:szCs w:val="28"/>
        </w:rPr>
        <w:t>В пункте 1.3</w:t>
      </w:r>
      <w:r>
        <w:rPr>
          <w:sz w:val="28"/>
          <w:szCs w:val="28"/>
        </w:rPr>
        <w:t>.</w:t>
      </w:r>
      <w:r w:rsidRPr="00D62262">
        <w:rPr>
          <w:sz w:val="28"/>
          <w:szCs w:val="28"/>
        </w:rPr>
        <w:t xml:space="preserve"> слов</w:t>
      </w:r>
      <w:r>
        <w:rPr>
          <w:sz w:val="28"/>
          <w:szCs w:val="28"/>
        </w:rPr>
        <w:t>а</w:t>
      </w:r>
      <w:r w:rsidRPr="00D62262">
        <w:rPr>
          <w:sz w:val="28"/>
          <w:szCs w:val="28"/>
        </w:rPr>
        <w:t xml:space="preserve"> «в пун</w:t>
      </w:r>
      <w:r>
        <w:rPr>
          <w:sz w:val="28"/>
          <w:szCs w:val="28"/>
        </w:rPr>
        <w:t>кте» заменить словами «в части»</w:t>
      </w:r>
      <w:r w:rsidRPr="00D62262">
        <w:rPr>
          <w:sz w:val="28"/>
          <w:szCs w:val="28"/>
        </w:rPr>
        <w:t>.</w:t>
      </w:r>
    </w:p>
    <w:p w:rsidR="00E138CA" w:rsidRDefault="00E138CA" w:rsidP="00CC02E2">
      <w:pPr>
        <w:keepNext/>
        <w:spacing w:before="480" w:line="240" w:lineRule="exact"/>
        <w:jc w:val="both"/>
        <w:outlineLvl w:val="2"/>
        <w:rPr>
          <w:sz w:val="28"/>
          <w:szCs w:val="28"/>
        </w:rPr>
      </w:pPr>
      <w:r>
        <w:rPr>
          <w:sz w:val="28"/>
          <w:szCs w:val="28"/>
        </w:rPr>
        <w:t xml:space="preserve">Исполняющий полномочия </w:t>
      </w:r>
    </w:p>
    <w:p w:rsidR="00E138CA" w:rsidRPr="00360E66" w:rsidRDefault="00E138CA" w:rsidP="00CC02E2">
      <w:pPr>
        <w:keepNext/>
        <w:spacing w:line="240" w:lineRule="exact"/>
        <w:jc w:val="both"/>
        <w:outlineLvl w:val="2"/>
        <w:rPr>
          <w:sz w:val="28"/>
          <w:szCs w:val="28"/>
        </w:rPr>
      </w:pPr>
      <w:r>
        <w:rPr>
          <w:sz w:val="28"/>
          <w:szCs w:val="28"/>
        </w:rPr>
        <w:t>главы</w:t>
      </w:r>
      <w:r w:rsidRPr="00360E66">
        <w:rPr>
          <w:sz w:val="28"/>
          <w:szCs w:val="28"/>
        </w:rPr>
        <w:t xml:space="preserve"> города Соликамска </w:t>
      </w:r>
      <w:r>
        <w:rPr>
          <w:sz w:val="28"/>
          <w:szCs w:val="28"/>
        </w:rPr>
        <w:t>-</w:t>
      </w:r>
    </w:p>
    <w:p w:rsidR="00E138CA" w:rsidRPr="00360E66" w:rsidRDefault="00E138CA" w:rsidP="00CC02E2">
      <w:pPr>
        <w:spacing w:line="240" w:lineRule="exact"/>
        <w:rPr>
          <w:sz w:val="28"/>
          <w:szCs w:val="28"/>
        </w:rPr>
      </w:pPr>
      <w:r w:rsidRPr="00360E66">
        <w:rPr>
          <w:sz w:val="28"/>
          <w:szCs w:val="28"/>
        </w:rPr>
        <w:t>глав</w:t>
      </w:r>
      <w:r>
        <w:rPr>
          <w:sz w:val="28"/>
          <w:szCs w:val="28"/>
        </w:rPr>
        <w:t>ы</w:t>
      </w:r>
      <w:r w:rsidRPr="00360E66">
        <w:rPr>
          <w:sz w:val="28"/>
          <w:szCs w:val="28"/>
        </w:rPr>
        <w:t xml:space="preserve"> администрации города Соликамска                                  </w:t>
      </w:r>
      <w:r>
        <w:rPr>
          <w:sz w:val="28"/>
          <w:szCs w:val="28"/>
        </w:rPr>
        <w:t xml:space="preserve">     </w:t>
      </w:r>
      <w:r w:rsidRPr="00360E66">
        <w:rPr>
          <w:sz w:val="28"/>
          <w:szCs w:val="28"/>
        </w:rPr>
        <w:t xml:space="preserve">     </w:t>
      </w:r>
      <w:r>
        <w:rPr>
          <w:sz w:val="28"/>
          <w:szCs w:val="28"/>
        </w:rPr>
        <w:t xml:space="preserve"> </w:t>
      </w:r>
      <w:r w:rsidRPr="00360E66">
        <w:rPr>
          <w:sz w:val="28"/>
          <w:szCs w:val="28"/>
        </w:rPr>
        <w:t xml:space="preserve">     </w:t>
      </w:r>
      <w:r>
        <w:rPr>
          <w:sz w:val="28"/>
          <w:szCs w:val="28"/>
        </w:rPr>
        <w:t>Т.А.Горх</w:t>
      </w:r>
    </w:p>
    <w:p w:rsidR="00E138CA" w:rsidRPr="00A00597" w:rsidRDefault="00E138CA" w:rsidP="00CC02E2">
      <w:pPr>
        <w:ind w:firstLine="851"/>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Pr="007D580C" w:rsidRDefault="00E138CA" w:rsidP="00D9570B">
      <w:pPr>
        <w:autoSpaceDE w:val="0"/>
        <w:autoSpaceDN w:val="0"/>
        <w:adjustRightInd w:val="0"/>
        <w:ind w:left="400" w:hanging="400"/>
        <w:rPr>
          <w:sz w:val="28"/>
          <w:szCs w:val="28"/>
        </w:rPr>
      </w:pPr>
      <w:r w:rsidRPr="007D580C">
        <w:rPr>
          <w:sz w:val="28"/>
          <w:szCs w:val="28"/>
        </w:rPr>
        <w:t>Субъект правотворческой инициативы, вносящий проект:</w:t>
      </w:r>
    </w:p>
    <w:p w:rsidR="00E138CA" w:rsidRPr="007D580C" w:rsidRDefault="00E138CA" w:rsidP="00D9570B">
      <w:pPr>
        <w:autoSpaceDE w:val="0"/>
        <w:autoSpaceDN w:val="0"/>
        <w:adjustRightInd w:val="0"/>
        <w:ind w:left="400" w:hanging="400"/>
        <w:rPr>
          <w:sz w:val="28"/>
          <w:szCs w:val="28"/>
        </w:rPr>
      </w:pPr>
      <w:r w:rsidRPr="007D580C">
        <w:rPr>
          <w:sz w:val="28"/>
          <w:szCs w:val="28"/>
        </w:rPr>
        <w:t>Глава города Соликамска -</w:t>
      </w:r>
    </w:p>
    <w:p w:rsidR="00E138CA" w:rsidRPr="007D580C" w:rsidRDefault="00E138CA" w:rsidP="00D9570B">
      <w:pPr>
        <w:autoSpaceDE w:val="0"/>
        <w:autoSpaceDN w:val="0"/>
        <w:adjustRightInd w:val="0"/>
        <w:ind w:left="400" w:hanging="400"/>
        <w:rPr>
          <w:sz w:val="28"/>
          <w:szCs w:val="28"/>
        </w:rPr>
      </w:pPr>
      <w:r w:rsidRPr="007D580C">
        <w:rPr>
          <w:sz w:val="28"/>
          <w:szCs w:val="28"/>
        </w:rPr>
        <w:t>глава администрации города Соликамска А.Н.Федотов</w:t>
      </w:r>
    </w:p>
    <w:p w:rsidR="00E138CA" w:rsidRDefault="00E138CA" w:rsidP="00D9570B">
      <w:pPr>
        <w:jc w:val="right"/>
        <w:rPr>
          <w:b/>
          <w:sz w:val="28"/>
          <w:szCs w:val="28"/>
        </w:rPr>
      </w:pPr>
    </w:p>
    <w:p w:rsidR="00E138CA" w:rsidRDefault="00E138CA" w:rsidP="00D9570B">
      <w:pPr>
        <w:jc w:val="right"/>
        <w:rPr>
          <w:b/>
          <w:sz w:val="28"/>
          <w:szCs w:val="28"/>
        </w:rPr>
      </w:pPr>
    </w:p>
    <w:p w:rsidR="00E138CA" w:rsidRDefault="00E138CA" w:rsidP="00D9570B">
      <w:pPr>
        <w:jc w:val="right"/>
        <w:rPr>
          <w:b/>
          <w:sz w:val="28"/>
          <w:szCs w:val="28"/>
        </w:rPr>
      </w:pPr>
    </w:p>
    <w:p w:rsidR="00E138CA" w:rsidRDefault="00E138CA" w:rsidP="00D9570B">
      <w:pPr>
        <w:jc w:val="right"/>
        <w:rPr>
          <w:b/>
          <w:sz w:val="28"/>
          <w:szCs w:val="28"/>
        </w:rPr>
      </w:pPr>
    </w:p>
    <w:p w:rsidR="00E138CA" w:rsidRPr="007D580C" w:rsidRDefault="00E138CA" w:rsidP="00D9570B">
      <w:pPr>
        <w:jc w:val="right"/>
        <w:rPr>
          <w:b/>
          <w:sz w:val="28"/>
          <w:szCs w:val="28"/>
        </w:rPr>
      </w:pPr>
      <w:r w:rsidRPr="007D580C">
        <w:rPr>
          <w:b/>
          <w:sz w:val="28"/>
          <w:szCs w:val="28"/>
        </w:rPr>
        <w:t xml:space="preserve">ПРОЕКТ </w:t>
      </w: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Default="00E138CA" w:rsidP="00D9570B">
      <w:pPr>
        <w:autoSpaceDE w:val="0"/>
        <w:autoSpaceDN w:val="0"/>
        <w:adjustRightInd w:val="0"/>
        <w:spacing w:line="240" w:lineRule="exact"/>
        <w:ind w:right="340"/>
        <w:rPr>
          <w:b/>
          <w:sz w:val="28"/>
          <w:szCs w:val="28"/>
        </w:rPr>
      </w:pPr>
    </w:p>
    <w:p w:rsidR="00E138CA" w:rsidRPr="007D580C" w:rsidRDefault="00E138CA" w:rsidP="00D9570B">
      <w:pPr>
        <w:autoSpaceDE w:val="0"/>
        <w:autoSpaceDN w:val="0"/>
        <w:adjustRightInd w:val="0"/>
        <w:spacing w:line="240" w:lineRule="exact"/>
        <w:ind w:right="340"/>
        <w:rPr>
          <w:b/>
          <w:sz w:val="28"/>
          <w:szCs w:val="28"/>
        </w:rPr>
      </w:pPr>
      <w:r w:rsidRPr="007D580C">
        <w:rPr>
          <w:b/>
          <w:sz w:val="28"/>
          <w:szCs w:val="28"/>
        </w:rPr>
        <w:t xml:space="preserve">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 </w:t>
      </w:r>
    </w:p>
    <w:p w:rsidR="00E138CA" w:rsidRDefault="00E138CA" w:rsidP="00D9570B">
      <w:pPr>
        <w:spacing w:line="360" w:lineRule="exact"/>
        <w:ind w:firstLine="709"/>
        <w:jc w:val="both"/>
        <w:rPr>
          <w:sz w:val="28"/>
          <w:szCs w:val="28"/>
        </w:rPr>
      </w:pPr>
    </w:p>
    <w:p w:rsidR="00E138CA" w:rsidRPr="007D580C" w:rsidRDefault="00E138CA" w:rsidP="00D9570B">
      <w:pPr>
        <w:spacing w:line="360" w:lineRule="exact"/>
        <w:ind w:firstLine="709"/>
        <w:jc w:val="both"/>
        <w:rPr>
          <w:sz w:val="28"/>
          <w:szCs w:val="28"/>
        </w:rPr>
      </w:pPr>
    </w:p>
    <w:p w:rsidR="00E138CA" w:rsidRDefault="00E138CA" w:rsidP="00D9570B">
      <w:pPr>
        <w:tabs>
          <w:tab w:val="left" w:pos="9638"/>
        </w:tabs>
        <w:autoSpaceDE w:val="0"/>
        <w:autoSpaceDN w:val="0"/>
        <w:adjustRightInd w:val="0"/>
        <w:ind w:right="-1" w:firstLine="709"/>
        <w:jc w:val="both"/>
        <w:rPr>
          <w:sz w:val="28"/>
          <w:szCs w:val="28"/>
        </w:rPr>
      </w:pPr>
      <w:r w:rsidRPr="00D478B8">
        <w:rPr>
          <w:sz w:val="28"/>
          <w:szCs w:val="28"/>
        </w:rPr>
        <w:t xml:space="preserve">На основании статьи 33 Градостроительного кодекса Российской Федерации, статьи 23 Устава Соликамского городского округа, протокола публичных слушаний и заключения Комиссии по землепользованию и застройке Соликамского городского округа о результатах публичных слушаний от  </w:t>
      </w:r>
      <w:r>
        <w:rPr>
          <w:sz w:val="28"/>
          <w:szCs w:val="28"/>
        </w:rPr>
        <w:t>21.09</w:t>
      </w:r>
      <w:r w:rsidRPr="00D478B8">
        <w:rPr>
          <w:sz w:val="28"/>
          <w:szCs w:val="28"/>
        </w:rPr>
        <w:t>.</w:t>
      </w:r>
      <w:r>
        <w:rPr>
          <w:sz w:val="28"/>
          <w:szCs w:val="28"/>
        </w:rPr>
        <w:t>20</w:t>
      </w:r>
      <w:r w:rsidRPr="00D478B8">
        <w:rPr>
          <w:sz w:val="28"/>
          <w:szCs w:val="28"/>
        </w:rPr>
        <w:t xml:space="preserve">17 № </w:t>
      </w:r>
      <w:r>
        <w:rPr>
          <w:sz w:val="28"/>
          <w:szCs w:val="28"/>
        </w:rPr>
        <w:t>10</w:t>
      </w:r>
      <w:r w:rsidRPr="00D478B8">
        <w:rPr>
          <w:sz w:val="28"/>
          <w:szCs w:val="28"/>
        </w:rPr>
        <w:t xml:space="preserve"> (ПЗЗ);</w:t>
      </w:r>
    </w:p>
    <w:p w:rsidR="00E138CA" w:rsidRDefault="00E138CA" w:rsidP="00D9570B">
      <w:pPr>
        <w:tabs>
          <w:tab w:val="left" w:pos="9638"/>
        </w:tabs>
        <w:autoSpaceDE w:val="0"/>
        <w:autoSpaceDN w:val="0"/>
        <w:adjustRightInd w:val="0"/>
        <w:ind w:right="-1" w:firstLine="709"/>
        <w:jc w:val="both"/>
        <w:rPr>
          <w:sz w:val="28"/>
          <w:szCs w:val="28"/>
        </w:rPr>
      </w:pPr>
    </w:p>
    <w:p w:rsidR="00E138CA" w:rsidRDefault="00E138CA" w:rsidP="00D9570B">
      <w:pPr>
        <w:autoSpaceDE w:val="0"/>
        <w:autoSpaceDN w:val="0"/>
        <w:adjustRightInd w:val="0"/>
        <w:ind w:firstLine="708"/>
        <w:jc w:val="both"/>
        <w:rPr>
          <w:sz w:val="28"/>
          <w:szCs w:val="28"/>
        </w:rPr>
      </w:pPr>
      <w:r w:rsidRPr="00D21537">
        <w:rPr>
          <w:sz w:val="28"/>
          <w:szCs w:val="28"/>
        </w:rPr>
        <w:t>Соликамская городская Дума РЕШИЛА:</w:t>
      </w:r>
    </w:p>
    <w:p w:rsidR="00E138CA" w:rsidRPr="00D21537" w:rsidRDefault="00E138CA" w:rsidP="00D9570B">
      <w:pPr>
        <w:autoSpaceDE w:val="0"/>
        <w:autoSpaceDN w:val="0"/>
        <w:adjustRightInd w:val="0"/>
        <w:ind w:firstLine="708"/>
        <w:jc w:val="both"/>
        <w:rPr>
          <w:sz w:val="28"/>
          <w:szCs w:val="28"/>
        </w:rPr>
      </w:pPr>
    </w:p>
    <w:p w:rsidR="00E138CA" w:rsidRPr="006651CD" w:rsidRDefault="00E138CA" w:rsidP="00D9570B">
      <w:pPr>
        <w:autoSpaceDE w:val="0"/>
        <w:autoSpaceDN w:val="0"/>
        <w:adjustRightInd w:val="0"/>
        <w:ind w:right="-2" w:firstLine="709"/>
        <w:jc w:val="both"/>
        <w:rPr>
          <w:sz w:val="28"/>
          <w:szCs w:val="28"/>
        </w:rPr>
      </w:pPr>
      <w:r w:rsidRPr="006651CD">
        <w:rPr>
          <w:sz w:val="28"/>
          <w:szCs w:val="28"/>
        </w:rPr>
        <w:t xml:space="preserve">1. Внести в Правила землепользования и застройки Соликамского городского округа, утвержденные решением Соликамской городской Думы от </w:t>
      </w:r>
      <w:r>
        <w:rPr>
          <w:sz w:val="28"/>
          <w:szCs w:val="28"/>
        </w:rPr>
        <w:t>22.02.2017</w:t>
      </w:r>
      <w:r w:rsidRPr="006651CD">
        <w:rPr>
          <w:sz w:val="28"/>
          <w:szCs w:val="28"/>
        </w:rPr>
        <w:t xml:space="preserve"> № </w:t>
      </w:r>
      <w:r>
        <w:rPr>
          <w:sz w:val="28"/>
          <w:szCs w:val="28"/>
        </w:rPr>
        <w:t>87</w:t>
      </w:r>
      <w:r w:rsidRPr="006651CD">
        <w:rPr>
          <w:sz w:val="28"/>
          <w:szCs w:val="28"/>
        </w:rPr>
        <w:t xml:space="preserve"> «Об утверждении Правил землепользования и застройки Соликамского городского округа», следующие изменения:</w:t>
      </w:r>
    </w:p>
    <w:p w:rsidR="00E138CA" w:rsidRPr="006651CD" w:rsidRDefault="00E138CA" w:rsidP="00D9570B">
      <w:pPr>
        <w:spacing w:line="360" w:lineRule="exact"/>
        <w:ind w:firstLine="709"/>
        <w:contextualSpacing/>
        <w:jc w:val="both"/>
        <w:rPr>
          <w:sz w:val="28"/>
          <w:szCs w:val="28"/>
        </w:rPr>
      </w:pPr>
      <w:r>
        <w:rPr>
          <w:sz w:val="28"/>
          <w:szCs w:val="28"/>
        </w:rPr>
        <w:t>1.1. В приложение 1 «Карта градостроительного зонирования Соликамского городского округа»</w:t>
      </w:r>
      <w:r w:rsidRPr="006651CD">
        <w:rPr>
          <w:sz w:val="28"/>
          <w:szCs w:val="28"/>
        </w:rPr>
        <w:t>:</w:t>
      </w:r>
    </w:p>
    <w:p w:rsidR="00E138CA" w:rsidRPr="006651CD" w:rsidRDefault="00E138CA" w:rsidP="00D9570B">
      <w:pPr>
        <w:spacing w:line="360" w:lineRule="exact"/>
        <w:ind w:firstLine="708"/>
        <w:jc w:val="both"/>
        <w:rPr>
          <w:sz w:val="28"/>
          <w:szCs w:val="28"/>
        </w:rPr>
      </w:pPr>
      <w:r>
        <w:rPr>
          <w:sz w:val="28"/>
          <w:szCs w:val="28"/>
        </w:rPr>
        <w:t>1.1.1. У</w:t>
      </w:r>
      <w:r w:rsidRPr="006651CD">
        <w:rPr>
          <w:sz w:val="28"/>
          <w:szCs w:val="28"/>
        </w:rPr>
        <w:t>становить границы территориальной зоны Р-2 (зона зелёных насаждений общего пользования) по границе земельного участка с кадастровым номером 59:10:0406003:17 (</w:t>
      </w:r>
      <w:r>
        <w:rPr>
          <w:sz w:val="28"/>
          <w:szCs w:val="28"/>
        </w:rPr>
        <w:t>приложение 1).</w:t>
      </w:r>
    </w:p>
    <w:p w:rsidR="00E138CA" w:rsidRDefault="00E138CA" w:rsidP="00D9570B">
      <w:pPr>
        <w:spacing w:line="360" w:lineRule="exact"/>
        <w:ind w:firstLine="709"/>
        <w:jc w:val="both"/>
        <w:rPr>
          <w:sz w:val="28"/>
          <w:szCs w:val="28"/>
        </w:rPr>
      </w:pPr>
      <w:r w:rsidRPr="006651CD">
        <w:rPr>
          <w:sz w:val="28"/>
          <w:szCs w:val="28"/>
        </w:rPr>
        <w:t xml:space="preserve">1.1.2. </w:t>
      </w:r>
      <w:r>
        <w:rPr>
          <w:sz w:val="28"/>
          <w:szCs w:val="28"/>
        </w:rPr>
        <w:t>У</w:t>
      </w:r>
      <w:r w:rsidRPr="006651CD">
        <w:rPr>
          <w:sz w:val="28"/>
          <w:szCs w:val="28"/>
        </w:rPr>
        <w:t>становить границы территориальной зоны Ж-3 (зона застройки индивидуальными жилыми домами) по границе земельного участка с кадастровым номером 59:10:0404022:31 (приложение 2).</w:t>
      </w:r>
    </w:p>
    <w:p w:rsidR="00E138CA" w:rsidRDefault="00E138CA" w:rsidP="00D9570B">
      <w:pPr>
        <w:spacing w:after="480" w:line="360" w:lineRule="exact"/>
        <w:ind w:firstLine="709"/>
        <w:jc w:val="both"/>
        <w:rPr>
          <w:sz w:val="28"/>
          <w:szCs w:val="28"/>
        </w:rPr>
      </w:pPr>
      <w:r w:rsidRPr="006651CD">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r w:rsidRPr="00D21537">
        <w:rPr>
          <w:sz w:val="28"/>
          <w:szCs w:val="28"/>
        </w:rPr>
        <w:t>.</w:t>
      </w:r>
    </w:p>
    <w:p w:rsidR="00E138CA" w:rsidRDefault="00E138CA" w:rsidP="00D9570B">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E138CA" w:rsidRDefault="00E138CA" w:rsidP="00D9570B">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E138CA" w:rsidRDefault="00E138CA" w:rsidP="00D9570B">
      <w:pPr>
        <w:autoSpaceDE w:val="0"/>
        <w:autoSpaceDN w:val="0"/>
        <w:adjustRightInd w:val="0"/>
        <w:spacing w:line="240" w:lineRule="exact"/>
        <w:ind w:left="1416"/>
        <w:jc w:val="both"/>
        <w:outlineLvl w:val="0"/>
        <w:rPr>
          <w:i/>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E138CA" w:rsidRPr="005133F9" w:rsidRDefault="00E138CA" w:rsidP="00D9570B">
      <w:pPr>
        <w:spacing w:after="480" w:line="240" w:lineRule="exact"/>
        <w:ind w:firstLine="709"/>
        <w:jc w:val="both"/>
        <w:rPr>
          <w:sz w:val="28"/>
          <w:szCs w:val="28"/>
        </w:rPr>
      </w:pPr>
    </w:p>
    <w:p w:rsidR="00E138CA" w:rsidRPr="00D21537" w:rsidRDefault="00E138CA" w:rsidP="00D9570B">
      <w:pPr>
        <w:spacing w:after="480" w:line="360" w:lineRule="exact"/>
        <w:ind w:firstLine="709"/>
        <w:jc w:val="both"/>
        <w:rPr>
          <w:sz w:val="28"/>
          <w:szCs w:val="28"/>
        </w:rPr>
      </w:pPr>
    </w:p>
    <w:p w:rsidR="00E138CA" w:rsidRPr="00D21537" w:rsidRDefault="00E138CA" w:rsidP="00D9570B">
      <w:pPr>
        <w:spacing w:after="480" w:line="360" w:lineRule="exact"/>
        <w:ind w:firstLine="709"/>
        <w:jc w:val="both"/>
        <w:rPr>
          <w:sz w:val="28"/>
          <w:szCs w:val="28"/>
        </w:rPr>
      </w:pPr>
    </w:p>
    <w:p w:rsidR="00E138CA" w:rsidRDefault="00E138CA" w:rsidP="00D9570B">
      <w:pPr>
        <w:rPr>
          <w:sz w:val="28"/>
          <w:szCs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Default="00E138CA" w:rsidP="00D9570B">
      <w:pPr>
        <w:tabs>
          <w:tab w:val="left" w:pos="2655"/>
        </w:tabs>
        <w:spacing w:line="240" w:lineRule="exact"/>
        <w:ind w:left="5954"/>
        <w:jc w:val="both"/>
        <w:rPr>
          <w:sz w:val="28"/>
        </w:rPr>
      </w:pPr>
    </w:p>
    <w:p w:rsidR="00E138CA" w:rsidRPr="006651CD" w:rsidRDefault="00E138CA" w:rsidP="00D9570B">
      <w:pPr>
        <w:tabs>
          <w:tab w:val="left" w:pos="2655"/>
        </w:tabs>
        <w:spacing w:line="240" w:lineRule="exact"/>
        <w:ind w:left="5954"/>
        <w:jc w:val="both"/>
        <w:rPr>
          <w:sz w:val="28"/>
          <w:szCs w:val="28"/>
        </w:rPr>
      </w:pPr>
      <w:r w:rsidRPr="006651CD">
        <w:rPr>
          <w:sz w:val="28"/>
        </w:rPr>
        <w:t>Приложение 1</w:t>
      </w:r>
    </w:p>
    <w:p w:rsidR="00E138CA" w:rsidRPr="006651CD" w:rsidRDefault="00E138CA" w:rsidP="00D9570B">
      <w:pPr>
        <w:tabs>
          <w:tab w:val="left" w:pos="2655"/>
        </w:tabs>
        <w:spacing w:line="240" w:lineRule="exact"/>
        <w:ind w:left="5954"/>
        <w:jc w:val="both"/>
        <w:rPr>
          <w:color w:val="000000"/>
          <w:sz w:val="28"/>
          <w:szCs w:val="28"/>
        </w:rPr>
      </w:pPr>
      <w:r w:rsidRPr="006651CD">
        <w:rPr>
          <w:color w:val="000000"/>
          <w:sz w:val="28"/>
          <w:szCs w:val="28"/>
        </w:rPr>
        <w:t>к решению Соликамской</w:t>
      </w:r>
    </w:p>
    <w:p w:rsidR="00E138CA" w:rsidRDefault="00E138CA" w:rsidP="00D9570B">
      <w:pPr>
        <w:tabs>
          <w:tab w:val="left" w:pos="2655"/>
        </w:tabs>
        <w:spacing w:line="240" w:lineRule="exact"/>
        <w:ind w:left="5954"/>
        <w:jc w:val="both"/>
        <w:rPr>
          <w:color w:val="000000"/>
          <w:sz w:val="28"/>
          <w:szCs w:val="28"/>
        </w:rPr>
      </w:pPr>
      <w:r w:rsidRPr="006651CD">
        <w:rPr>
          <w:color w:val="000000"/>
          <w:sz w:val="28"/>
          <w:szCs w:val="28"/>
        </w:rPr>
        <w:t>городской Думы</w:t>
      </w:r>
    </w:p>
    <w:p w:rsidR="00E138CA" w:rsidRDefault="00E138CA" w:rsidP="00D9570B">
      <w:pPr>
        <w:tabs>
          <w:tab w:val="left" w:pos="2655"/>
        </w:tabs>
        <w:spacing w:line="240" w:lineRule="exact"/>
        <w:ind w:left="5954"/>
        <w:jc w:val="both"/>
        <w:rPr>
          <w:color w:val="000000"/>
          <w:sz w:val="28"/>
          <w:szCs w:val="28"/>
        </w:rPr>
      </w:pPr>
      <w:r>
        <w:rPr>
          <w:color w:val="000000"/>
          <w:sz w:val="28"/>
          <w:szCs w:val="28"/>
        </w:rPr>
        <w:t>от</w:t>
      </w:r>
      <w:r>
        <w:rPr>
          <w:color w:val="000000"/>
          <w:sz w:val="28"/>
          <w:szCs w:val="28"/>
        </w:rPr>
        <w:tab/>
      </w:r>
      <w:r>
        <w:rPr>
          <w:color w:val="000000"/>
          <w:sz w:val="28"/>
          <w:szCs w:val="28"/>
        </w:rPr>
        <w:tab/>
      </w:r>
      <w:r>
        <w:rPr>
          <w:color w:val="000000"/>
          <w:sz w:val="28"/>
          <w:szCs w:val="28"/>
        </w:rPr>
        <w:tab/>
        <w:t xml:space="preserve">№ </w:t>
      </w:r>
      <w:r w:rsidRPr="006651CD">
        <w:rPr>
          <w:color w:val="000000"/>
          <w:sz w:val="28"/>
          <w:szCs w:val="28"/>
        </w:rPr>
        <w:t xml:space="preserve"> </w:t>
      </w:r>
    </w:p>
    <w:p w:rsidR="00E138CA" w:rsidRDefault="00E138CA" w:rsidP="00D9570B">
      <w:pPr>
        <w:tabs>
          <w:tab w:val="left" w:pos="2655"/>
        </w:tabs>
        <w:spacing w:line="240" w:lineRule="exact"/>
        <w:ind w:left="5954"/>
        <w:jc w:val="both"/>
        <w:rPr>
          <w:color w:val="000000"/>
          <w:sz w:val="28"/>
          <w:szCs w:val="28"/>
        </w:rPr>
      </w:pPr>
    </w:p>
    <w:p w:rsidR="00E138CA" w:rsidRPr="006651CD" w:rsidRDefault="00E138CA" w:rsidP="00D9570B">
      <w:pPr>
        <w:tabs>
          <w:tab w:val="left" w:pos="2655"/>
        </w:tabs>
        <w:spacing w:line="240" w:lineRule="exact"/>
        <w:ind w:left="5954"/>
        <w:jc w:val="both"/>
        <w:rPr>
          <w:sz w:val="28"/>
        </w:rPr>
      </w:pPr>
    </w:p>
    <w:p w:rsidR="00E138CA" w:rsidRPr="006651CD" w:rsidRDefault="00E138CA" w:rsidP="00D9570B">
      <w:pPr>
        <w:spacing w:after="480" w:line="360" w:lineRule="exact"/>
        <w:contextualSpacing/>
        <w:jc w:val="both"/>
        <w:rPr>
          <w:sz w:val="20"/>
          <w:szCs w:val="20"/>
        </w:rPr>
      </w:pPr>
    </w:p>
    <w:p w:rsidR="00E138CA" w:rsidRPr="006651CD" w:rsidRDefault="00E138CA" w:rsidP="00D9570B">
      <w:pPr>
        <w:tabs>
          <w:tab w:val="left" w:pos="2604"/>
        </w:tabs>
      </w:pPr>
      <w:r>
        <w:rPr>
          <w:noProof/>
        </w:rPr>
        <w:pict>
          <v:shapetype id="_x0000_t32" coordsize="21600,21600" o:spt="32" o:oned="t" path="m,l21600,21600e" filled="f">
            <v:path arrowok="t" fillok="f" o:connecttype="none"/>
            <o:lock v:ext="edit" shapetype="t"/>
          </v:shapetype>
          <v:shape id="Прямая со стрелкой 8" o:spid="_x0000_s1027" type="#_x0000_t32" style="position:absolute;margin-left:214.65pt;margin-top:196.45pt;width:10.55pt;height:246.75pt;flip:x y;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">
            <v:stroke endarrow="block"/>
          </v:shape>
        </w:pict>
      </w:r>
      <w:r>
        <w:rPr>
          <w:noProof/>
        </w:rPr>
        <w:pict>
          <v:shapetype id="_x0000_t202" coordsize="21600,21600" o:spt="202" path="m,l,21600r21600,l21600,xe">
            <v:stroke joinstyle="miter"/>
            <v:path gradientshapeok="t" o:connecttype="rect"/>
          </v:shapetype>
          <v:shape id="Поле 7" o:spid="_x0000_s1028" type="#_x0000_t202" style="position:absolute;margin-left:157.25pt;margin-top:308.9pt;width:76.05pt;height:16.2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" filled="f" stroked="f">
            <v:textbox>
              <w:txbxContent>
                <w:p w:rsidR="00E138CA" w:rsidRPr="006037D6" w:rsidRDefault="00E138CA" w:rsidP="00D9570B">
                  <w:pPr>
                    <w:rPr>
                      <w:sz w:val="20"/>
                    </w:rPr>
                  </w:pPr>
                  <w:r w:rsidRPr="006037D6">
                    <w:rPr>
                      <w:sz w:val="20"/>
                    </w:rPr>
                    <w:t>59:10:0104014</w:t>
                  </w:r>
                </w:p>
              </w:txbxContent>
            </v:textbox>
          </v:shape>
        </w:pict>
      </w:r>
      <w:r>
        <w:rPr>
          <w:noProof/>
        </w:rPr>
        <w:pict>
          <v:shape id="Поле 6" o:spid="_x0000_s1029" type="#_x0000_t202" style="position:absolute;margin-left:149.15pt;margin-top:109.9pt;width:76.05pt;height:20.1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" stroked="f">
            <v:fill opacity="0"/>
            <v:textbox>
              <w:txbxContent>
                <w:p w:rsidR="00E138CA" w:rsidRPr="00A95D96" w:rsidRDefault="00E138CA" w:rsidP="00D9570B">
                  <w:pPr>
                    <w:rPr>
                      <w:sz w:val="20"/>
                      <w:szCs w:val="20"/>
                    </w:rPr>
                  </w:pPr>
                  <w:r w:rsidRPr="00A95D96">
                    <w:rPr>
                      <w:sz w:val="20"/>
                      <w:szCs w:val="20"/>
                    </w:rPr>
                    <w:t>59:10:01040131313</w:t>
                  </w:r>
                </w:p>
              </w:txbxContent>
            </v:textbox>
          </v:shape>
        </w:pict>
      </w:r>
      <w:r w:rsidRPr="00120090">
        <w:rPr>
          <w:noProof/>
        </w:rPr>
        <w:pict>
          <v:shape id="Рисунок 5" o:spid="_x0000_i1026" type="#_x0000_t75" style="width:495pt;height:371.4pt;visibility:visible">
            <v:imagedata r:id="rId68" o:title=""/>
          </v:shape>
        </w:pict>
      </w:r>
    </w:p>
    <w:p w:rsidR="00E138CA" w:rsidRPr="006651CD" w:rsidRDefault="00E138CA" w:rsidP="00D9570B">
      <w:pPr>
        <w:tabs>
          <w:tab w:val="left" w:pos="2604"/>
        </w:tabs>
      </w:pPr>
    </w:p>
    <w:p w:rsidR="00E138CA" w:rsidRPr="006651CD" w:rsidRDefault="00E138CA" w:rsidP="00D9570B">
      <w:pPr>
        <w:tabs>
          <w:tab w:val="left" w:pos="2604"/>
        </w:tabs>
      </w:pPr>
    </w:p>
    <w:p w:rsidR="00E138CA" w:rsidRPr="006651CD" w:rsidRDefault="00E138CA" w:rsidP="00D9570B">
      <w:pPr>
        <w:tabs>
          <w:tab w:val="left" w:pos="2604"/>
        </w:tabs>
      </w:pPr>
    </w:p>
    <w:p w:rsidR="00E138CA" w:rsidRPr="006651CD" w:rsidRDefault="00E138CA" w:rsidP="00D9570B">
      <w:pPr>
        <w:tabs>
          <w:tab w:val="left" w:pos="2604"/>
        </w:tabs>
      </w:pPr>
    </w:p>
    <w:p w:rsidR="00E138CA" w:rsidRPr="006651CD" w:rsidRDefault="00E138CA" w:rsidP="00D9570B">
      <w:pPr>
        <w:tabs>
          <w:tab w:val="left" w:pos="8721"/>
        </w:tabs>
      </w:pPr>
    </w:p>
    <w:p w:rsidR="00E138CA" w:rsidRDefault="00E138CA" w:rsidP="00D9570B">
      <w:pPr>
        <w:spacing w:line="240" w:lineRule="exact"/>
        <w:contextualSpacing/>
      </w:pPr>
      <w:r w:rsidRPr="006651CD">
        <w:t xml:space="preserve">                                                                     участок</w:t>
      </w:r>
    </w:p>
    <w:p w:rsidR="00E138CA" w:rsidRDefault="00E138CA" w:rsidP="00D9570B">
      <w:r>
        <w:br w:type="page"/>
      </w:r>
    </w:p>
    <w:p w:rsidR="00E138CA" w:rsidRPr="006651CD" w:rsidRDefault="00E138CA" w:rsidP="00D9570B">
      <w:pPr>
        <w:tabs>
          <w:tab w:val="left" w:pos="2655"/>
        </w:tabs>
        <w:spacing w:line="240" w:lineRule="exact"/>
        <w:rPr>
          <w:sz w:val="28"/>
          <w:szCs w:val="28"/>
        </w:rPr>
      </w:pPr>
      <w:r>
        <w:rPr>
          <w:sz w:val="28"/>
        </w:rPr>
        <w:tab/>
      </w:r>
      <w:r>
        <w:rPr>
          <w:sz w:val="28"/>
        </w:rPr>
        <w:tab/>
      </w:r>
      <w:r>
        <w:rPr>
          <w:sz w:val="28"/>
        </w:rPr>
        <w:tab/>
      </w:r>
      <w:r>
        <w:rPr>
          <w:sz w:val="28"/>
        </w:rPr>
        <w:tab/>
      </w:r>
      <w:r>
        <w:rPr>
          <w:sz w:val="28"/>
        </w:rPr>
        <w:tab/>
      </w:r>
      <w:r>
        <w:rPr>
          <w:sz w:val="28"/>
        </w:rPr>
        <w:tab/>
      </w:r>
      <w:r>
        <w:rPr>
          <w:sz w:val="28"/>
        </w:rPr>
        <w:tab/>
      </w:r>
      <w:r w:rsidRPr="006651CD">
        <w:rPr>
          <w:sz w:val="28"/>
        </w:rPr>
        <w:t>Приложение 2</w:t>
      </w:r>
    </w:p>
    <w:p w:rsidR="00E138CA" w:rsidRPr="006651CD" w:rsidRDefault="00E138CA" w:rsidP="00D9570B">
      <w:pPr>
        <w:tabs>
          <w:tab w:val="left" w:pos="2655"/>
        </w:tabs>
        <w:spacing w:line="240" w:lineRule="exact"/>
        <w:ind w:left="5954"/>
        <w:jc w:val="both"/>
        <w:rPr>
          <w:color w:val="000000"/>
          <w:sz w:val="28"/>
          <w:szCs w:val="28"/>
        </w:rPr>
      </w:pPr>
      <w:r>
        <w:rPr>
          <w:color w:val="000000"/>
          <w:sz w:val="28"/>
          <w:szCs w:val="28"/>
        </w:rPr>
        <w:tab/>
      </w:r>
      <w:r w:rsidRPr="006651CD">
        <w:rPr>
          <w:color w:val="000000"/>
          <w:sz w:val="28"/>
          <w:szCs w:val="28"/>
        </w:rPr>
        <w:t>к решению Соликамской</w:t>
      </w:r>
    </w:p>
    <w:p w:rsidR="00E138CA" w:rsidRDefault="00E138CA" w:rsidP="00D9570B">
      <w:pPr>
        <w:tabs>
          <w:tab w:val="left" w:pos="2655"/>
        </w:tabs>
        <w:spacing w:line="240" w:lineRule="exact"/>
        <w:ind w:left="5954"/>
        <w:jc w:val="both"/>
        <w:rPr>
          <w:color w:val="000000"/>
          <w:sz w:val="28"/>
          <w:szCs w:val="28"/>
        </w:rPr>
      </w:pPr>
      <w:r>
        <w:rPr>
          <w:color w:val="000000"/>
          <w:sz w:val="28"/>
          <w:szCs w:val="28"/>
        </w:rPr>
        <w:tab/>
      </w:r>
      <w:r w:rsidRPr="006651CD">
        <w:rPr>
          <w:color w:val="000000"/>
          <w:sz w:val="28"/>
          <w:szCs w:val="28"/>
        </w:rPr>
        <w:t xml:space="preserve">городской Думы </w:t>
      </w:r>
    </w:p>
    <w:p w:rsidR="00E138CA" w:rsidRDefault="00E138CA" w:rsidP="00D9570B">
      <w:pPr>
        <w:tabs>
          <w:tab w:val="left" w:pos="2655"/>
        </w:tabs>
        <w:spacing w:line="240" w:lineRule="exact"/>
        <w:ind w:left="5954"/>
        <w:jc w:val="both"/>
        <w:rPr>
          <w:color w:val="000000"/>
          <w:sz w:val="28"/>
          <w:szCs w:val="28"/>
        </w:rPr>
      </w:pPr>
      <w:r>
        <w:rPr>
          <w:color w:val="000000"/>
          <w:sz w:val="28"/>
          <w:szCs w:val="28"/>
        </w:rPr>
        <w:tab/>
        <w:t>от</w:t>
      </w:r>
      <w:r>
        <w:rPr>
          <w:color w:val="000000"/>
          <w:sz w:val="28"/>
          <w:szCs w:val="28"/>
        </w:rPr>
        <w:tab/>
      </w:r>
      <w:r>
        <w:rPr>
          <w:color w:val="000000"/>
          <w:sz w:val="28"/>
          <w:szCs w:val="28"/>
        </w:rPr>
        <w:tab/>
      </w:r>
      <w:r>
        <w:rPr>
          <w:color w:val="000000"/>
          <w:sz w:val="28"/>
          <w:szCs w:val="28"/>
        </w:rPr>
        <w:tab/>
        <w:t>№</w:t>
      </w:r>
    </w:p>
    <w:p w:rsidR="00E138CA" w:rsidRDefault="00E138CA" w:rsidP="00D9570B">
      <w:pPr>
        <w:tabs>
          <w:tab w:val="left" w:pos="2655"/>
        </w:tabs>
        <w:spacing w:line="240" w:lineRule="exact"/>
        <w:ind w:left="5954"/>
        <w:jc w:val="both"/>
        <w:rPr>
          <w:color w:val="000000"/>
          <w:sz w:val="28"/>
          <w:szCs w:val="28"/>
        </w:rPr>
      </w:pPr>
    </w:p>
    <w:p w:rsidR="00E138CA" w:rsidRPr="006651CD" w:rsidRDefault="00E138CA" w:rsidP="00D9570B">
      <w:pPr>
        <w:tabs>
          <w:tab w:val="left" w:pos="2655"/>
        </w:tabs>
        <w:spacing w:line="240" w:lineRule="exact"/>
        <w:ind w:left="5954"/>
        <w:jc w:val="both"/>
        <w:rPr>
          <w:sz w:val="28"/>
        </w:rPr>
      </w:pPr>
    </w:p>
    <w:p w:rsidR="00E138CA" w:rsidRPr="006651CD" w:rsidRDefault="00E138CA" w:rsidP="00D9570B">
      <w:pPr>
        <w:spacing w:after="480" w:line="360" w:lineRule="exact"/>
        <w:contextualSpacing/>
        <w:jc w:val="both"/>
        <w:rPr>
          <w:sz w:val="20"/>
          <w:szCs w:val="20"/>
        </w:rPr>
      </w:pPr>
    </w:p>
    <w:p w:rsidR="00E138CA" w:rsidRPr="006651CD" w:rsidRDefault="00E138CA" w:rsidP="00D9570B">
      <w:pPr>
        <w:tabs>
          <w:tab w:val="left" w:pos="2604"/>
        </w:tabs>
      </w:pPr>
      <w:r>
        <w:rPr>
          <w:noProof/>
        </w:rPr>
        <w:pict>
          <v:shape id="Прямая со стрелкой 12" o:spid="_x0000_s1030" type="#_x0000_t32" style="position:absolute;margin-left:221.15pt;margin-top:130pt;width:30.75pt;height:295.45pt;flip:y;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">
            <v:stroke endarrow="block"/>
          </v:shape>
        </w:pict>
      </w:r>
      <w:r>
        <w:rPr>
          <w:noProof/>
        </w:rPr>
        <w:pict>
          <v:shape id="Поле 11" o:spid="_x0000_s1031" type="#_x0000_t202" style="position:absolute;margin-left:157.25pt;margin-top:308.9pt;width:76.05pt;height:16.2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" filled="f" stroked="f">
            <v:textbox>
              <w:txbxContent>
                <w:p w:rsidR="00E138CA" w:rsidRPr="006037D6" w:rsidRDefault="00E138CA" w:rsidP="00D9570B">
                  <w:pPr>
                    <w:rPr>
                      <w:sz w:val="20"/>
                    </w:rPr>
                  </w:pPr>
                  <w:r w:rsidRPr="006037D6">
                    <w:rPr>
                      <w:sz w:val="20"/>
                    </w:rPr>
                    <w:t>59:10:0104014</w:t>
                  </w:r>
                </w:p>
              </w:txbxContent>
            </v:textbox>
          </v:shape>
        </w:pict>
      </w:r>
      <w:r>
        <w:rPr>
          <w:noProof/>
        </w:rPr>
        <w:pict>
          <v:shape id="Поле 10" o:spid="_x0000_s1032" type="#_x0000_t202" style="position:absolute;margin-left:149.15pt;margin-top:109.9pt;width:76.05pt;height:20.1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" stroked="f">
            <v:fill opacity="0"/>
            <v:textbox>
              <w:txbxContent>
                <w:p w:rsidR="00E138CA" w:rsidRPr="00A95D96" w:rsidRDefault="00E138CA" w:rsidP="00D9570B">
                  <w:pPr>
                    <w:rPr>
                      <w:sz w:val="20"/>
                      <w:szCs w:val="20"/>
                    </w:rPr>
                  </w:pPr>
                  <w:r w:rsidRPr="00A95D96">
                    <w:rPr>
                      <w:sz w:val="20"/>
                      <w:szCs w:val="20"/>
                    </w:rPr>
                    <w:t>59:10:01040131313</w:t>
                  </w:r>
                </w:p>
              </w:txbxContent>
            </v:textbox>
          </v:shape>
        </w:pict>
      </w:r>
      <w:r w:rsidRPr="00120090">
        <w:rPr>
          <w:noProof/>
        </w:rPr>
        <w:pict>
          <v:shape id="Рисунок 9" o:spid="_x0000_i1027" type="#_x0000_t75" style="width:492.6pt;height:349.8pt;visibility:visible">
            <v:imagedata r:id="rId69" o:title=""/>
          </v:shape>
        </w:pict>
      </w:r>
    </w:p>
    <w:p w:rsidR="00E138CA" w:rsidRPr="006651CD" w:rsidRDefault="00E138CA" w:rsidP="00D9570B">
      <w:pPr>
        <w:tabs>
          <w:tab w:val="left" w:pos="2604"/>
        </w:tabs>
      </w:pPr>
    </w:p>
    <w:p w:rsidR="00E138CA" w:rsidRPr="006651CD" w:rsidRDefault="00E138CA" w:rsidP="00D9570B">
      <w:pPr>
        <w:tabs>
          <w:tab w:val="left" w:pos="2604"/>
        </w:tabs>
      </w:pPr>
    </w:p>
    <w:p w:rsidR="00E138CA" w:rsidRPr="006651CD" w:rsidRDefault="00E138CA" w:rsidP="00D9570B">
      <w:pPr>
        <w:tabs>
          <w:tab w:val="left" w:pos="2604"/>
        </w:tabs>
      </w:pPr>
    </w:p>
    <w:p w:rsidR="00E138CA" w:rsidRPr="006651CD" w:rsidRDefault="00E138CA" w:rsidP="00D9570B">
      <w:pPr>
        <w:tabs>
          <w:tab w:val="left" w:pos="2604"/>
        </w:tabs>
      </w:pPr>
    </w:p>
    <w:p w:rsidR="00E138CA" w:rsidRPr="006651CD" w:rsidRDefault="00E138CA" w:rsidP="00D9570B">
      <w:pPr>
        <w:tabs>
          <w:tab w:val="left" w:pos="8721"/>
        </w:tabs>
      </w:pPr>
    </w:p>
    <w:p w:rsidR="00E138CA" w:rsidRPr="006651CD" w:rsidRDefault="00E138CA" w:rsidP="00D9570B">
      <w:pPr>
        <w:tabs>
          <w:tab w:val="left" w:pos="8721"/>
        </w:tabs>
        <w:jc w:val="center"/>
      </w:pPr>
      <w:r w:rsidRPr="006651CD">
        <w:t>участок</w:t>
      </w:r>
    </w:p>
    <w:p w:rsidR="00E138CA" w:rsidRPr="006651CD" w:rsidRDefault="00E138CA" w:rsidP="00D9570B">
      <w:pPr>
        <w:tabs>
          <w:tab w:val="left" w:pos="8721"/>
        </w:tabs>
        <w:jc w:val="center"/>
      </w:pPr>
    </w:p>
    <w:p w:rsidR="00E138CA" w:rsidRDefault="00E138CA" w:rsidP="00D9570B">
      <w:pPr>
        <w:spacing w:line="240" w:lineRule="exact"/>
        <w:contextualSpacing/>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Pr="002F03EF" w:rsidRDefault="00E138CA" w:rsidP="002C17CA">
      <w:pPr>
        <w:ind w:left="4956"/>
        <w:jc w:val="center"/>
        <w:rPr>
          <w:b/>
        </w:rPr>
      </w:pPr>
      <w:r w:rsidRPr="002F03EF">
        <w:rPr>
          <w:b/>
        </w:rPr>
        <w:t xml:space="preserve">Проект внесен главой города Соликамска -главой администрации города Соликамска </w:t>
      </w:r>
    </w:p>
    <w:p w:rsidR="00E138CA" w:rsidRPr="002F03EF" w:rsidRDefault="00E138CA" w:rsidP="002C17CA">
      <w:pPr>
        <w:ind w:left="4956"/>
        <w:rPr>
          <w:b/>
        </w:rPr>
      </w:pPr>
      <w:r w:rsidRPr="002F03EF">
        <w:rPr>
          <w:b/>
        </w:rPr>
        <w:t xml:space="preserve">  А.Н.Федотовым</w:t>
      </w:r>
    </w:p>
    <w:p w:rsidR="00E138CA" w:rsidRDefault="00E138CA" w:rsidP="002C17CA">
      <w:pPr>
        <w:rPr>
          <w:b/>
        </w:rPr>
      </w:pPr>
    </w:p>
    <w:p w:rsidR="00E138CA" w:rsidRPr="002F03EF" w:rsidRDefault="00E138CA" w:rsidP="002C17CA">
      <w:pPr>
        <w:rPr>
          <w:b/>
        </w:rPr>
      </w:pPr>
    </w:p>
    <w:p w:rsidR="00E138CA" w:rsidRPr="002F03EF" w:rsidRDefault="00E138CA" w:rsidP="002C17CA">
      <w:pPr>
        <w:jc w:val="center"/>
        <w:rPr>
          <w:b/>
          <w:sz w:val="28"/>
          <w:szCs w:val="28"/>
        </w:rPr>
      </w:pPr>
      <w:r>
        <w:rPr>
          <w:b/>
        </w:rPr>
        <w:t xml:space="preserve">СОЛИКАМСКАЯ ГОРОДСКАЯ   ДУМА </w:t>
      </w:r>
      <w:r>
        <w:rPr>
          <w:b/>
          <w:lang w:val="en-US"/>
        </w:rPr>
        <w:t>VI</w:t>
      </w:r>
      <w:r w:rsidRPr="002F03EF">
        <w:rPr>
          <w:b/>
        </w:rPr>
        <w:t xml:space="preserve"> созыва</w:t>
      </w:r>
      <w:r w:rsidRPr="002F03EF">
        <w:rPr>
          <w:b/>
          <w:sz w:val="28"/>
          <w:szCs w:val="28"/>
        </w:rPr>
        <w:t xml:space="preserve"> </w:t>
      </w:r>
    </w:p>
    <w:p w:rsidR="00E138CA" w:rsidRDefault="00E138CA" w:rsidP="002C17CA">
      <w:pPr>
        <w:jc w:val="center"/>
        <w:rPr>
          <w:b/>
          <w:sz w:val="28"/>
          <w:szCs w:val="28"/>
        </w:rPr>
      </w:pPr>
    </w:p>
    <w:p w:rsidR="00E138CA" w:rsidRPr="002F03EF" w:rsidRDefault="00E138CA" w:rsidP="002C17CA">
      <w:pPr>
        <w:jc w:val="center"/>
        <w:rPr>
          <w:b/>
          <w:sz w:val="28"/>
          <w:szCs w:val="28"/>
        </w:rPr>
      </w:pPr>
    </w:p>
    <w:p w:rsidR="00E138CA" w:rsidRPr="002F03EF" w:rsidRDefault="00E138CA" w:rsidP="002C17CA">
      <w:pPr>
        <w:jc w:val="center"/>
        <w:rPr>
          <w:b/>
          <w:sz w:val="28"/>
          <w:szCs w:val="28"/>
        </w:rPr>
      </w:pPr>
      <w:r w:rsidRPr="002F03EF">
        <w:rPr>
          <w:b/>
          <w:sz w:val="28"/>
          <w:szCs w:val="28"/>
        </w:rPr>
        <w:t>РЕШЕНИЕ</w:t>
      </w:r>
    </w:p>
    <w:p w:rsidR="00E138CA" w:rsidRPr="002F03EF" w:rsidRDefault="00E138CA" w:rsidP="002C17CA">
      <w:pPr>
        <w:jc w:val="center"/>
        <w:rPr>
          <w:b/>
          <w:sz w:val="28"/>
          <w:szCs w:val="28"/>
        </w:rPr>
      </w:pPr>
    </w:p>
    <w:p w:rsidR="00E138CA" w:rsidRPr="002F03EF" w:rsidRDefault="00E138CA" w:rsidP="002C17CA">
      <w:pPr>
        <w:ind w:firstLine="708"/>
        <w:rPr>
          <w:b/>
          <w:sz w:val="28"/>
          <w:szCs w:val="28"/>
        </w:rPr>
      </w:pPr>
      <w:r>
        <w:rPr>
          <w:b/>
          <w:sz w:val="28"/>
          <w:szCs w:val="28"/>
          <w:u w:val="single"/>
        </w:rPr>
        <w:t xml:space="preserve">  .10</w:t>
      </w:r>
      <w:r w:rsidRPr="002F03EF">
        <w:rPr>
          <w:b/>
          <w:sz w:val="28"/>
          <w:szCs w:val="28"/>
          <w:u w:val="single"/>
        </w:rPr>
        <w:t>.2017 г.</w:t>
      </w:r>
      <w:r w:rsidRPr="002F03EF">
        <w:rPr>
          <w:b/>
          <w:sz w:val="28"/>
          <w:szCs w:val="28"/>
        </w:rPr>
        <w:tab/>
      </w:r>
      <w:r w:rsidRPr="002F03EF">
        <w:rPr>
          <w:b/>
          <w:sz w:val="28"/>
          <w:szCs w:val="28"/>
        </w:rPr>
        <w:tab/>
      </w:r>
      <w:r w:rsidRPr="002F03EF">
        <w:rPr>
          <w:b/>
          <w:sz w:val="28"/>
          <w:szCs w:val="28"/>
        </w:rPr>
        <w:tab/>
      </w:r>
      <w:r w:rsidRPr="002F03EF">
        <w:rPr>
          <w:b/>
          <w:sz w:val="28"/>
          <w:szCs w:val="28"/>
        </w:rPr>
        <w:tab/>
      </w:r>
      <w:r w:rsidRPr="002F03EF">
        <w:rPr>
          <w:b/>
          <w:sz w:val="28"/>
          <w:szCs w:val="28"/>
        </w:rPr>
        <w:tab/>
      </w:r>
      <w:r w:rsidRPr="002F03EF">
        <w:rPr>
          <w:b/>
          <w:sz w:val="28"/>
          <w:szCs w:val="28"/>
        </w:rPr>
        <w:tab/>
      </w:r>
      <w:r w:rsidRPr="002F03EF">
        <w:rPr>
          <w:b/>
          <w:sz w:val="28"/>
          <w:szCs w:val="28"/>
        </w:rPr>
        <w:tab/>
      </w:r>
      <w:r w:rsidRPr="002F03EF">
        <w:rPr>
          <w:b/>
          <w:sz w:val="28"/>
          <w:szCs w:val="28"/>
        </w:rPr>
        <w:tab/>
        <w:t xml:space="preserve">№ </w:t>
      </w:r>
      <w:r>
        <w:rPr>
          <w:b/>
          <w:sz w:val="28"/>
          <w:szCs w:val="28"/>
        </w:rPr>
        <w:t>______</w:t>
      </w:r>
    </w:p>
    <w:p w:rsidR="00E138CA" w:rsidRPr="002F03EF" w:rsidRDefault="00E138CA" w:rsidP="002C17CA">
      <w:pPr>
        <w:rPr>
          <w:b/>
          <w:sz w:val="28"/>
          <w:szCs w:val="28"/>
        </w:rPr>
      </w:pPr>
    </w:p>
    <w:p w:rsidR="00E138CA" w:rsidRPr="002F03EF" w:rsidRDefault="00E138CA" w:rsidP="002C17CA">
      <w:pPr>
        <w:spacing w:line="240" w:lineRule="exact"/>
        <w:rPr>
          <w:b/>
          <w:sz w:val="28"/>
          <w:szCs w:val="28"/>
        </w:rPr>
      </w:pPr>
    </w:p>
    <w:p w:rsidR="00E138CA" w:rsidRDefault="00E138CA" w:rsidP="002C17CA">
      <w:pPr>
        <w:spacing w:line="240" w:lineRule="exact"/>
        <w:rPr>
          <w:b/>
          <w:sz w:val="28"/>
          <w:szCs w:val="28"/>
        </w:rPr>
      </w:pPr>
    </w:p>
    <w:p w:rsidR="00E138CA" w:rsidRDefault="00E138CA" w:rsidP="002C17CA">
      <w:pPr>
        <w:spacing w:line="240" w:lineRule="exact"/>
        <w:rPr>
          <w:b/>
          <w:sz w:val="28"/>
          <w:szCs w:val="28"/>
        </w:rPr>
      </w:pPr>
    </w:p>
    <w:p w:rsidR="00E138CA" w:rsidRDefault="00E138CA" w:rsidP="002C17CA">
      <w:pPr>
        <w:spacing w:line="240" w:lineRule="exact"/>
        <w:rPr>
          <w:b/>
          <w:sz w:val="28"/>
          <w:szCs w:val="28"/>
        </w:rPr>
      </w:pPr>
    </w:p>
    <w:p w:rsidR="00E138CA" w:rsidRDefault="00E138CA" w:rsidP="002C17CA">
      <w:pPr>
        <w:spacing w:line="240" w:lineRule="exact"/>
        <w:rPr>
          <w:b/>
          <w:sz w:val="28"/>
          <w:szCs w:val="28"/>
        </w:rPr>
      </w:pPr>
    </w:p>
    <w:p w:rsidR="00E138CA" w:rsidRPr="002F03EF" w:rsidRDefault="00E138CA" w:rsidP="002C17CA">
      <w:pPr>
        <w:spacing w:line="240" w:lineRule="exact"/>
        <w:rPr>
          <w:b/>
          <w:sz w:val="28"/>
          <w:szCs w:val="28"/>
        </w:rPr>
      </w:pPr>
      <w:r w:rsidRPr="002F03EF">
        <w:rPr>
          <w:b/>
          <w:sz w:val="28"/>
          <w:szCs w:val="28"/>
        </w:rPr>
        <w:t xml:space="preserve">О внесении изменений в решение </w:t>
      </w:r>
    </w:p>
    <w:p w:rsidR="00E138CA" w:rsidRPr="002F03EF" w:rsidRDefault="00E138CA" w:rsidP="002C17CA">
      <w:pPr>
        <w:spacing w:line="240" w:lineRule="exact"/>
        <w:rPr>
          <w:b/>
          <w:sz w:val="28"/>
          <w:szCs w:val="28"/>
        </w:rPr>
      </w:pPr>
      <w:r w:rsidRPr="002F03EF">
        <w:rPr>
          <w:b/>
          <w:sz w:val="28"/>
          <w:szCs w:val="28"/>
        </w:rPr>
        <w:t xml:space="preserve">Соликамской городской Думы </w:t>
      </w:r>
    </w:p>
    <w:p w:rsidR="00E138CA" w:rsidRPr="002F03EF" w:rsidRDefault="00E138CA" w:rsidP="002C17CA">
      <w:pPr>
        <w:spacing w:line="240" w:lineRule="exact"/>
        <w:rPr>
          <w:b/>
          <w:sz w:val="28"/>
          <w:szCs w:val="28"/>
        </w:rPr>
      </w:pPr>
      <w:r w:rsidRPr="002F03EF">
        <w:rPr>
          <w:b/>
          <w:sz w:val="28"/>
          <w:szCs w:val="28"/>
        </w:rPr>
        <w:t xml:space="preserve">от 19.12.2016 № 54 «О бюджете </w:t>
      </w:r>
    </w:p>
    <w:p w:rsidR="00E138CA" w:rsidRPr="002F03EF" w:rsidRDefault="00E138CA" w:rsidP="002C17CA">
      <w:pPr>
        <w:spacing w:line="240" w:lineRule="exact"/>
        <w:rPr>
          <w:b/>
          <w:sz w:val="28"/>
          <w:szCs w:val="28"/>
        </w:rPr>
      </w:pPr>
      <w:r w:rsidRPr="002F03EF">
        <w:rPr>
          <w:b/>
          <w:sz w:val="28"/>
          <w:szCs w:val="28"/>
        </w:rPr>
        <w:t xml:space="preserve">Соликамского городского округа </w:t>
      </w:r>
    </w:p>
    <w:p w:rsidR="00E138CA" w:rsidRPr="002F03EF" w:rsidRDefault="00E138CA" w:rsidP="002C17CA">
      <w:pPr>
        <w:spacing w:line="240" w:lineRule="exact"/>
        <w:rPr>
          <w:b/>
          <w:sz w:val="28"/>
          <w:szCs w:val="28"/>
        </w:rPr>
      </w:pPr>
      <w:r w:rsidRPr="002F03EF">
        <w:rPr>
          <w:b/>
          <w:sz w:val="28"/>
          <w:szCs w:val="28"/>
        </w:rPr>
        <w:t xml:space="preserve">на 2017 год и плановый период </w:t>
      </w:r>
    </w:p>
    <w:p w:rsidR="00E138CA" w:rsidRPr="002F03EF" w:rsidRDefault="00E138CA" w:rsidP="002C17CA">
      <w:pPr>
        <w:spacing w:line="240" w:lineRule="exact"/>
        <w:rPr>
          <w:b/>
          <w:sz w:val="28"/>
          <w:szCs w:val="28"/>
        </w:rPr>
      </w:pPr>
      <w:r w:rsidRPr="002F03EF">
        <w:rPr>
          <w:b/>
          <w:sz w:val="28"/>
          <w:szCs w:val="28"/>
        </w:rPr>
        <w:t>2018 и 2019 годов»</w:t>
      </w:r>
    </w:p>
    <w:p w:rsidR="00E138CA" w:rsidRPr="002F03EF" w:rsidRDefault="00E138CA" w:rsidP="002C17CA"/>
    <w:p w:rsidR="00E138CA" w:rsidRPr="002F03EF" w:rsidRDefault="00E138CA" w:rsidP="002C17CA">
      <w:pPr>
        <w:ind w:firstLine="709"/>
        <w:jc w:val="both"/>
        <w:rPr>
          <w:sz w:val="28"/>
          <w:szCs w:val="28"/>
        </w:rPr>
      </w:pPr>
      <w:r w:rsidRPr="002F03EF">
        <w:rPr>
          <w:sz w:val="28"/>
          <w:szCs w:val="28"/>
        </w:rPr>
        <w:t>Рассмотрев обращение администрации города Соликамска от</w:t>
      </w:r>
      <w:r>
        <w:rPr>
          <w:sz w:val="28"/>
          <w:szCs w:val="28"/>
        </w:rPr>
        <w:t xml:space="preserve"> 09.10.</w:t>
      </w:r>
      <w:r w:rsidRPr="002F03EF">
        <w:rPr>
          <w:sz w:val="28"/>
          <w:szCs w:val="28"/>
        </w:rPr>
        <w:t>2017</w:t>
      </w:r>
    </w:p>
    <w:p w:rsidR="00E138CA" w:rsidRPr="002F03EF" w:rsidRDefault="00E138CA" w:rsidP="002C17CA">
      <w:pPr>
        <w:jc w:val="both"/>
        <w:rPr>
          <w:sz w:val="28"/>
          <w:szCs w:val="28"/>
        </w:rPr>
      </w:pPr>
      <w:r w:rsidRPr="002F03EF">
        <w:rPr>
          <w:sz w:val="28"/>
          <w:szCs w:val="28"/>
        </w:rPr>
        <w:t xml:space="preserve"> № </w:t>
      </w:r>
      <w:r w:rsidRPr="008E673D">
        <w:rPr>
          <w:sz w:val="28"/>
          <w:szCs w:val="28"/>
        </w:rPr>
        <w:t>026-02-09б-</w:t>
      </w:r>
      <w:r>
        <w:rPr>
          <w:sz w:val="28"/>
          <w:szCs w:val="28"/>
        </w:rPr>
        <w:t>274</w:t>
      </w:r>
      <w:r w:rsidRPr="002F03EF">
        <w:rPr>
          <w:sz w:val="28"/>
          <w:szCs w:val="28"/>
        </w:rPr>
        <w:t>, на основании статьи 23 Устава Соликамского городского округа,</w:t>
      </w:r>
    </w:p>
    <w:p w:rsidR="00E138CA" w:rsidRPr="002F03EF" w:rsidRDefault="00E138CA" w:rsidP="002C17CA">
      <w:pPr>
        <w:jc w:val="both"/>
        <w:rPr>
          <w:sz w:val="28"/>
          <w:szCs w:val="28"/>
        </w:rPr>
      </w:pPr>
      <w:r w:rsidRPr="002F03EF">
        <w:rPr>
          <w:sz w:val="28"/>
          <w:szCs w:val="28"/>
        </w:rPr>
        <w:tab/>
      </w:r>
    </w:p>
    <w:p w:rsidR="00E138CA" w:rsidRPr="002F03EF" w:rsidRDefault="00E138CA" w:rsidP="002C17CA">
      <w:pPr>
        <w:ind w:firstLine="567"/>
        <w:jc w:val="both"/>
        <w:rPr>
          <w:sz w:val="28"/>
          <w:szCs w:val="28"/>
        </w:rPr>
      </w:pPr>
      <w:r w:rsidRPr="002F03EF">
        <w:rPr>
          <w:sz w:val="28"/>
          <w:szCs w:val="28"/>
        </w:rPr>
        <w:t>Соликамская городская Дума РЕШИЛА:</w:t>
      </w:r>
    </w:p>
    <w:p w:rsidR="00E138CA" w:rsidRPr="002F03EF" w:rsidRDefault="00E138CA" w:rsidP="002C17CA">
      <w:pPr>
        <w:jc w:val="both"/>
        <w:rPr>
          <w:sz w:val="28"/>
          <w:szCs w:val="28"/>
        </w:rPr>
      </w:pPr>
    </w:p>
    <w:p w:rsidR="00E138CA" w:rsidRPr="002F03EF" w:rsidRDefault="00E138CA" w:rsidP="0070346E">
      <w:pPr>
        <w:ind w:firstLine="709"/>
        <w:jc w:val="both"/>
        <w:rPr>
          <w:sz w:val="28"/>
          <w:szCs w:val="28"/>
        </w:rPr>
      </w:pPr>
      <w:r w:rsidRPr="002F03EF">
        <w:rPr>
          <w:sz w:val="28"/>
          <w:szCs w:val="28"/>
        </w:rPr>
        <w:t>1. Внести в решение Соликамской городской Думы от 19.12.2016 № 54              «О бюджете Соликамского городского округа на 2017 год и плановый период 2018 и 2019 годов» отдельные изменения:</w:t>
      </w:r>
    </w:p>
    <w:p w:rsidR="00E138CA" w:rsidRPr="00DB716C" w:rsidRDefault="00E138CA" w:rsidP="0070346E">
      <w:pPr>
        <w:ind w:firstLine="709"/>
        <w:jc w:val="both"/>
        <w:rPr>
          <w:sz w:val="28"/>
          <w:szCs w:val="28"/>
        </w:rPr>
      </w:pPr>
      <w:r w:rsidRPr="00DB716C">
        <w:rPr>
          <w:sz w:val="28"/>
          <w:szCs w:val="28"/>
        </w:rPr>
        <w:t>1.1. Пункт 1 изложить в следующей редакции:</w:t>
      </w:r>
    </w:p>
    <w:p w:rsidR="00E138CA" w:rsidRPr="00DB716C" w:rsidRDefault="00E138CA" w:rsidP="0070346E">
      <w:pPr>
        <w:autoSpaceDE w:val="0"/>
        <w:autoSpaceDN w:val="0"/>
        <w:adjustRightInd w:val="0"/>
        <w:ind w:firstLine="709"/>
        <w:jc w:val="both"/>
        <w:rPr>
          <w:sz w:val="28"/>
          <w:szCs w:val="28"/>
        </w:rPr>
      </w:pPr>
      <w:r w:rsidRPr="00DB716C">
        <w:rPr>
          <w:sz w:val="28"/>
          <w:szCs w:val="28"/>
        </w:rPr>
        <w:t>«1. Утвердить основные характеристики бюджета Соликамского городского округа на 2017 год:</w:t>
      </w:r>
    </w:p>
    <w:p w:rsidR="00E138CA" w:rsidRPr="00DB716C" w:rsidRDefault="00E138CA" w:rsidP="0070346E">
      <w:pPr>
        <w:numPr>
          <w:ilvl w:val="0"/>
          <w:numId w:val="48"/>
        </w:numPr>
        <w:autoSpaceDE w:val="0"/>
        <w:autoSpaceDN w:val="0"/>
        <w:adjustRightInd w:val="0"/>
        <w:ind w:left="0" w:firstLine="709"/>
        <w:jc w:val="both"/>
        <w:rPr>
          <w:sz w:val="28"/>
          <w:szCs w:val="28"/>
        </w:rPr>
      </w:pPr>
      <w:r w:rsidRPr="00DB716C">
        <w:rPr>
          <w:sz w:val="28"/>
          <w:szCs w:val="28"/>
        </w:rPr>
        <w:t>прогнозируемый общий объем доходов бюджета в сумме 2 212 467,6       тыс. руб.;</w:t>
      </w:r>
    </w:p>
    <w:p w:rsidR="00E138CA" w:rsidRPr="0070346E" w:rsidRDefault="00E138CA" w:rsidP="0070346E">
      <w:pPr>
        <w:numPr>
          <w:ilvl w:val="0"/>
          <w:numId w:val="48"/>
        </w:numPr>
        <w:autoSpaceDE w:val="0"/>
        <w:autoSpaceDN w:val="0"/>
        <w:adjustRightInd w:val="0"/>
        <w:ind w:left="0" w:firstLine="709"/>
        <w:jc w:val="both"/>
        <w:rPr>
          <w:sz w:val="28"/>
          <w:szCs w:val="28"/>
        </w:rPr>
      </w:pPr>
      <w:r w:rsidRPr="00DB716C">
        <w:rPr>
          <w:sz w:val="28"/>
          <w:szCs w:val="28"/>
        </w:rPr>
        <w:t xml:space="preserve">общий объем расходов бюджета в сумме </w:t>
      </w:r>
      <w:r w:rsidRPr="0070346E">
        <w:rPr>
          <w:sz w:val="28"/>
          <w:szCs w:val="28"/>
        </w:rPr>
        <w:t xml:space="preserve">2 250 753,1 тыс. руб.; </w:t>
      </w:r>
    </w:p>
    <w:p w:rsidR="00E138CA" w:rsidRPr="0070346E" w:rsidRDefault="00E138CA" w:rsidP="0070346E">
      <w:pPr>
        <w:numPr>
          <w:ilvl w:val="0"/>
          <w:numId w:val="48"/>
        </w:numPr>
        <w:autoSpaceDE w:val="0"/>
        <w:autoSpaceDN w:val="0"/>
        <w:adjustRightInd w:val="0"/>
        <w:ind w:left="0" w:firstLine="709"/>
        <w:jc w:val="both"/>
        <w:rPr>
          <w:sz w:val="28"/>
          <w:szCs w:val="28"/>
        </w:rPr>
      </w:pPr>
      <w:r w:rsidRPr="0070346E">
        <w:rPr>
          <w:sz w:val="28"/>
          <w:szCs w:val="28"/>
        </w:rPr>
        <w:t>дефицит бюджета в сумме 38 285,5 тыс. руб.».</w:t>
      </w:r>
    </w:p>
    <w:p w:rsidR="00E138CA" w:rsidRPr="0070346E" w:rsidRDefault="00E138CA" w:rsidP="0070346E">
      <w:pPr>
        <w:autoSpaceDE w:val="0"/>
        <w:autoSpaceDN w:val="0"/>
        <w:adjustRightInd w:val="0"/>
        <w:ind w:firstLine="709"/>
        <w:jc w:val="both"/>
        <w:rPr>
          <w:sz w:val="28"/>
          <w:szCs w:val="28"/>
          <w:lang w:eastAsia="en-US"/>
        </w:rPr>
      </w:pPr>
      <w:r w:rsidRPr="0070346E">
        <w:rPr>
          <w:sz w:val="28"/>
          <w:szCs w:val="28"/>
          <w:lang w:eastAsia="en-US"/>
        </w:rPr>
        <w:t>1.2. В пункте 2 подпункт 2 изложить в следующей редакции:</w:t>
      </w:r>
    </w:p>
    <w:p w:rsidR="00E138CA" w:rsidRPr="0070346E" w:rsidRDefault="00E138CA" w:rsidP="0070346E">
      <w:pPr>
        <w:autoSpaceDE w:val="0"/>
        <w:autoSpaceDN w:val="0"/>
        <w:adjustRightInd w:val="0"/>
        <w:ind w:firstLine="709"/>
        <w:jc w:val="both"/>
        <w:rPr>
          <w:sz w:val="28"/>
          <w:szCs w:val="28"/>
        </w:rPr>
      </w:pPr>
      <w:r w:rsidRPr="0070346E">
        <w:rPr>
          <w:sz w:val="28"/>
          <w:szCs w:val="28"/>
          <w:lang w:eastAsia="en-US"/>
        </w:rPr>
        <w:t>«</w:t>
      </w:r>
      <w:r w:rsidRPr="0070346E">
        <w:rPr>
          <w:sz w:val="28"/>
          <w:szCs w:val="28"/>
        </w:rPr>
        <w:t>2) общий объем расходов бюджета на 2018 год в сумме 1 930 665,5 тыс. руб., в том числе общий объем условно утверждаемых расходов в сумме 28 927,2 тыс. руб., и на 2019 год в сумме 1 930 577,5 тыс. руб., в том числе общий объем условно утверждаемых расходов в сумме 56 274,6 тыс. руб.;»;</w:t>
      </w:r>
    </w:p>
    <w:p w:rsidR="00E138CA" w:rsidRPr="0070346E" w:rsidRDefault="00E138CA" w:rsidP="0070346E">
      <w:pPr>
        <w:autoSpaceDE w:val="0"/>
        <w:autoSpaceDN w:val="0"/>
        <w:adjustRightInd w:val="0"/>
        <w:ind w:firstLine="709"/>
        <w:jc w:val="both"/>
        <w:rPr>
          <w:sz w:val="28"/>
          <w:szCs w:val="28"/>
          <w:lang w:eastAsia="en-US"/>
        </w:rPr>
      </w:pPr>
      <w:r w:rsidRPr="0070346E">
        <w:rPr>
          <w:sz w:val="28"/>
          <w:szCs w:val="28"/>
          <w:lang w:eastAsia="en-US"/>
        </w:rPr>
        <w:t>1.3. В пункте 2 подпункт 3 изложить в следующей редакции:</w:t>
      </w:r>
    </w:p>
    <w:p w:rsidR="00E138CA" w:rsidRPr="0070346E" w:rsidRDefault="00E138CA" w:rsidP="0070346E">
      <w:pPr>
        <w:autoSpaceDE w:val="0"/>
        <w:autoSpaceDN w:val="0"/>
        <w:adjustRightInd w:val="0"/>
        <w:ind w:firstLine="709"/>
        <w:jc w:val="both"/>
        <w:rPr>
          <w:sz w:val="28"/>
          <w:szCs w:val="28"/>
        </w:rPr>
      </w:pPr>
      <w:r w:rsidRPr="0070346E">
        <w:rPr>
          <w:sz w:val="28"/>
          <w:szCs w:val="28"/>
        </w:rPr>
        <w:t xml:space="preserve">«3)   дефицит бюджета на 2018 год в сумме 32 168,2 тыс.руб.  и на 2019 год в сумме 0,0 тыс.руб.». </w:t>
      </w:r>
    </w:p>
    <w:p w:rsidR="00E138CA" w:rsidRPr="0070346E" w:rsidRDefault="00E138CA" w:rsidP="0070346E">
      <w:pPr>
        <w:ind w:firstLine="709"/>
        <w:jc w:val="both"/>
        <w:rPr>
          <w:sz w:val="28"/>
          <w:szCs w:val="28"/>
        </w:rPr>
      </w:pPr>
      <w:r w:rsidRPr="0070346E">
        <w:rPr>
          <w:sz w:val="28"/>
          <w:szCs w:val="28"/>
        </w:rPr>
        <w:t>1.4. В таблице в приложении 4 к решению Соликамской городской Думы от 19.12.2016 № 54 «Распределение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2017 год» учесть отдельные изменения согласно приложению 1 к настоящему решению.</w:t>
      </w:r>
    </w:p>
    <w:p w:rsidR="00E138CA" w:rsidRPr="0070346E" w:rsidRDefault="00E138CA" w:rsidP="0070346E">
      <w:pPr>
        <w:ind w:firstLine="709"/>
        <w:jc w:val="both"/>
        <w:rPr>
          <w:sz w:val="28"/>
          <w:szCs w:val="28"/>
        </w:rPr>
      </w:pPr>
      <w:r w:rsidRPr="0070346E">
        <w:rPr>
          <w:sz w:val="28"/>
          <w:szCs w:val="28"/>
        </w:rPr>
        <w:t>1.5. В таблице в приложении 5 к решению Соликамской городской Думы от 19.12.2016 № 54 «Распределение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2018-2019 годы» учесть отдельные изменения согласно приложению 2 к настоящему решению.</w:t>
      </w:r>
    </w:p>
    <w:p w:rsidR="00E138CA" w:rsidRPr="0070346E" w:rsidRDefault="00E138CA" w:rsidP="0070346E">
      <w:pPr>
        <w:ind w:firstLine="709"/>
        <w:jc w:val="both"/>
        <w:rPr>
          <w:sz w:val="28"/>
          <w:szCs w:val="28"/>
        </w:rPr>
      </w:pPr>
      <w:r w:rsidRPr="0070346E">
        <w:rPr>
          <w:sz w:val="28"/>
          <w:szCs w:val="28"/>
        </w:rPr>
        <w:t>1.6. В таблице в приложении 6 к решению Соликамской городской Думы от 19.12.2016 № 54 «Ведомственная структура расходов на 2017 год» учесть отдельные изменения согласно приложению 3 к настоящему решению.</w:t>
      </w:r>
    </w:p>
    <w:p w:rsidR="00E138CA" w:rsidRPr="0070346E" w:rsidRDefault="00E138CA" w:rsidP="0070346E">
      <w:pPr>
        <w:ind w:firstLine="709"/>
        <w:jc w:val="both"/>
        <w:rPr>
          <w:sz w:val="28"/>
          <w:szCs w:val="28"/>
        </w:rPr>
      </w:pPr>
      <w:r w:rsidRPr="0070346E">
        <w:rPr>
          <w:sz w:val="28"/>
          <w:szCs w:val="28"/>
        </w:rPr>
        <w:t>1.7. В таблице в приложении 7 к решению Соликамской городской Думы от 19.12.2016 № 54 «Ведомственная структура расходов на 2018-2019 годы» учесть отдельные изменения согласно приложению 4 к настоящему решению.</w:t>
      </w:r>
    </w:p>
    <w:p w:rsidR="00E138CA" w:rsidRPr="0070346E" w:rsidRDefault="00E138CA" w:rsidP="0070346E">
      <w:pPr>
        <w:ind w:firstLine="709"/>
        <w:jc w:val="both"/>
        <w:rPr>
          <w:sz w:val="28"/>
          <w:szCs w:val="28"/>
        </w:rPr>
      </w:pPr>
      <w:r w:rsidRPr="0070346E">
        <w:rPr>
          <w:sz w:val="28"/>
          <w:szCs w:val="28"/>
        </w:rPr>
        <w:t>1.8. Пункт 8 изложить в следующей редакции:</w:t>
      </w:r>
    </w:p>
    <w:p w:rsidR="00E138CA" w:rsidRPr="0070346E" w:rsidRDefault="00E138CA" w:rsidP="0070346E">
      <w:pPr>
        <w:ind w:firstLine="709"/>
        <w:jc w:val="both"/>
        <w:rPr>
          <w:sz w:val="28"/>
          <w:szCs w:val="28"/>
        </w:rPr>
      </w:pPr>
      <w:r w:rsidRPr="0070346E">
        <w:rPr>
          <w:sz w:val="28"/>
          <w:szCs w:val="28"/>
        </w:rPr>
        <w:t>«8. Установить источники внутреннего финансирования дефицита бюджета Соликамского городского округа на 2017 год в сумме 38 285,5 тыс. руб.».</w:t>
      </w:r>
    </w:p>
    <w:p w:rsidR="00E138CA" w:rsidRPr="0070346E" w:rsidRDefault="00E138CA" w:rsidP="0070346E">
      <w:pPr>
        <w:ind w:firstLine="709"/>
        <w:jc w:val="both"/>
        <w:rPr>
          <w:sz w:val="28"/>
          <w:szCs w:val="28"/>
        </w:rPr>
      </w:pPr>
      <w:r w:rsidRPr="0070346E">
        <w:rPr>
          <w:sz w:val="28"/>
          <w:szCs w:val="28"/>
        </w:rPr>
        <w:t>1.9. Таблицу в приложении 8 к решению Соликамской городской Думы от 19.12.2016 № 54 «Источники внутреннего финансирования дефицита бюджета Соликамского городского округа на 2017 год» изложить согласно приложению 5 к настоящему решению.</w:t>
      </w:r>
    </w:p>
    <w:p w:rsidR="00E138CA" w:rsidRPr="0070346E" w:rsidRDefault="00E138CA" w:rsidP="0070346E">
      <w:pPr>
        <w:autoSpaceDE w:val="0"/>
        <w:autoSpaceDN w:val="0"/>
        <w:adjustRightInd w:val="0"/>
        <w:ind w:firstLine="709"/>
        <w:jc w:val="both"/>
        <w:rPr>
          <w:sz w:val="28"/>
          <w:szCs w:val="28"/>
          <w:lang w:eastAsia="en-US"/>
        </w:rPr>
      </w:pPr>
      <w:r w:rsidRPr="0070346E">
        <w:rPr>
          <w:sz w:val="28"/>
          <w:szCs w:val="28"/>
        </w:rPr>
        <w:t xml:space="preserve">1.10. Пункт 8.1. </w:t>
      </w:r>
      <w:r w:rsidRPr="0070346E">
        <w:rPr>
          <w:sz w:val="28"/>
          <w:szCs w:val="28"/>
          <w:lang w:eastAsia="en-US"/>
        </w:rPr>
        <w:t>изложить в следующей редакции:</w:t>
      </w:r>
    </w:p>
    <w:p w:rsidR="00E138CA" w:rsidRPr="0070346E" w:rsidRDefault="00E138CA" w:rsidP="0070346E">
      <w:pPr>
        <w:pStyle w:val="a9"/>
        <w:tabs>
          <w:tab w:val="left" w:pos="1036"/>
        </w:tabs>
        <w:autoSpaceDE w:val="0"/>
        <w:autoSpaceDN w:val="0"/>
        <w:adjustRightInd w:val="0"/>
        <w:rPr>
          <w:szCs w:val="28"/>
        </w:rPr>
      </w:pPr>
      <w:r w:rsidRPr="0070346E">
        <w:rPr>
          <w:szCs w:val="28"/>
        </w:rPr>
        <w:t>«8.1. Установить источники внутреннего финансирования дефицита бюджета Соликамского городского округа на 2018 год в сумме 32 168,2 тыс. руб. и на 2019 год в сумме 0,0 тыс.руб.  согласно приложению 17 к настоящему решению.».</w:t>
      </w:r>
    </w:p>
    <w:p w:rsidR="00E138CA" w:rsidRPr="0070346E" w:rsidRDefault="00E138CA" w:rsidP="0070346E">
      <w:pPr>
        <w:ind w:firstLine="709"/>
        <w:jc w:val="both"/>
        <w:rPr>
          <w:sz w:val="28"/>
          <w:szCs w:val="28"/>
        </w:rPr>
      </w:pPr>
      <w:r w:rsidRPr="0070346E">
        <w:rPr>
          <w:sz w:val="28"/>
          <w:szCs w:val="28"/>
        </w:rPr>
        <w:t>1.11. Таблицу в приложении 17 к решению Соликамской городской Думы от 19.12.2016 № 54 «Источники внутреннего финансирования дефицита бюджета Соликамского городского округа на 2018-2019 годы» изложить согласно приложению 6 к настоящему решению.</w:t>
      </w:r>
    </w:p>
    <w:p w:rsidR="00E138CA" w:rsidRPr="0070346E" w:rsidRDefault="00E138CA" w:rsidP="0070346E">
      <w:pPr>
        <w:ind w:firstLine="709"/>
        <w:jc w:val="both"/>
        <w:rPr>
          <w:sz w:val="28"/>
          <w:szCs w:val="28"/>
        </w:rPr>
      </w:pPr>
      <w:r w:rsidRPr="0070346E">
        <w:rPr>
          <w:sz w:val="28"/>
          <w:szCs w:val="28"/>
        </w:rPr>
        <w:t>1.12. Пункт 9 изложить в следующей редакции:</w:t>
      </w:r>
    </w:p>
    <w:p w:rsidR="00E138CA" w:rsidRPr="0070346E" w:rsidRDefault="00E138CA" w:rsidP="0070346E">
      <w:pPr>
        <w:ind w:firstLine="709"/>
        <w:jc w:val="both"/>
        <w:rPr>
          <w:sz w:val="28"/>
          <w:szCs w:val="28"/>
        </w:rPr>
      </w:pPr>
      <w:r w:rsidRPr="0070346E">
        <w:rPr>
          <w:sz w:val="28"/>
          <w:szCs w:val="28"/>
        </w:rPr>
        <w:t>«9. Утвердить общий объем бюджетных ассигнований, направляемых на исполнение публичных нормативных обязательств, на 2017 год в сумме 13 562,8 тыс. руб., на 2018 год в сумме 13 124,2 тыс. руб., на 2019 год в сумме 13 274,2 тыс. руб.».</w:t>
      </w:r>
    </w:p>
    <w:p w:rsidR="00E138CA" w:rsidRPr="0070346E" w:rsidRDefault="00E138CA" w:rsidP="0070346E">
      <w:pPr>
        <w:ind w:firstLine="709"/>
        <w:jc w:val="both"/>
        <w:rPr>
          <w:sz w:val="28"/>
          <w:szCs w:val="28"/>
        </w:rPr>
      </w:pPr>
      <w:r w:rsidRPr="0070346E">
        <w:rPr>
          <w:sz w:val="28"/>
          <w:szCs w:val="28"/>
        </w:rPr>
        <w:t>2. Настоящее решение вступает в силу со дня его официального опубликования в газете «Соликамский рабочий».</w:t>
      </w:r>
    </w:p>
    <w:p w:rsidR="00E138CA" w:rsidRPr="0070346E" w:rsidRDefault="00E138CA" w:rsidP="0024120B">
      <w:pPr>
        <w:spacing w:line="240" w:lineRule="exact"/>
        <w:jc w:val="both"/>
        <w:rPr>
          <w:sz w:val="28"/>
          <w:szCs w:val="28"/>
        </w:rPr>
      </w:pPr>
    </w:p>
    <w:p w:rsidR="00E138CA" w:rsidRDefault="00E138CA" w:rsidP="0070346E">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E138CA" w:rsidRDefault="00E138CA" w:rsidP="0070346E">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E138CA" w:rsidRDefault="00E138CA" w:rsidP="0070346E">
      <w:pPr>
        <w:autoSpaceDE w:val="0"/>
        <w:autoSpaceDN w:val="0"/>
        <w:adjustRightInd w:val="0"/>
        <w:spacing w:line="240" w:lineRule="exact"/>
        <w:ind w:left="1416"/>
        <w:jc w:val="both"/>
        <w:outlineLvl w:val="0"/>
        <w:rPr>
          <w:i/>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E138CA" w:rsidRPr="00F85C30" w:rsidRDefault="00E138CA" w:rsidP="000E40F1">
      <w:pPr>
        <w:spacing w:after="200" w:line="360" w:lineRule="exact"/>
        <w:ind w:left="-709"/>
        <w:jc w:val="center"/>
        <w:rPr>
          <w:sz w:val="28"/>
          <w:szCs w:val="28"/>
        </w:rPr>
      </w:pPr>
      <w:r w:rsidRPr="00F85C30">
        <w:rPr>
          <w:sz w:val="28"/>
          <w:szCs w:val="28"/>
        </w:rPr>
        <w:t>Субъект правотворческой инициативы – глава города Соликамска А.Н. Федотов</w:t>
      </w:r>
    </w:p>
    <w:p w:rsidR="00E138CA" w:rsidRPr="00F85C30" w:rsidRDefault="00E138CA" w:rsidP="000E40F1">
      <w:pPr>
        <w:jc w:val="center"/>
        <w:rPr>
          <w:b/>
          <w:sz w:val="28"/>
          <w:szCs w:val="28"/>
        </w:rPr>
      </w:pPr>
    </w:p>
    <w:p w:rsidR="00E138CA" w:rsidRPr="00F85C30" w:rsidRDefault="00E138CA" w:rsidP="000E40F1">
      <w:pPr>
        <w:jc w:val="center"/>
        <w:rPr>
          <w:b/>
          <w:sz w:val="28"/>
          <w:szCs w:val="28"/>
        </w:rPr>
      </w:pPr>
      <w:r w:rsidRPr="00F85C30">
        <w:rPr>
          <w:b/>
          <w:sz w:val="28"/>
          <w:szCs w:val="28"/>
        </w:rPr>
        <w:t>ПОПРАВКИ</w:t>
      </w:r>
    </w:p>
    <w:p w:rsidR="00E138CA" w:rsidRPr="00F85C30" w:rsidRDefault="00E138CA" w:rsidP="000E40F1">
      <w:pPr>
        <w:jc w:val="center"/>
        <w:rPr>
          <w:b/>
          <w:sz w:val="28"/>
          <w:szCs w:val="28"/>
        </w:rPr>
      </w:pPr>
      <w:r w:rsidRPr="00F85C30">
        <w:rPr>
          <w:b/>
          <w:sz w:val="28"/>
          <w:szCs w:val="28"/>
        </w:rPr>
        <w:t>в проект решения Соликамской городской Думы «О внесении изменений в решение Соликамской городской Думы от 19.12.2016 № 54</w:t>
      </w:r>
    </w:p>
    <w:p w:rsidR="00E138CA" w:rsidRPr="00F85C30" w:rsidRDefault="00E138CA" w:rsidP="000E40F1">
      <w:pPr>
        <w:jc w:val="center"/>
        <w:rPr>
          <w:b/>
          <w:sz w:val="28"/>
          <w:szCs w:val="28"/>
        </w:rPr>
      </w:pPr>
      <w:r w:rsidRPr="00F85C30">
        <w:rPr>
          <w:b/>
          <w:sz w:val="28"/>
          <w:szCs w:val="28"/>
        </w:rPr>
        <w:t>«О бюджете Соликамского городского округа на 2017 год</w:t>
      </w:r>
    </w:p>
    <w:p w:rsidR="00E138CA" w:rsidRPr="00F85C30" w:rsidRDefault="00E138CA" w:rsidP="000E40F1">
      <w:pPr>
        <w:jc w:val="center"/>
        <w:rPr>
          <w:b/>
          <w:sz w:val="28"/>
          <w:szCs w:val="28"/>
        </w:rPr>
      </w:pPr>
      <w:r w:rsidRPr="00F85C30">
        <w:rPr>
          <w:b/>
          <w:sz w:val="28"/>
          <w:szCs w:val="28"/>
        </w:rPr>
        <w:t>и плановый период 2018 и 2019 годов»</w:t>
      </w:r>
    </w:p>
    <w:p w:rsidR="00E138CA" w:rsidRDefault="00E138CA" w:rsidP="000E40F1">
      <w:pPr>
        <w:pStyle w:val="ListParagraph"/>
        <w:ind w:left="1429"/>
        <w:jc w:val="both"/>
        <w:rPr>
          <w:b/>
          <w:sz w:val="28"/>
          <w:szCs w:val="28"/>
        </w:rPr>
      </w:pPr>
    </w:p>
    <w:p w:rsidR="00E138CA" w:rsidRDefault="00E138CA" w:rsidP="000E40F1">
      <w:pPr>
        <w:ind w:firstLine="567"/>
        <w:jc w:val="both"/>
        <w:rPr>
          <w:sz w:val="28"/>
          <w:szCs w:val="28"/>
        </w:rPr>
      </w:pPr>
      <w:r w:rsidRPr="005201DC">
        <w:rPr>
          <w:sz w:val="28"/>
          <w:szCs w:val="28"/>
        </w:rPr>
        <w:t>Предлагаю учесть следующие поправки в проект решения Соликамской городской Думы «О внесении изменений в решение Соликамской городской Думы от 19.12.2016 № 54 «О бюджете Соликамского городского округа на 2017 год и плановый период 2018 и 2019 годов»:</w:t>
      </w:r>
    </w:p>
    <w:p w:rsidR="00E138CA" w:rsidRDefault="00E138CA" w:rsidP="000E40F1">
      <w:pPr>
        <w:ind w:firstLine="567"/>
        <w:jc w:val="both"/>
        <w:rPr>
          <w:sz w:val="28"/>
          <w:szCs w:val="28"/>
        </w:rPr>
      </w:pPr>
    </w:p>
    <w:p w:rsidR="00E138CA" w:rsidRPr="00ED7143" w:rsidRDefault="00E138CA" w:rsidP="000E40F1">
      <w:pPr>
        <w:ind w:firstLine="567"/>
        <w:jc w:val="both"/>
        <w:rPr>
          <w:sz w:val="28"/>
          <w:szCs w:val="28"/>
        </w:rPr>
      </w:pPr>
      <w:r w:rsidRPr="00ED7143">
        <w:rPr>
          <w:b/>
          <w:sz w:val="28"/>
          <w:szCs w:val="28"/>
        </w:rPr>
        <w:t>1</w:t>
      </w:r>
      <w:r>
        <w:rPr>
          <w:sz w:val="28"/>
          <w:szCs w:val="28"/>
        </w:rPr>
        <w:t xml:space="preserve">. </w:t>
      </w:r>
      <w:r w:rsidRPr="00D4056D">
        <w:rPr>
          <w:b/>
          <w:sz w:val="28"/>
          <w:szCs w:val="28"/>
        </w:rPr>
        <w:t>В приложени</w:t>
      </w:r>
      <w:r>
        <w:rPr>
          <w:b/>
          <w:sz w:val="28"/>
          <w:szCs w:val="28"/>
        </w:rPr>
        <w:t xml:space="preserve">и 3 </w:t>
      </w:r>
      <w:r w:rsidRPr="00D4056D">
        <w:rPr>
          <w:sz w:val="28"/>
          <w:szCs w:val="28"/>
        </w:rPr>
        <w:t>к проекту решения «</w:t>
      </w:r>
      <w:r w:rsidRPr="00D86829">
        <w:rPr>
          <w:sz w:val="28"/>
          <w:szCs w:val="28"/>
        </w:rPr>
        <w:t>Ведомственная структура расходов на 2017 год</w:t>
      </w:r>
      <w:r>
        <w:rPr>
          <w:sz w:val="28"/>
          <w:szCs w:val="28"/>
        </w:rPr>
        <w:t>» (отдельные изменения)</w:t>
      </w:r>
      <w:r w:rsidRPr="00ED7143">
        <w:rPr>
          <w:sz w:val="28"/>
          <w:szCs w:val="28"/>
        </w:rPr>
        <w:t xml:space="preserve"> - внести следующие изменения</w:t>
      </w:r>
      <w:r>
        <w:rPr>
          <w:sz w:val="28"/>
          <w:szCs w:val="28"/>
        </w:rPr>
        <w:t xml:space="preserve"> (</w:t>
      </w:r>
      <w:r w:rsidRPr="00510F8A">
        <w:rPr>
          <w:i/>
          <w:sz w:val="28"/>
          <w:szCs w:val="28"/>
        </w:rPr>
        <w:t>с учётом рекомендаций КСП СГО</w:t>
      </w:r>
      <w:r>
        <w:rPr>
          <w:sz w:val="28"/>
          <w:szCs w:val="28"/>
        </w:rPr>
        <w:t>)</w:t>
      </w:r>
      <w:r w:rsidRPr="00ED7143">
        <w:rPr>
          <w:sz w:val="28"/>
          <w:szCs w:val="28"/>
        </w:rPr>
        <w:t>:</w:t>
      </w:r>
    </w:p>
    <w:p w:rsidR="00E138CA" w:rsidRPr="00ED7143" w:rsidRDefault="00E138CA" w:rsidP="000E40F1">
      <w:pPr>
        <w:spacing w:before="120"/>
        <w:ind w:firstLine="567"/>
        <w:jc w:val="both"/>
        <w:rPr>
          <w:b/>
          <w:sz w:val="28"/>
          <w:szCs w:val="28"/>
        </w:rPr>
      </w:pPr>
      <w:r w:rsidRPr="00ED7143">
        <w:rPr>
          <w:b/>
          <w:sz w:val="28"/>
          <w:szCs w:val="28"/>
        </w:rPr>
        <w:t xml:space="preserve">1.1. </w:t>
      </w:r>
      <w:r w:rsidRPr="00ED7143">
        <w:rPr>
          <w:b/>
          <w:sz w:val="28"/>
          <w:szCs w:val="28"/>
          <w:u w:val="single"/>
        </w:rPr>
        <w:t>по ГРБС 622 Орган местного самоуправления Соликамского городского округа администрация города Соликамска</w:t>
      </w:r>
      <w:r w:rsidRPr="00ED7143">
        <w:rPr>
          <w:b/>
          <w:sz w:val="28"/>
          <w:szCs w:val="28"/>
        </w:rPr>
        <w:t>:</w:t>
      </w:r>
    </w:p>
    <w:p w:rsidR="00E138CA" w:rsidRPr="00ED7143" w:rsidRDefault="00E138CA" w:rsidP="000E40F1">
      <w:pPr>
        <w:spacing w:before="120" w:after="120"/>
        <w:ind w:firstLine="567"/>
        <w:jc w:val="both"/>
        <w:rPr>
          <w:sz w:val="28"/>
          <w:szCs w:val="28"/>
        </w:rPr>
      </w:pPr>
      <w:r w:rsidRPr="00ED7143">
        <w:rPr>
          <w:sz w:val="28"/>
          <w:szCs w:val="28"/>
        </w:rPr>
        <w:t>в составе КФСР 0</w:t>
      </w:r>
      <w:r>
        <w:rPr>
          <w:sz w:val="28"/>
          <w:szCs w:val="28"/>
        </w:rPr>
        <w:t>501</w:t>
      </w:r>
      <w:r w:rsidRPr="00ED7143">
        <w:rPr>
          <w:sz w:val="28"/>
          <w:szCs w:val="28"/>
        </w:rPr>
        <w:t xml:space="preserve"> – </w:t>
      </w:r>
      <w:r w:rsidRPr="00ED7143">
        <w:rPr>
          <w:b/>
          <w:sz w:val="28"/>
          <w:szCs w:val="28"/>
        </w:rPr>
        <w:t>изложить</w:t>
      </w:r>
      <w:r w:rsidRPr="00ED7143">
        <w:rPr>
          <w:sz w:val="28"/>
          <w:szCs w:val="28"/>
        </w:rPr>
        <w:t xml:space="preserve"> строки в следующей редакции:</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96"/>
        <w:gridCol w:w="851"/>
        <w:gridCol w:w="5953"/>
        <w:gridCol w:w="1418"/>
      </w:tblGrid>
      <w:tr w:rsidR="00E138CA" w:rsidRPr="00ED7143" w:rsidTr="00BF6A07">
        <w:trPr>
          <w:trHeight w:val="467"/>
        </w:trPr>
        <w:tc>
          <w:tcPr>
            <w:tcW w:w="1696" w:type="dxa"/>
            <w:shd w:val="clear" w:color="000000" w:fill="FFFFFF"/>
          </w:tcPr>
          <w:p w:rsidR="00E138CA" w:rsidRPr="00BF6A07" w:rsidRDefault="00E138CA" w:rsidP="00FE57DD">
            <w:pPr>
              <w:rPr>
                <w:b/>
              </w:rPr>
            </w:pPr>
            <w:r w:rsidRPr="00BF6A07">
              <w:rPr>
                <w:b/>
              </w:rPr>
              <w:t>05 0 00 00000</w:t>
            </w:r>
          </w:p>
        </w:tc>
        <w:tc>
          <w:tcPr>
            <w:tcW w:w="851" w:type="dxa"/>
          </w:tcPr>
          <w:p w:rsidR="00E138CA" w:rsidRPr="00BF6A07" w:rsidRDefault="00E138CA" w:rsidP="00FE57DD">
            <w:pPr>
              <w:rPr>
                <w:b/>
              </w:rPr>
            </w:pPr>
          </w:p>
        </w:tc>
        <w:tc>
          <w:tcPr>
            <w:tcW w:w="5953" w:type="dxa"/>
            <w:shd w:val="clear" w:color="000000" w:fill="FFFFFF"/>
          </w:tcPr>
          <w:p w:rsidR="00E138CA" w:rsidRPr="00BF6A07" w:rsidRDefault="00E138CA" w:rsidP="00BF6A07">
            <w:pPr>
              <w:jc w:val="both"/>
              <w:rPr>
                <w:b/>
              </w:rPr>
            </w:pPr>
            <w:r w:rsidRPr="00BF6A07">
              <w:rPr>
                <w:b/>
              </w:rPr>
              <w:t>Муниципальная программа "Развитие инфраструктуры и комфортной городской среды Соликамского городского округа"</w:t>
            </w:r>
          </w:p>
        </w:tc>
        <w:tc>
          <w:tcPr>
            <w:tcW w:w="1418" w:type="dxa"/>
            <w:vAlign w:val="bottom"/>
          </w:tcPr>
          <w:p w:rsidR="00E138CA" w:rsidRPr="00BF6A07" w:rsidRDefault="00E138CA" w:rsidP="00BF6A07">
            <w:pPr>
              <w:jc w:val="center"/>
              <w:rPr>
                <w:b/>
                <w:bCs/>
              </w:rPr>
            </w:pPr>
            <w:r w:rsidRPr="00BF6A07">
              <w:rPr>
                <w:b/>
                <w:bCs/>
              </w:rPr>
              <w:t>82 336,4</w:t>
            </w:r>
          </w:p>
          <w:p w:rsidR="00E138CA" w:rsidRPr="00BF6A07" w:rsidRDefault="00E138CA" w:rsidP="00BF6A07">
            <w:pPr>
              <w:jc w:val="center"/>
              <w:rPr>
                <w:b/>
                <w:bCs/>
              </w:rPr>
            </w:pPr>
          </w:p>
        </w:tc>
      </w:tr>
      <w:tr w:rsidR="00E138CA" w:rsidRPr="00ED7143" w:rsidTr="00BF6A07">
        <w:trPr>
          <w:trHeight w:val="375"/>
        </w:trPr>
        <w:tc>
          <w:tcPr>
            <w:tcW w:w="1696" w:type="dxa"/>
            <w:tcBorders>
              <w:top w:val="nil"/>
            </w:tcBorders>
          </w:tcPr>
          <w:p w:rsidR="00E138CA" w:rsidRPr="00BF6A07" w:rsidRDefault="00E138CA" w:rsidP="00FE57DD">
            <w:pPr>
              <w:rPr>
                <w:b/>
              </w:rPr>
            </w:pPr>
            <w:r w:rsidRPr="00BF6A07">
              <w:rPr>
                <w:b/>
              </w:rPr>
              <w:t>054 00 00000</w:t>
            </w:r>
          </w:p>
        </w:tc>
        <w:tc>
          <w:tcPr>
            <w:tcW w:w="851" w:type="dxa"/>
          </w:tcPr>
          <w:p w:rsidR="00E138CA" w:rsidRPr="00BF6A07" w:rsidRDefault="00E138CA" w:rsidP="00FE57DD">
            <w:pPr>
              <w:rPr>
                <w:b/>
              </w:rPr>
            </w:pPr>
          </w:p>
        </w:tc>
        <w:tc>
          <w:tcPr>
            <w:tcW w:w="5953" w:type="dxa"/>
            <w:tcBorders>
              <w:top w:val="nil"/>
            </w:tcBorders>
          </w:tcPr>
          <w:p w:rsidR="00E138CA" w:rsidRPr="00BF6A07" w:rsidRDefault="00E138CA" w:rsidP="00BF6A07">
            <w:pPr>
              <w:jc w:val="both"/>
              <w:rPr>
                <w:b/>
              </w:rPr>
            </w:pPr>
            <w:r w:rsidRPr="00BF6A07">
              <w:rPr>
                <w:b/>
              </w:rPr>
              <w:t>Подпрограмма "Поддержка технического состояния и развитие жилищного строительства Соликамского городского округа"</w:t>
            </w:r>
          </w:p>
        </w:tc>
        <w:tc>
          <w:tcPr>
            <w:tcW w:w="1418" w:type="dxa"/>
            <w:tcBorders>
              <w:top w:val="nil"/>
            </w:tcBorders>
            <w:vAlign w:val="bottom"/>
          </w:tcPr>
          <w:p w:rsidR="00E138CA" w:rsidRPr="00BF6A07" w:rsidRDefault="00E138CA" w:rsidP="00BF6A07">
            <w:pPr>
              <w:jc w:val="center"/>
            </w:pPr>
            <w:r w:rsidRPr="00BF6A07">
              <w:rPr>
                <w:b/>
                <w:bCs/>
              </w:rPr>
              <w:t>82 336,4</w:t>
            </w:r>
          </w:p>
        </w:tc>
      </w:tr>
      <w:tr w:rsidR="00E138CA" w:rsidRPr="00ED7143" w:rsidTr="00BF6A07">
        <w:trPr>
          <w:trHeight w:val="375"/>
        </w:trPr>
        <w:tc>
          <w:tcPr>
            <w:tcW w:w="1696" w:type="dxa"/>
          </w:tcPr>
          <w:p w:rsidR="00E138CA" w:rsidRPr="00BF6A07" w:rsidRDefault="00E138CA" w:rsidP="00FE57DD">
            <w:pPr>
              <w:rPr>
                <w:b/>
              </w:rPr>
            </w:pPr>
            <w:r w:rsidRPr="00BF6A07">
              <w:rPr>
                <w:b/>
              </w:rPr>
              <w:t>054 0100000</w:t>
            </w:r>
          </w:p>
        </w:tc>
        <w:tc>
          <w:tcPr>
            <w:tcW w:w="851" w:type="dxa"/>
          </w:tcPr>
          <w:p w:rsidR="00E138CA" w:rsidRPr="00BF6A07" w:rsidRDefault="00E138CA" w:rsidP="00FE57DD">
            <w:pPr>
              <w:rPr>
                <w:b/>
              </w:rPr>
            </w:pPr>
          </w:p>
        </w:tc>
        <w:tc>
          <w:tcPr>
            <w:tcW w:w="5953" w:type="dxa"/>
            <w:tcBorders>
              <w:left w:val="nil"/>
            </w:tcBorders>
          </w:tcPr>
          <w:p w:rsidR="00E138CA" w:rsidRPr="00BF6A07" w:rsidRDefault="00E138CA" w:rsidP="00BF6A07">
            <w:pPr>
              <w:jc w:val="both"/>
              <w:rPr>
                <w:b/>
              </w:rPr>
            </w:pPr>
            <w:r w:rsidRPr="00BF6A07">
              <w:rPr>
                <w:b/>
              </w:rPr>
              <w:t>Основное мероприятие "Обеспечение комфортного безопасного жилья"</w:t>
            </w:r>
          </w:p>
        </w:tc>
        <w:tc>
          <w:tcPr>
            <w:tcW w:w="1418" w:type="dxa"/>
            <w:tcBorders>
              <w:top w:val="nil"/>
            </w:tcBorders>
            <w:vAlign w:val="bottom"/>
          </w:tcPr>
          <w:p w:rsidR="00E138CA" w:rsidRPr="00BF6A07" w:rsidRDefault="00E138CA" w:rsidP="00BF6A07">
            <w:pPr>
              <w:jc w:val="center"/>
              <w:rPr>
                <w:b/>
                <w:bCs/>
              </w:rPr>
            </w:pPr>
            <w:r w:rsidRPr="00BF6A07">
              <w:rPr>
                <w:b/>
                <w:bCs/>
              </w:rPr>
              <w:t>10 223,0</w:t>
            </w:r>
          </w:p>
          <w:p w:rsidR="00E138CA" w:rsidRPr="00BF6A07" w:rsidRDefault="00E138CA" w:rsidP="00BF6A07">
            <w:pPr>
              <w:jc w:val="center"/>
            </w:pPr>
          </w:p>
        </w:tc>
      </w:tr>
      <w:tr w:rsidR="00E138CA" w:rsidRPr="00ED7143" w:rsidTr="00BF6A07">
        <w:trPr>
          <w:trHeight w:val="472"/>
        </w:trPr>
        <w:tc>
          <w:tcPr>
            <w:tcW w:w="1696" w:type="dxa"/>
          </w:tcPr>
          <w:p w:rsidR="00E138CA" w:rsidRPr="00BF6A07" w:rsidRDefault="00E138CA" w:rsidP="00FE57DD">
            <w:r w:rsidRPr="00BF6A07">
              <w:t>054 01 05120</w:t>
            </w:r>
            <w:r w:rsidRPr="00BF6A07">
              <w:tab/>
            </w:r>
            <w:r w:rsidRPr="00BF6A07">
              <w:tab/>
            </w:r>
            <w:r w:rsidRPr="00BF6A07">
              <w:tab/>
            </w:r>
          </w:p>
        </w:tc>
        <w:tc>
          <w:tcPr>
            <w:tcW w:w="851" w:type="dxa"/>
          </w:tcPr>
          <w:p w:rsidR="00E138CA" w:rsidRPr="00BF6A07" w:rsidRDefault="00E138CA" w:rsidP="00FE57DD"/>
        </w:tc>
        <w:tc>
          <w:tcPr>
            <w:tcW w:w="5953" w:type="dxa"/>
          </w:tcPr>
          <w:p w:rsidR="00E138CA" w:rsidRPr="00BF6A07" w:rsidRDefault="00E138CA" w:rsidP="00BF6A07">
            <w:pPr>
              <w:jc w:val="both"/>
            </w:pPr>
            <w:r w:rsidRPr="00BF6A07">
              <w:t>Обеспечение мероприятий по капитальному ремонту муниципального жилищного фонда</w:t>
            </w:r>
          </w:p>
        </w:tc>
        <w:tc>
          <w:tcPr>
            <w:tcW w:w="1418" w:type="dxa"/>
          </w:tcPr>
          <w:p w:rsidR="00E138CA" w:rsidRPr="00BF6A07" w:rsidRDefault="00E138CA" w:rsidP="00BF6A07">
            <w:pPr>
              <w:jc w:val="center"/>
            </w:pPr>
            <w:r w:rsidRPr="00BF6A07">
              <w:t>4 571,9</w:t>
            </w:r>
          </w:p>
          <w:p w:rsidR="00E138CA" w:rsidRPr="00BF6A07" w:rsidRDefault="00E138CA" w:rsidP="00BF6A07">
            <w:pPr>
              <w:jc w:val="center"/>
              <w:rPr>
                <w:highlight w:val="yellow"/>
              </w:rPr>
            </w:pPr>
          </w:p>
        </w:tc>
      </w:tr>
      <w:tr w:rsidR="00E138CA" w:rsidRPr="00ED7143" w:rsidTr="00BF6A07">
        <w:trPr>
          <w:trHeight w:val="375"/>
        </w:trPr>
        <w:tc>
          <w:tcPr>
            <w:tcW w:w="1696" w:type="dxa"/>
          </w:tcPr>
          <w:p w:rsidR="00E138CA" w:rsidRPr="00BF6A07" w:rsidRDefault="00E138CA" w:rsidP="00FE57DD"/>
        </w:tc>
        <w:tc>
          <w:tcPr>
            <w:tcW w:w="851" w:type="dxa"/>
          </w:tcPr>
          <w:p w:rsidR="00E138CA" w:rsidRPr="00BF6A07" w:rsidRDefault="00E138CA" w:rsidP="00FE57DD">
            <w:r w:rsidRPr="00BF6A07">
              <w:t>800</w:t>
            </w:r>
          </w:p>
        </w:tc>
        <w:tc>
          <w:tcPr>
            <w:tcW w:w="5953" w:type="dxa"/>
          </w:tcPr>
          <w:p w:rsidR="00E138CA" w:rsidRPr="00BF6A07" w:rsidRDefault="00E138CA" w:rsidP="00BF6A07">
            <w:pPr>
              <w:jc w:val="both"/>
            </w:pPr>
            <w:r w:rsidRPr="00BF6A07">
              <w:t>Иные бюджетные ассигнования</w:t>
            </w:r>
          </w:p>
        </w:tc>
        <w:tc>
          <w:tcPr>
            <w:tcW w:w="1418" w:type="dxa"/>
          </w:tcPr>
          <w:p w:rsidR="00E138CA" w:rsidRPr="00BF6A07" w:rsidRDefault="00E138CA" w:rsidP="00BF6A07">
            <w:pPr>
              <w:jc w:val="center"/>
            </w:pPr>
            <w:r w:rsidRPr="00BF6A07">
              <w:t>4 571,9</w:t>
            </w:r>
          </w:p>
          <w:p w:rsidR="00E138CA" w:rsidRPr="00BF6A07" w:rsidRDefault="00E138CA" w:rsidP="00BF6A07">
            <w:pPr>
              <w:jc w:val="center"/>
              <w:rPr>
                <w:highlight w:val="yellow"/>
              </w:rPr>
            </w:pPr>
          </w:p>
        </w:tc>
      </w:tr>
    </w:tbl>
    <w:p w:rsidR="00E138CA" w:rsidRDefault="00E138CA" w:rsidP="000E40F1">
      <w:pPr>
        <w:ind w:firstLine="567"/>
        <w:jc w:val="both"/>
        <w:rPr>
          <w:sz w:val="28"/>
          <w:szCs w:val="28"/>
        </w:rPr>
      </w:pPr>
    </w:p>
    <w:p w:rsidR="00E138CA" w:rsidRPr="00EA794B" w:rsidRDefault="00E138CA" w:rsidP="000E40F1">
      <w:pPr>
        <w:spacing w:before="120" w:after="120"/>
        <w:ind w:firstLine="567"/>
        <w:jc w:val="both"/>
        <w:rPr>
          <w:sz w:val="28"/>
          <w:szCs w:val="28"/>
        </w:rPr>
      </w:pPr>
      <w:r>
        <w:rPr>
          <w:b/>
          <w:sz w:val="28"/>
          <w:szCs w:val="28"/>
        </w:rPr>
        <w:t>1.2</w:t>
      </w:r>
      <w:r w:rsidRPr="00EA794B">
        <w:rPr>
          <w:b/>
          <w:sz w:val="28"/>
          <w:szCs w:val="28"/>
        </w:rPr>
        <w:t xml:space="preserve">. </w:t>
      </w:r>
      <w:r w:rsidRPr="00EA794B">
        <w:rPr>
          <w:sz w:val="28"/>
          <w:szCs w:val="28"/>
        </w:rPr>
        <w:t xml:space="preserve">Учесть соответствующие изменения итоговых строк по ГРБС, в том числе итогов по разделам-подразделам бюджетной классификации расходов, а также изменение общего объема расходов бюджета в приложении </w:t>
      </w:r>
      <w:r>
        <w:rPr>
          <w:sz w:val="28"/>
          <w:szCs w:val="28"/>
        </w:rPr>
        <w:t>3</w:t>
      </w:r>
      <w:r w:rsidRPr="00EA794B">
        <w:rPr>
          <w:sz w:val="28"/>
          <w:szCs w:val="28"/>
        </w:rPr>
        <w:t>.</w:t>
      </w:r>
    </w:p>
    <w:p w:rsidR="00E138CA" w:rsidRDefault="00E138CA" w:rsidP="000E40F1">
      <w:pPr>
        <w:pStyle w:val="ListParagraph"/>
        <w:numPr>
          <w:ilvl w:val="0"/>
          <w:numId w:val="49"/>
        </w:numPr>
        <w:spacing w:after="120"/>
        <w:ind w:left="0" w:firstLine="567"/>
        <w:contextualSpacing/>
        <w:jc w:val="both"/>
        <w:rPr>
          <w:sz w:val="28"/>
          <w:szCs w:val="28"/>
        </w:rPr>
      </w:pPr>
      <w:r w:rsidRPr="002B638A">
        <w:rPr>
          <w:b/>
          <w:sz w:val="28"/>
          <w:szCs w:val="28"/>
        </w:rPr>
        <w:t xml:space="preserve">В приложении </w:t>
      </w:r>
      <w:r>
        <w:rPr>
          <w:b/>
          <w:sz w:val="28"/>
          <w:szCs w:val="28"/>
        </w:rPr>
        <w:t>1</w:t>
      </w:r>
      <w:r w:rsidRPr="002B638A">
        <w:rPr>
          <w:sz w:val="28"/>
          <w:szCs w:val="28"/>
        </w:rPr>
        <w:t xml:space="preserve"> к проекту решения «Распределение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2017 год»(отдельные изменения)» - учесть соответствующие изменения объемов </w:t>
      </w:r>
      <w:r>
        <w:rPr>
          <w:sz w:val="28"/>
          <w:szCs w:val="28"/>
        </w:rPr>
        <w:t xml:space="preserve">в составе </w:t>
      </w:r>
      <w:r w:rsidRPr="002B638A">
        <w:rPr>
          <w:sz w:val="28"/>
          <w:szCs w:val="28"/>
        </w:rPr>
        <w:t xml:space="preserve">расходов </w:t>
      </w:r>
      <w:r>
        <w:rPr>
          <w:sz w:val="28"/>
          <w:szCs w:val="28"/>
        </w:rPr>
        <w:t xml:space="preserve">помуниципальным программам, по </w:t>
      </w:r>
      <w:r w:rsidRPr="002B638A">
        <w:rPr>
          <w:sz w:val="28"/>
          <w:szCs w:val="28"/>
        </w:rPr>
        <w:t>направлениям расходов</w:t>
      </w:r>
      <w:r>
        <w:rPr>
          <w:sz w:val="28"/>
          <w:szCs w:val="28"/>
        </w:rPr>
        <w:t xml:space="preserve"> и</w:t>
      </w:r>
      <w:r w:rsidRPr="002B638A">
        <w:rPr>
          <w:sz w:val="28"/>
          <w:szCs w:val="28"/>
        </w:rPr>
        <w:t xml:space="preserve"> группам видов расходов (КВР), а также изменение общего объема расходов бюджета.</w:t>
      </w:r>
    </w:p>
    <w:p w:rsidR="00E138CA" w:rsidRDefault="00E138CA" w:rsidP="000E40F1">
      <w:pPr>
        <w:pStyle w:val="ListParagraph"/>
        <w:spacing w:after="120"/>
        <w:ind w:left="567"/>
        <w:jc w:val="both"/>
        <w:rPr>
          <w:sz w:val="28"/>
          <w:szCs w:val="28"/>
        </w:rPr>
      </w:pPr>
    </w:p>
    <w:p w:rsidR="00E138CA" w:rsidRPr="002B638A" w:rsidRDefault="00E138CA" w:rsidP="000E40F1">
      <w:pPr>
        <w:pStyle w:val="ListParagraph"/>
        <w:numPr>
          <w:ilvl w:val="0"/>
          <w:numId w:val="49"/>
        </w:numPr>
        <w:spacing w:before="120" w:after="120"/>
        <w:ind w:left="0" w:firstLine="567"/>
        <w:contextualSpacing/>
        <w:jc w:val="both"/>
        <w:rPr>
          <w:sz w:val="28"/>
          <w:szCs w:val="28"/>
        </w:rPr>
      </w:pPr>
      <w:r w:rsidRPr="002B638A">
        <w:rPr>
          <w:b/>
          <w:sz w:val="28"/>
          <w:szCs w:val="28"/>
        </w:rPr>
        <w:t xml:space="preserve">В приложении </w:t>
      </w:r>
      <w:r>
        <w:rPr>
          <w:b/>
          <w:sz w:val="28"/>
          <w:szCs w:val="28"/>
        </w:rPr>
        <w:t>5</w:t>
      </w:r>
      <w:r w:rsidRPr="002B638A">
        <w:rPr>
          <w:sz w:val="28"/>
          <w:szCs w:val="28"/>
        </w:rPr>
        <w:t xml:space="preserve"> к проекту решения «Источники внутреннего финансирования дефицита бюджета Соликамского городского округа на 2017 год»- изложить строки в следующей редакции: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89"/>
        <w:gridCol w:w="5811"/>
        <w:gridCol w:w="1106"/>
      </w:tblGrid>
      <w:tr w:rsidR="00E138CA" w:rsidRPr="001534DF" w:rsidTr="00BF6A07">
        <w:trPr>
          <w:trHeight w:val="608"/>
        </w:trPr>
        <w:tc>
          <w:tcPr>
            <w:tcW w:w="2689" w:type="dxa"/>
          </w:tcPr>
          <w:p w:rsidR="00E138CA" w:rsidRPr="00D34B62" w:rsidRDefault="00E138CA" w:rsidP="00FE57DD">
            <w:r w:rsidRPr="00D34B62">
              <w:t>01 05 02 01 04 0000 610</w:t>
            </w:r>
          </w:p>
        </w:tc>
        <w:tc>
          <w:tcPr>
            <w:tcW w:w="5811" w:type="dxa"/>
          </w:tcPr>
          <w:p w:rsidR="00E138CA" w:rsidRPr="00D34B62" w:rsidRDefault="00E138CA" w:rsidP="00BF6A07">
            <w:pPr>
              <w:jc w:val="both"/>
            </w:pPr>
            <w:r w:rsidRPr="00D34B62">
              <w:t>Уменьшение прочих остатков денежных средств бюджетов городских округов</w:t>
            </w:r>
          </w:p>
        </w:tc>
        <w:tc>
          <w:tcPr>
            <w:tcW w:w="1106" w:type="dxa"/>
          </w:tcPr>
          <w:p w:rsidR="00E138CA" w:rsidRPr="003B1D93" w:rsidRDefault="00E138CA" w:rsidP="00BF6A07">
            <w:pPr>
              <w:jc w:val="center"/>
            </w:pPr>
            <w:r>
              <w:t>37 992,1</w:t>
            </w:r>
          </w:p>
          <w:p w:rsidR="00E138CA" w:rsidRPr="003B1D93" w:rsidRDefault="00E138CA" w:rsidP="00BF6A07">
            <w:pPr>
              <w:jc w:val="center"/>
            </w:pPr>
          </w:p>
        </w:tc>
      </w:tr>
      <w:tr w:rsidR="00E138CA" w:rsidRPr="001534DF" w:rsidTr="00BF6A07">
        <w:trPr>
          <w:trHeight w:val="375"/>
        </w:trPr>
        <w:tc>
          <w:tcPr>
            <w:tcW w:w="2689" w:type="dxa"/>
          </w:tcPr>
          <w:p w:rsidR="00E138CA" w:rsidRPr="00BF6A07" w:rsidRDefault="00E138CA" w:rsidP="00FE57DD">
            <w:pPr>
              <w:rPr>
                <w:b/>
              </w:rPr>
            </w:pPr>
          </w:p>
        </w:tc>
        <w:tc>
          <w:tcPr>
            <w:tcW w:w="5811" w:type="dxa"/>
          </w:tcPr>
          <w:p w:rsidR="00E138CA" w:rsidRPr="00BF6A07" w:rsidRDefault="00E138CA" w:rsidP="00BF6A07">
            <w:pPr>
              <w:jc w:val="both"/>
              <w:rPr>
                <w:b/>
              </w:rPr>
            </w:pPr>
            <w:r w:rsidRPr="00BF6A07">
              <w:rPr>
                <w:b/>
              </w:rPr>
              <w:t>итого источников внутреннего финансирования дефицита бюджета</w:t>
            </w:r>
          </w:p>
        </w:tc>
        <w:tc>
          <w:tcPr>
            <w:tcW w:w="1106" w:type="dxa"/>
            <w:vAlign w:val="center"/>
          </w:tcPr>
          <w:p w:rsidR="00E138CA" w:rsidRPr="00BF6A07" w:rsidRDefault="00E138CA" w:rsidP="00BF6A07">
            <w:pPr>
              <w:jc w:val="center"/>
              <w:rPr>
                <w:b/>
                <w:bCs/>
              </w:rPr>
            </w:pPr>
            <w:r w:rsidRPr="00BF6A07">
              <w:rPr>
                <w:b/>
                <w:bCs/>
              </w:rPr>
              <w:t>37 992,1</w:t>
            </w:r>
          </w:p>
        </w:tc>
      </w:tr>
    </w:tbl>
    <w:p w:rsidR="00E138CA" w:rsidRPr="00F44C87" w:rsidRDefault="00E138CA" w:rsidP="000E40F1">
      <w:pPr>
        <w:pStyle w:val="ListParagraph"/>
        <w:rPr>
          <w:sz w:val="28"/>
          <w:szCs w:val="28"/>
          <w:highlight w:val="magenta"/>
        </w:rPr>
      </w:pPr>
    </w:p>
    <w:p w:rsidR="00E138CA" w:rsidRPr="00F94B48" w:rsidRDefault="00E138CA" w:rsidP="000E40F1">
      <w:pPr>
        <w:pStyle w:val="ListParagraph"/>
        <w:numPr>
          <w:ilvl w:val="0"/>
          <w:numId w:val="49"/>
        </w:numPr>
        <w:ind w:left="0" w:firstLine="567"/>
        <w:contextualSpacing/>
        <w:jc w:val="both"/>
        <w:rPr>
          <w:sz w:val="28"/>
          <w:szCs w:val="28"/>
        </w:rPr>
      </w:pPr>
      <w:r w:rsidRPr="00F94B48">
        <w:rPr>
          <w:b/>
          <w:sz w:val="28"/>
          <w:szCs w:val="28"/>
        </w:rPr>
        <w:t>В текстов</w:t>
      </w:r>
      <w:r>
        <w:rPr>
          <w:b/>
          <w:sz w:val="28"/>
          <w:szCs w:val="28"/>
        </w:rPr>
        <w:t>ой</w:t>
      </w:r>
      <w:r w:rsidRPr="00F94B48">
        <w:rPr>
          <w:b/>
          <w:sz w:val="28"/>
          <w:szCs w:val="28"/>
        </w:rPr>
        <w:t xml:space="preserve"> част</w:t>
      </w:r>
      <w:r>
        <w:rPr>
          <w:b/>
          <w:sz w:val="28"/>
          <w:szCs w:val="28"/>
        </w:rPr>
        <w:t xml:space="preserve">и </w:t>
      </w:r>
      <w:r w:rsidRPr="00F94B48">
        <w:rPr>
          <w:b/>
          <w:sz w:val="28"/>
          <w:szCs w:val="28"/>
        </w:rPr>
        <w:t>проекта решения</w:t>
      </w:r>
      <w:r w:rsidRPr="00F94B48">
        <w:rPr>
          <w:sz w:val="28"/>
          <w:szCs w:val="28"/>
        </w:rPr>
        <w:t xml:space="preserve"> - учесть соответствующие изменения общего объема расходов бюджета на 2017 год, объема дефицита бюджета и суммы источников внутреннего финансирования дефицита бюджета на 2017 год</w:t>
      </w:r>
      <w:r>
        <w:rPr>
          <w:sz w:val="28"/>
          <w:szCs w:val="28"/>
        </w:rPr>
        <w:t>.</w:t>
      </w:r>
    </w:p>
    <w:p w:rsidR="00E138CA" w:rsidRPr="00CE021E" w:rsidRDefault="00E138CA" w:rsidP="000E40F1">
      <w:pPr>
        <w:ind w:firstLine="567"/>
        <w:jc w:val="both"/>
        <w:rPr>
          <w:sz w:val="28"/>
          <w:szCs w:val="28"/>
        </w:rPr>
      </w:pPr>
    </w:p>
    <w:p w:rsidR="00E138CA" w:rsidRPr="00BE263C" w:rsidRDefault="00E138CA" w:rsidP="000E40F1">
      <w:pPr>
        <w:spacing w:before="480"/>
        <w:jc w:val="both"/>
        <w:rPr>
          <w:sz w:val="28"/>
          <w:szCs w:val="28"/>
        </w:rPr>
      </w:pPr>
      <w:r w:rsidRPr="00BE263C">
        <w:rPr>
          <w:sz w:val="28"/>
          <w:szCs w:val="28"/>
        </w:rPr>
        <w:t>Глава города Соликамска -</w:t>
      </w:r>
    </w:p>
    <w:p w:rsidR="00E138CA" w:rsidRPr="00BE263C" w:rsidRDefault="00E138CA" w:rsidP="000E40F1">
      <w:pPr>
        <w:jc w:val="both"/>
        <w:rPr>
          <w:sz w:val="28"/>
          <w:szCs w:val="28"/>
        </w:rPr>
      </w:pPr>
      <w:r w:rsidRPr="00BE263C">
        <w:rPr>
          <w:sz w:val="28"/>
          <w:szCs w:val="28"/>
        </w:rPr>
        <w:t xml:space="preserve">глава администрации города </w:t>
      </w:r>
      <w:r w:rsidRPr="00BE263C">
        <w:rPr>
          <w:sz w:val="28"/>
          <w:szCs w:val="28"/>
        </w:rPr>
        <w:tab/>
        <w:t xml:space="preserve">Соликамска   </w:t>
      </w:r>
      <w:r w:rsidRPr="00BE263C">
        <w:rPr>
          <w:sz w:val="28"/>
          <w:szCs w:val="28"/>
        </w:rPr>
        <w:tab/>
        <w:t xml:space="preserve">                                  А.Н.Федотов</w:t>
      </w:r>
    </w:p>
    <w:p w:rsidR="00E138CA" w:rsidRPr="00BE263C" w:rsidRDefault="00E138CA" w:rsidP="000E40F1">
      <w:pPr>
        <w:jc w:val="both"/>
        <w:rPr>
          <w:sz w:val="28"/>
          <w:szCs w:val="28"/>
        </w:rPr>
      </w:pPr>
    </w:p>
    <w:p w:rsidR="00E138CA" w:rsidRPr="00BE263C" w:rsidRDefault="00E138CA" w:rsidP="000E40F1">
      <w:pPr>
        <w:jc w:val="both"/>
        <w:rPr>
          <w:sz w:val="28"/>
          <w:szCs w:val="28"/>
        </w:rPr>
      </w:pPr>
    </w:p>
    <w:p w:rsidR="00E138CA" w:rsidRPr="00BE263C" w:rsidRDefault="00E138CA" w:rsidP="000E40F1">
      <w:pPr>
        <w:jc w:val="both"/>
        <w:rPr>
          <w:sz w:val="28"/>
          <w:szCs w:val="28"/>
        </w:rPr>
      </w:pPr>
      <w:r>
        <w:rPr>
          <w:sz w:val="28"/>
          <w:szCs w:val="28"/>
        </w:rPr>
        <w:t>18</w:t>
      </w:r>
      <w:r w:rsidRPr="00BE263C">
        <w:rPr>
          <w:sz w:val="28"/>
          <w:szCs w:val="28"/>
        </w:rPr>
        <w:t>.</w:t>
      </w:r>
      <w:r>
        <w:rPr>
          <w:sz w:val="28"/>
          <w:szCs w:val="28"/>
        </w:rPr>
        <w:t>10</w:t>
      </w:r>
      <w:r w:rsidRPr="00BE263C">
        <w:rPr>
          <w:sz w:val="28"/>
          <w:szCs w:val="28"/>
        </w:rPr>
        <w:t>.2017 г.</w:t>
      </w:r>
    </w:p>
    <w:p w:rsidR="00E138CA" w:rsidRPr="00BE263C" w:rsidRDefault="00E138CA" w:rsidP="000E40F1">
      <w:pPr>
        <w:jc w:val="both"/>
        <w:rPr>
          <w:sz w:val="28"/>
          <w:szCs w:val="28"/>
        </w:rPr>
      </w:pPr>
    </w:p>
    <w:p w:rsidR="00E138CA" w:rsidRDefault="00E138CA" w:rsidP="000E40F1">
      <w:pPr>
        <w:pStyle w:val="ListParagraph"/>
      </w:pPr>
    </w:p>
    <w:p w:rsidR="00E138CA" w:rsidRPr="00B2278D" w:rsidRDefault="00E138CA" w:rsidP="000E40F1">
      <w:pPr>
        <w:rPr>
          <w:b/>
          <w:color w:val="FF0000"/>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CF2701">
      <w:pPr>
        <w:spacing w:line="240" w:lineRule="exact"/>
        <w:jc w:val="both"/>
        <w:rPr>
          <w:sz w:val="28"/>
          <w:szCs w:val="28"/>
        </w:rPr>
      </w:pPr>
      <w:r>
        <w:rPr>
          <w:sz w:val="28"/>
          <w:szCs w:val="28"/>
        </w:rPr>
        <w:t>Субъект правотворческой инициативы – депутат от избирательного округа      № 16  Е.Н.Мальгин</w:t>
      </w:r>
    </w:p>
    <w:p w:rsidR="00E138CA" w:rsidRDefault="00E138CA" w:rsidP="00CF2701">
      <w:pPr>
        <w:spacing w:line="240" w:lineRule="exact"/>
        <w:rPr>
          <w:sz w:val="28"/>
          <w:szCs w:val="28"/>
        </w:rPr>
      </w:pPr>
    </w:p>
    <w:p w:rsidR="00E138CA" w:rsidRDefault="00E138CA" w:rsidP="00CF2701">
      <w:pPr>
        <w:spacing w:line="240" w:lineRule="exact"/>
        <w:rPr>
          <w:sz w:val="28"/>
          <w:szCs w:val="28"/>
        </w:rPr>
      </w:pPr>
      <w:r>
        <w:rPr>
          <w:sz w:val="28"/>
          <w:szCs w:val="28"/>
        </w:rPr>
        <w:t xml:space="preserve">                                                                                                                     </w:t>
      </w:r>
    </w:p>
    <w:p w:rsidR="00E138CA" w:rsidRDefault="00E138CA" w:rsidP="00CF2701">
      <w:pPr>
        <w:spacing w:line="240" w:lineRule="exact"/>
        <w:rPr>
          <w:sz w:val="28"/>
          <w:szCs w:val="28"/>
        </w:rPr>
      </w:pPr>
    </w:p>
    <w:p w:rsidR="00E138CA" w:rsidRDefault="00E138CA" w:rsidP="00CF2701">
      <w:pPr>
        <w:spacing w:line="240" w:lineRule="exact"/>
        <w:ind w:left="7799"/>
        <w:rPr>
          <w:b/>
          <w:sz w:val="28"/>
          <w:szCs w:val="28"/>
        </w:rPr>
      </w:pPr>
      <w:r>
        <w:rPr>
          <w:b/>
          <w:sz w:val="28"/>
          <w:szCs w:val="28"/>
        </w:rPr>
        <w:t>ПРОЕКТ</w:t>
      </w: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p>
    <w:p w:rsidR="00E138CA" w:rsidRDefault="00E138CA" w:rsidP="00CF2701">
      <w:pPr>
        <w:spacing w:line="240" w:lineRule="exact"/>
        <w:rPr>
          <w:b/>
          <w:sz w:val="28"/>
          <w:szCs w:val="28"/>
        </w:rPr>
      </w:pPr>
      <w:r>
        <w:rPr>
          <w:b/>
          <w:sz w:val="28"/>
          <w:szCs w:val="28"/>
        </w:rPr>
        <w:t xml:space="preserve">Об утверждении проекта бюджетной </w:t>
      </w:r>
    </w:p>
    <w:p w:rsidR="00E138CA" w:rsidRDefault="00E138CA" w:rsidP="00CF2701">
      <w:pPr>
        <w:spacing w:line="240" w:lineRule="exact"/>
        <w:rPr>
          <w:b/>
          <w:sz w:val="28"/>
          <w:szCs w:val="28"/>
        </w:rPr>
      </w:pPr>
      <w:r>
        <w:rPr>
          <w:b/>
          <w:sz w:val="28"/>
          <w:szCs w:val="28"/>
        </w:rPr>
        <w:t xml:space="preserve">сметы Соликамской городской Думы </w:t>
      </w:r>
    </w:p>
    <w:p w:rsidR="00E138CA" w:rsidRDefault="00E138CA" w:rsidP="00CF2701">
      <w:pPr>
        <w:spacing w:line="240" w:lineRule="exact"/>
        <w:rPr>
          <w:b/>
          <w:sz w:val="28"/>
          <w:szCs w:val="28"/>
        </w:rPr>
      </w:pPr>
      <w:r>
        <w:rPr>
          <w:b/>
          <w:sz w:val="28"/>
          <w:szCs w:val="28"/>
        </w:rPr>
        <w:t>на 2018 год</w:t>
      </w:r>
    </w:p>
    <w:p w:rsidR="00E138CA" w:rsidRDefault="00E138CA" w:rsidP="00CF2701">
      <w:pPr>
        <w:spacing w:line="240" w:lineRule="exact"/>
        <w:rPr>
          <w:b/>
          <w:sz w:val="28"/>
          <w:szCs w:val="28"/>
        </w:rPr>
      </w:pPr>
    </w:p>
    <w:p w:rsidR="00E138CA" w:rsidRDefault="00E138CA" w:rsidP="00CF2701">
      <w:pPr>
        <w:rPr>
          <w:sz w:val="28"/>
          <w:szCs w:val="28"/>
        </w:rPr>
      </w:pPr>
    </w:p>
    <w:p w:rsidR="00E138CA" w:rsidRDefault="00E138CA" w:rsidP="00CF2701">
      <w:pPr>
        <w:ind w:firstLine="708"/>
        <w:jc w:val="both"/>
        <w:rPr>
          <w:sz w:val="28"/>
          <w:szCs w:val="28"/>
        </w:rPr>
      </w:pPr>
      <w:r>
        <w:rPr>
          <w:sz w:val="28"/>
          <w:szCs w:val="28"/>
        </w:rPr>
        <w:t>В соответствии со статьями 162 и 221 Бюджетного Кодекса Российской Федерации, статьей 23 Устава Соликамского городского округа,</w:t>
      </w:r>
    </w:p>
    <w:p w:rsidR="00E138CA" w:rsidRDefault="00E138CA" w:rsidP="00CF2701">
      <w:pPr>
        <w:rPr>
          <w:sz w:val="28"/>
          <w:szCs w:val="28"/>
        </w:rPr>
      </w:pPr>
    </w:p>
    <w:p w:rsidR="00E138CA" w:rsidRDefault="00E138CA" w:rsidP="00CF2701">
      <w:pPr>
        <w:ind w:firstLine="708"/>
        <w:rPr>
          <w:sz w:val="28"/>
          <w:szCs w:val="28"/>
        </w:rPr>
      </w:pPr>
      <w:r>
        <w:rPr>
          <w:sz w:val="28"/>
          <w:szCs w:val="28"/>
        </w:rPr>
        <w:t>Соликамская городская Дума РЕШИЛА:</w:t>
      </w:r>
    </w:p>
    <w:p w:rsidR="00E138CA" w:rsidRDefault="00E138CA" w:rsidP="00CF2701">
      <w:pPr>
        <w:rPr>
          <w:sz w:val="28"/>
          <w:szCs w:val="28"/>
        </w:rPr>
      </w:pPr>
    </w:p>
    <w:p w:rsidR="00E138CA" w:rsidRDefault="00E138CA" w:rsidP="00CF2701">
      <w:pPr>
        <w:jc w:val="both"/>
        <w:rPr>
          <w:sz w:val="28"/>
          <w:szCs w:val="28"/>
        </w:rPr>
      </w:pPr>
      <w:r>
        <w:rPr>
          <w:sz w:val="28"/>
          <w:szCs w:val="28"/>
        </w:rPr>
        <w:tab/>
        <w:t>1. Утвердить проект бюджетной сметы Соликамской городской Думы на 2018 год (прилагается).</w:t>
      </w:r>
    </w:p>
    <w:p w:rsidR="00E138CA" w:rsidRDefault="00E138CA" w:rsidP="00CF2701">
      <w:pPr>
        <w:jc w:val="both"/>
        <w:rPr>
          <w:sz w:val="28"/>
          <w:szCs w:val="28"/>
        </w:rPr>
      </w:pPr>
      <w:r>
        <w:rPr>
          <w:sz w:val="28"/>
          <w:szCs w:val="28"/>
        </w:rPr>
        <w:tab/>
        <w:t xml:space="preserve">2. Решение вступает в силу со дня принятия. </w:t>
      </w:r>
    </w:p>
    <w:p w:rsidR="00E138CA" w:rsidRDefault="00E138CA" w:rsidP="00CF2701">
      <w:pPr>
        <w:jc w:val="both"/>
        <w:rPr>
          <w:sz w:val="28"/>
          <w:szCs w:val="28"/>
        </w:rPr>
      </w:pPr>
      <w:r>
        <w:rPr>
          <w:sz w:val="28"/>
          <w:szCs w:val="28"/>
        </w:rPr>
        <w:tab/>
        <w:t xml:space="preserve">3. Рекомендовать председателю Соликамской городской Думы направить данный проект в Финансовое управление администрации города Соликамска. </w:t>
      </w:r>
    </w:p>
    <w:p w:rsidR="00E138CA" w:rsidRDefault="00E138CA" w:rsidP="00CF2701">
      <w:pPr>
        <w:rPr>
          <w:sz w:val="28"/>
          <w:szCs w:val="28"/>
        </w:rPr>
      </w:pPr>
    </w:p>
    <w:p w:rsidR="00E138CA" w:rsidRDefault="00E138CA" w:rsidP="00CF2701">
      <w:pPr>
        <w:rPr>
          <w:sz w:val="28"/>
          <w:szCs w:val="28"/>
        </w:rPr>
      </w:pPr>
    </w:p>
    <w:p w:rsidR="00E138CA" w:rsidRDefault="00E138CA" w:rsidP="00CF2701">
      <w:pPr>
        <w:spacing w:line="240" w:lineRule="exact"/>
        <w:rPr>
          <w:sz w:val="28"/>
          <w:szCs w:val="28"/>
        </w:rPr>
      </w:pPr>
      <w:r>
        <w:rPr>
          <w:sz w:val="28"/>
          <w:szCs w:val="28"/>
        </w:rPr>
        <w:t>Председатель Соликамской</w:t>
      </w:r>
    </w:p>
    <w:p w:rsidR="00E138CA" w:rsidRDefault="00E138CA" w:rsidP="00CF2701">
      <w:pPr>
        <w:spacing w:line="240" w:lineRule="exact"/>
        <w:rPr>
          <w:sz w:val="28"/>
          <w:szCs w:val="28"/>
        </w:rPr>
      </w:pPr>
      <w:r>
        <w:rPr>
          <w:sz w:val="28"/>
          <w:szCs w:val="28"/>
        </w:rPr>
        <w:t xml:space="preserve">городской Думы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E138CA" w:rsidRDefault="00E138CA" w:rsidP="00CF2701">
      <w:pPr>
        <w:jc w:val="both"/>
        <w:rPr>
          <w:sz w:val="28"/>
          <w:szCs w:val="28"/>
        </w:rPr>
      </w:pPr>
    </w:p>
    <w:p w:rsidR="00E138CA" w:rsidRDefault="00E138CA" w:rsidP="00CF2701">
      <w:pPr>
        <w:jc w:val="both"/>
        <w:rPr>
          <w:sz w:val="28"/>
          <w:szCs w:val="28"/>
        </w:rPr>
      </w:pPr>
    </w:p>
    <w:p w:rsidR="00E138CA" w:rsidRDefault="00E138CA" w:rsidP="00CF2701">
      <w:pPr>
        <w:jc w:val="both"/>
        <w:rPr>
          <w:sz w:val="28"/>
          <w:szCs w:val="28"/>
        </w:rPr>
      </w:pPr>
    </w:p>
    <w:p w:rsidR="00E138CA" w:rsidRDefault="00E138CA" w:rsidP="00CF2701">
      <w:pPr>
        <w:jc w:val="both"/>
        <w:rPr>
          <w:sz w:val="28"/>
          <w:szCs w:val="28"/>
        </w:rPr>
      </w:pPr>
    </w:p>
    <w:p w:rsidR="00E138CA" w:rsidRDefault="00E138CA" w:rsidP="00CF2701">
      <w:pPr>
        <w:spacing w:line="240" w:lineRule="exact"/>
        <w:jc w:val="both"/>
        <w:rPr>
          <w:sz w:val="28"/>
          <w:szCs w:val="28"/>
        </w:rPr>
      </w:pPr>
    </w:p>
    <w:p w:rsidR="00E138CA" w:rsidRDefault="00E138CA" w:rsidP="00CF2701"/>
    <w:p w:rsidR="00E138CA" w:rsidRDefault="00E138CA" w:rsidP="00CF2701">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E138CA" w:rsidRDefault="00E138CA" w:rsidP="00CF2701"/>
    <w:p w:rsidR="00E138CA" w:rsidRDefault="00E138CA" w:rsidP="00CF2701">
      <w:pPr>
        <w:ind w:left="705"/>
        <w:jc w:val="both"/>
        <w:rPr>
          <w:sz w:val="28"/>
          <w:szCs w:val="28"/>
        </w:rPr>
      </w:pPr>
    </w:p>
    <w:p w:rsidR="00E138CA" w:rsidRPr="0024120B" w:rsidRDefault="00E138CA" w:rsidP="00CF2701">
      <w:pPr>
        <w:jc w:val="both"/>
        <w:rPr>
          <w:sz w:val="28"/>
          <w:szCs w:val="28"/>
        </w:rPr>
      </w:pPr>
    </w:p>
    <w:p w:rsidR="00E138CA" w:rsidRDefault="00E138CA" w:rsidP="007208FE">
      <w:pPr>
        <w:pStyle w:val="western"/>
        <w:shd w:val="clear" w:color="auto" w:fill="FFFFFF"/>
        <w:spacing w:before="0" w:beforeAutospacing="0" w:after="0" w:afterAutospacing="0" w:line="240" w:lineRule="exact"/>
        <w:ind w:right="-1"/>
        <w:rPr>
          <w:bCs/>
          <w:sz w:val="28"/>
          <w:szCs w:val="28"/>
        </w:rPr>
      </w:pPr>
    </w:p>
    <w:p w:rsidR="00E138CA" w:rsidRDefault="00E138CA" w:rsidP="007208FE">
      <w:pPr>
        <w:pStyle w:val="western"/>
        <w:shd w:val="clear" w:color="auto" w:fill="FFFFFF"/>
        <w:spacing w:before="0" w:beforeAutospacing="0" w:after="0" w:afterAutospacing="0" w:line="240" w:lineRule="exact"/>
        <w:ind w:right="-1"/>
        <w:rPr>
          <w:bCs/>
          <w:sz w:val="28"/>
          <w:szCs w:val="28"/>
        </w:rPr>
      </w:pPr>
    </w:p>
    <w:p w:rsidR="00E138CA" w:rsidRDefault="00E138CA" w:rsidP="007208FE">
      <w:pPr>
        <w:pStyle w:val="western"/>
        <w:shd w:val="clear" w:color="auto" w:fill="FFFFFF"/>
        <w:spacing w:before="0" w:beforeAutospacing="0" w:after="0" w:afterAutospacing="0" w:line="240" w:lineRule="exact"/>
        <w:ind w:right="-1"/>
        <w:rPr>
          <w:bCs/>
          <w:sz w:val="28"/>
          <w:szCs w:val="28"/>
        </w:rPr>
      </w:pPr>
      <w:r>
        <w:rPr>
          <w:bCs/>
          <w:sz w:val="28"/>
          <w:szCs w:val="28"/>
        </w:rPr>
        <w:t>Субъект правотворческой инициативы – депутат Соликамской городской Думы от избирательного округа № 22 Хлызов Александр Александрович</w:t>
      </w:r>
    </w:p>
    <w:p w:rsidR="00E138CA" w:rsidRDefault="00E138CA" w:rsidP="007208FE">
      <w:pPr>
        <w:pStyle w:val="western"/>
        <w:shd w:val="clear" w:color="auto" w:fill="FFFFFF"/>
        <w:spacing w:before="0" w:beforeAutospacing="0" w:after="0" w:afterAutospacing="0" w:line="240" w:lineRule="exact"/>
        <w:ind w:right="-1"/>
        <w:rPr>
          <w:bCs/>
          <w:sz w:val="28"/>
          <w:szCs w:val="28"/>
        </w:rPr>
      </w:pPr>
    </w:p>
    <w:p w:rsidR="00E138CA" w:rsidRDefault="00E138CA" w:rsidP="007208FE">
      <w:pPr>
        <w:pStyle w:val="western"/>
        <w:shd w:val="clear" w:color="auto" w:fill="FFFFFF"/>
        <w:spacing w:before="0" w:beforeAutospacing="0" w:after="0" w:afterAutospacing="0" w:line="240" w:lineRule="exact"/>
        <w:ind w:right="-1"/>
        <w:rPr>
          <w:sz w:val="28"/>
          <w:szCs w:val="28"/>
        </w:rPr>
      </w:pPr>
      <w:r w:rsidRPr="003116FE">
        <w:rPr>
          <w:sz w:val="28"/>
          <w:szCs w:val="28"/>
        </w:rPr>
        <w:tab/>
      </w:r>
      <w:r w:rsidRPr="003116FE">
        <w:rPr>
          <w:sz w:val="28"/>
          <w:szCs w:val="28"/>
        </w:rPr>
        <w:tab/>
      </w:r>
      <w:r w:rsidRPr="003116FE">
        <w:rPr>
          <w:sz w:val="28"/>
          <w:szCs w:val="28"/>
        </w:rPr>
        <w:tab/>
      </w:r>
      <w:r w:rsidRPr="003116FE">
        <w:rPr>
          <w:sz w:val="28"/>
          <w:szCs w:val="28"/>
        </w:rPr>
        <w:tab/>
      </w:r>
      <w:r w:rsidRPr="003116FE">
        <w:rPr>
          <w:sz w:val="28"/>
          <w:szCs w:val="28"/>
        </w:rPr>
        <w:tab/>
      </w:r>
      <w:r w:rsidRPr="003116FE">
        <w:rPr>
          <w:sz w:val="28"/>
          <w:szCs w:val="28"/>
        </w:rPr>
        <w:tab/>
      </w:r>
      <w:r w:rsidRPr="003116FE">
        <w:rPr>
          <w:sz w:val="28"/>
          <w:szCs w:val="28"/>
        </w:rPr>
        <w:tab/>
      </w:r>
      <w:r w:rsidRPr="003116FE">
        <w:rPr>
          <w:sz w:val="28"/>
          <w:szCs w:val="28"/>
        </w:rPr>
        <w:tab/>
      </w:r>
      <w:r w:rsidRPr="003116FE">
        <w:rPr>
          <w:sz w:val="28"/>
          <w:szCs w:val="28"/>
        </w:rPr>
        <w:tab/>
      </w:r>
      <w:r w:rsidRPr="003116FE">
        <w:rPr>
          <w:sz w:val="28"/>
          <w:szCs w:val="28"/>
        </w:rPr>
        <w:tab/>
      </w:r>
      <w:r w:rsidRPr="003116FE">
        <w:rPr>
          <w:sz w:val="28"/>
          <w:szCs w:val="28"/>
        </w:rPr>
        <w:tab/>
      </w:r>
    </w:p>
    <w:p w:rsidR="00E138CA" w:rsidRDefault="00E138CA" w:rsidP="007208FE">
      <w:pPr>
        <w:pStyle w:val="western"/>
        <w:shd w:val="clear" w:color="auto" w:fill="FFFFFF"/>
        <w:spacing w:before="0" w:beforeAutospacing="0" w:after="0" w:afterAutospacing="0" w:line="240" w:lineRule="exact"/>
        <w:ind w:right="-1"/>
        <w:rPr>
          <w:sz w:val="28"/>
          <w:szCs w:val="28"/>
        </w:rPr>
      </w:pPr>
    </w:p>
    <w:p w:rsidR="00E138CA" w:rsidRPr="003C3AB1" w:rsidRDefault="00E138CA" w:rsidP="007208FE">
      <w:pPr>
        <w:pStyle w:val="western"/>
        <w:shd w:val="clear" w:color="auto" w:fill="FFFFFF"/>
        <w:spacing w:before="0" w:beforeAutospacing="0" w:after="0" w:afterAutospacing="0" w:line="240" w:lineRule="exact"/>
        <w:ind w:left="7799" w:right="-1"/>
        <w:rPr>
          <w:b/>
          <w:sz w:val="28"/>
          <w:szCs w:val="28"/>
        </w:rPr>
      </w:pPr>
      <w:r w:rsidRPr="003C3AB1">
        <w:rPr>
          <w:b/>
          <w:sz w:val="28"/>
          <w:szCs w:val="28"/>
        </w:rPr>
        <w:t>ПРОЕКТ</w:t>
      </w:r>
    </w:p>
    <w:p w:rsidR="00E138CA" w:rsidRDefault="00E138CA" w:rsidP="007208FE">
      <w:pPr>
        <w:jc w:val="both"/>
        <w:rPr>
          <w:sz w:val="28"/>
          <w:szCs w:val="28"/>
        </w:rPr>
      </w:pPr>
    </w:p>
    <w:p w:rsidR="00E138CA" w:rsidRDefault="00E138CA" w:rsidP="007208FE">
      <w:pPr>
        <w:autoSpaceDE w:val="0"/>
        <w:autoSpaceDN w:val="0"/>
        <w:adjustRightInd w:val="0"/>
        <w:ind w:firstLine="540"/>
        <w:jc w:val="both"/>
        <w:outlineLvl w:val="0"/>
        <w:rPr>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p>
    <w:p w:rsidR="00E138CA" w:rsidRDefault="00E138CA" w:rsidP="007208FE">
      <w:pPr>
        <w:autoSpaceDE w:val="0"/>
        <w:autoSpaceDN w:val="0"/>
        <w:adjustRightInd w:val="0"/>
        <w:spacing w:line="240" w:lineRule="exact"/>
        <w:jc w:val="both"/>
        <w:outlineLvl w:val="0"/>
        <w:rPr>
          <w:b/>
          <w:bCs/>
          <w:sz w:val="28"/>
          <w:szCs w:val="28"/>
        </w:rPr>
      </w:pPr>
      <w:r>
        <w:rPr>
          <w:b/>
          <w:bCs/>
          <w:sz w:val="28"/>
          <w:szCs w:val="28"/>
        </w:rPr>
        <w:t xml:space="preserve">О внесении изменений в Регламент </w:t>
      </w:r>
    </w:p>
    <w:p w:rsidR="00E138CA" w:rsidRDefault="00E138CA" w:rsidP="007208FE">
      <w:pPr>
        <w:autoSpaceDE w:val="0"/>
        <w:autoSpaceDN w:val="0"/>
        <w:adjustRightInd w:val="0"/>
        <w:spacing w:after="480" w:line="240" w:lineRule="exact"/>
        <w:jc w:val="both"/>
        <w:outlineLvl w:val="0"/>
        <w:rPr>
          <w:bCs/>
          <w:sz w:val="28"/>
          <w:szCs w:val="28"/>
        </w:rPr>
      </w:pPr>
      <w:r>
        <w:rPr>
          <w:b/>
          <w:bCs/>
          <w:sz w:val="28"/>
          <w:szCs w:val="28"/>
        </w:rPr>
        <w:t>Соликамской городской Думы</w:t>
      </w:r>
    </w:p>
    <w:p w:rsidR="00E138CA" w:rsidRDefault="00E138CA" w:rsidP="007208FE">
      <w:pPr>
        <w:autoSpaceDE w:val="0"/>
        <w:autoSpaceDN w:val="0"/>
        <w:adjustRightInd w:val="0"/>
        <w:ind w:firstLine="709"/>
        <w:jc w:val="both"/>
        <w:outlineLvl w:val="0"/>
        <w:rPr>
          <w:bCs/>
          <w:sz w:val="28"/>
          <w:szCs w:val="28"/>
        </w:rPr>
      </w:pPr>
      <w:r>
        <w:rPr>
          <w:sz w:val="28"/>
          <w:szCs w:val="28"/>
        </w:rPr>
        <w:t>В соответствии с частью 3 статьи 9 Закона Пермского края от 10.05.2011 № 767-ПК «О гарантиях осуществления полномочий депутата, члена выборного органа местного самоуправления, выборного должностного лица местного самоуправления в Пермском крае», н</w:t>
      </w:r>
      <w:r>
        <w:rPr>
          <w:bCs/>
          <w:sz w:val="28"/>
          <w:szCs w:val="28"/>
        </w:rPr>
        <w:t>а основании пункта 3 части 9 статьи 29.1 Устава Соликамского городского округа,</w:t>
      </w:r>
    </w:p>
    <w:p w:rsidR="00E138CA" w:rsidRDefault="00E138CA" w:rsidP="007208FE">
      <w:pPr>
        <w:autoSpaceDE w:val="0"/>
        <w:autoSpaceDN w:val="0"/>
        <w:adjustRightInd w:val="0"/>
        <w:ind w:firstLine="709"/>
        <w:jc w:val="both"/>
        <w:outlineLvl w:val="0"/>
        <w:rPr>
          <w:bCs/>
          <w:sz w:val="28"/>
          <w:szCs w:val="28"/>
        </w:rPr>
      </w:pPr>
    </w:p>
    <w:p w:rsidR="00E138CA" w:rsidRDefault="00E138CA" w:rsidP="00E84465">
      <w:pPr>
        <w:autoSpaceDE w:val="0"/>
        <w:autoSpaceDN w:val="0"/>
        <w:adjustRightInd w:val="0"/>
        <w:ind w:firstLine="709"/>
        <w:jc w:val="both"/>
        <w:outlineLvl w:val="0"/>
        <w:rPr>
          <w:sz w:val="28"/>
          <w:szCs w:val="28"/>
        </w:rPr>
      </w:pPr>
      <w:r w:rsidRPr="0029513C">
        <w:rPr>
          <w:sz w:val="28"/>
          <w:szCs w:val="28"/>
        </w:rPr>
        <w:t>Соликамская городская Дума РЕШИЛА:</w:t>
      </w:r>
    </w:p>
    <w:p w:rsidR="00E138CA" w:rsidRDefault="00E138CA" w:rsidP="007208FE">
      <w:pPr>
        <w:autoSpaceDE w:val="0"/>
        <w:autoSpaceDN w:val="0"/>
        <w:adjustRightInd w:val="0"/>
        <w:jc w:val="both"/>
        <w:outlineLvl w:val="0"/>
        <w:rPr>
          <w:bCs/>
          <w:spacing w:val="20"/>
          <w:sz w:val="28"/>
          <w:szCs w:val="28"/>
        </w:rPr>
      </w:pPr>
    </w:p>
    <w:p w:rsidR="00E138CA" w:rsidRDefault="00E138CA" w:rsidP="00E84465">
      <w:pPr>
        <w:autoSpaceDE w:val="0"/>
        <w:autoSpaceDN w:val="0"/>
        <w:adjustRightInd w:val="0"/>
        <w:ind w:firstLine="709"/>
        <w:jc w:val="both"/>
        <w:outlineLvl w:val="0"/>
        <w:rPr>
          <w:sz w:val="28"/>
          <w:szCs w:val="28"/>
        </w:rPr>
      </w:pPr>
      <w:r>
        <w:rPr>
          <w:sz w:val="28"/>
          <w:szCs w:val="28"/>
        </w:rPr>
        <w:t>1. Внести в Регламент Соликамской городской Думы, утвержденный решением Соликамской городской Думы от 31.01.2007 № 121 «Об утверждении Регламента Соликамской городской Думы», следующие изменения:</w:t>
      </w:r>
    </w:p>
    <w:p w:rsidR="00E138CA" w:rsidRDefault="00E138CA" w:rsidP="00E84465">
      <w:pPr>
        <w:autoSpaceDE w:val="0"/>
        <w:autoSpaceDN w:val="0"/>
        <w:adjustRightInd w:val="0"/>
        <w:spacing w:line="360" w:lineRule="exact"/>
        <w:ind w:firstLine="709"/>
        <w:jc w:val="both"/>
        <w:outlineLvl w:val="0"/>
        <w:rPr>
          <w:sz w:val="28"/>
          <w:szCs w:val="28"/>
        </w:rPr>
      </w:pPr>
      <w:r>
        <w:rPr>
          <w:sz w:val="28"/>
          <w:szCs w:val="28"/>
        </w:rPr>
        <w:t>1.1. Часть 1 статьи 33 изложить в следующей редакции:</w:t>
      </w:r>
    </w:p>
    <w:p w:rsidR="00E138CA" w:rsidRDefault="00E138CA" w:rsidP="00E84465">
      <w:pPr>
        <w:autoSpaceDE w:val="0"/>
        <w:autoSpaceDN w:val="0"/>
        <w:adjustRightInd w:val="0"/>
        <w:spacing w:line="360" w:lineRule="exact"/>
        <w:ind w:firstLine="709"/>
        <w:jc w:val="both"/>
        <w:outlineLvl w:val="0"/>
        <w:rPr>
          <w:sz w:val="28"/>
          <w:szCs w:val="28"/>
        </w:rPr>
      </w:pPr>
      <w:r>
        <w:rPr>
          <w:sz w:val="28"/>
          <w:szCs w:val="28"/>
        </w:rPr>
        <w:t xml:space="preserve">«1. </w:t>
      </w:r>
      <w:r w:rsidRPr="00A611CA">
        <w:rPr>
          <w:sz w:val="28"/>
          <w:szCs w:val="28"/>
        </w:rPr>
        <w:t>Депутат вправе иметь</w:t>
      </w:r>
      <w:r>
        <w:t xml:space="preserve"> </w:t>
      </w:r>
      <w:r>
        <w:rPr>
          <w:sz w:val="28"/>
          <w:szCs w:val="28"/>
        </w:rPr>
        <w:t>до двух помощников на общественных началах и не более одного помощника – на оплачиваемой основе за счет средств местного бюджета по решению Соликамской городской Думы.».</w:t>
      </w:r>
    </w:p>
    <w:p w:rsidR="00E138CA" w:rsidRDefault="00E138CA" w:rsidP="00E84465">
      <w:pPr>
        <w:autoSpaceDE w:val="0"/>
        <w:autoSpaceDN w:val="0"/>
        <w:adjustRightInd w:val="0"/>
        <w:spacing w:line="360" w:lineRule="exact"/>
        <w:ind w:firstLine="709"/>
        <w:jc w:val="both"/>
        <w:outlineLvl w:val="0"/>
        <w:rPr>
          <w:sz w:val="28"/>
          <w:szCs w:val="28"/>
        </w:rPr>
      </w:pPr>
      <w:r>
        <w:rPr>
          <w:sz w:val="28"/>
          <w:szCs w:val="28"/>
        </w:rPr>
        <w:t>2.</w:t>
      </w:r>
      <w:r w:rsidRPr="00811FE6">
        <w:rPr>
          <w:color w:val="000000"/>
          <w:sz w:val="28"/>
          <w:szCs w:val="28"/>
        </w:rPr>
        <w:t xml:space="preserve"> </w:t>
      </w:r>
      <w:r>
        <w:rPr>
          <w:color w:val="000000"/>
          <w:sz w:val="28"/>
          <w:szCs w:val="28"/>
        </w:rPr>
        <w:t xml:space="preserve">Настоящее решение </w:t>
      </w:r>
      <w:r w:rsidRPr="00696F69">
        <w:rPr>
          <w:sz w:val="28"/>
          <w:szCs w:val="28"/>
        </w:rPr>
        <w:t>вступает в силу со дня его официального опубликования в газете «Соликамский рабочий»</w:t>
      </w:r>
      <w:r>
        <w:rPr>
          <w:sz w:val="28"/>
          <w:szCs w:val="28"/>
        </w:rPr>
        <w:t>.</w:t>
      </w:r>
    </w:p>
    <w:p w:rsidR="00E138CA" w:rsidRDefault="00E138CA" w:rsidP="00E84465">
      <w:pPr>
        <w:autoSpaceDE w:val="0"/>
        <w:autoSpaceDN w:val="0"/>
        <w:adjustRightInd w:val="0"/>
        <w:spacing w:line="360" w:lineRule="exact"/>
        <w:jc w:val="both"/>
        <w:outlineLvl w:val="0"/>
        <w:rPr>
          <w:sz w:val="28"/>
          <w:szCs w:val="28"/>
        </w:rPr>
      </w:pPr>
    </w:p>
    <w:p w:rsidR="00E138CA" w:rsidRDefault="00E138CA" w:rsidP="00E84465">
      <w:pPr>
        <w:autoSpaceDE w:val="0"/>
        <w:autoSpaceDN w:val="0"/>
        <w:adjustRightInd w:val="0"/>
        <w:spacing w:line="240" w:lineRule="exact"/>
        <w:jc w:val="both"/>
        <w:rPr>
          <w:sz w:val="28"/>
          <w:szCs w:val="28"/>
        </w:rPr>
      </w:pPr>
    </w:p>
    <w:p w:rsidR="00E138CA" w:rsidRDefault="00E138CA" w:rsidP="00E84465">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E138CA" w:rsidRDefault="00E138CA" w:rsidP="00E84465">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E138CA" w:rsidRDefault="00E138CA" w:rsidP="00E84465">
      <w:pPr>
        <w:autoSpaceDE w:val="0"/>
        <w:autoSpaceDN w:val="0"/>
        <w:adjustRightInd w:val="0"/>
        <w:spacing w:line="240" w:lineRule="exact"/>
        <w:ind w:left="1416"/>
        <w:jc w:val="both"/>
        <w:outlineLvl w:val="0"/>
        <w:rPr>
          <w:i/>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E138CA" w:rsidRDefault="00E138CA" w:rsidP="00E84465">
      <w:pPr>
        <w:autoSpaceDE w:val="0"/>
        <w:autoSpaceDN w:val="0"/>
        <w:adjustRightInd w:val="0"/>
        <w:spacing w:line="360" w:lineRule="exact"/>
        <w:jc w:val="both"/>
        <w:outlineLvl w:val="0"/>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Pr="003B04F6" w:rsidRDefault="00E138CA" w:rsidP="00E84465">
      <w:pPr>
        <w:spacing w:line="240" w:lineRule="exact"/>
        <w:jc w:val="both"/>
        <w:rPr>
          <w:sz w:val="28"/>
          <w:szCs w:val="28"/>
        </w:rPr>
      </w:pPr>
      <w:r w:rsidRPr="003B04F6">
        <w:rPr>
          <w:sz w:val="28"/>
          <w:szCs w:val="28"/>
        </w:rPr>
        <w:t>Субъект правотворческой инициативы – постоянная депутатская комиссия по социальной политике</w:t>
      </w:r>
    </w:p>
    <w:p w:rsidR="00E138CA" w:rsidRPr="003B04F6" w:rsidRDefault="00E138CA" w:rsidP="00E84465">
      <w:pPr>
        <w:spacing w:line="240" w:lineRule="exact"/>
        <w:rPr>
          <w:b/>
          <w:sz w:val="28"/>
          <w:szCs w:val="28"/>
        </w:rPr>
      </w:pPr>
    </w:p>
    <w:p w:rsidR="00E138CA" w:rsidRPr="003B04F6" w:rsidRDefault="00E138CA" w:rsidP="00E84465">
      <w:pPr>
        <w:spacing w:line="240" w:lineRule="exac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r w:rsidRPr="003B04F6">
        <w:rPr>
          <w:b/>
          <w:sz w:val="28"/>
          <w:szCs w:val="28"/>
        </w:rPr>
        <w:t>ПРОЕКТ</w:t>
      </w: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r w:rsidRPr="003B04F6">
        <w:rPr>
          <w:b/>
          <w:sz w:val="28"/>
          <w:szCs w:val="28"/>
        </w:rPr>
        <w:t xml:space="preserve">Об информации администрации города Соликамска </w:t>
      </w:r>
    </w:p>
    <w:p w:rsidR="00E138CA" w:rsidRPr="003B04F6" w:rsidRDefault="00E138CA" w:rsidP="00E84465">
      <w:pPr>
        <w:spacing w:line="240" w:lineRule="exact"/>
        <w:jc w:val="both"/>
        <w:rPr>
          <w:b/>
          <w:sz w:val="28"/>
          <w:szCs w:val="28"/>
        </w:rPr>
      </w:pPr>
      <w:r>
        <w:rPr>
          <w:b/>
          <w:sz w:val="28"/>
          <w:szCs w:val="28"/>
        </w:rPr>
        <w:t>об итогах</w:t>
      </w:r>
      <w:r w:rsidRPr="003B04F6">
        <w:rPr>
          <w:b/>
          <w:sz w:val="28"/>
          <w:szCs w:val="28"/>
        </w:rPr>
        <w:t xml:space="preserve"> выполнения муниципальной программы </w:t>
      </w:r>
    </w:p>
    <w:p w:rsidR="00E138CA" w:rsidRDefault="00E138CA" w:rsidP="00E84465">
      <w:pPr>
        <w:spacing w:line="240" w:lineRule="exact"/>
        <w:jc w:val="both"/>
        <w:rPr>
          <w:b/>
          <w:sz w:val="28"/>
          <w:szCs w:val="28"/>
        </w:rPr>
      </w:pPr>
      <w:r w:rsidRPr="003B04F6">
        <w:rPr>
          <w:b/>
          <w:sz w:val="28"/>
          <w:szCs w:val="28"/>
        </w:rPr>
        <w:t>«</w:t>
      </w:r>
      <w:r>
        <w:rPr>
          <w:b/>
          <w:sz w:val="28"/>
          <w:szCs w:val="28"/>
        </w:rPr>
        <w:t xml:space="preserve">Развитие системы образования Соликамского </w:t>
      </w:r>
    </w:p>
    <w:p w:rsidR="00E138CA" w:rsidRPr="003B04F6" w:rsidRDefault="00E138CA" w:rsidP="00E84465">
      <w:pPr>
        <w:spacing w:line="240" w:lineRule="exact"/>
        <w:jc w:val="both"/>
        <w:rPr>
          <w:b/>
          <w:sz w:val="28"/>
          <w:szCs w:val="28"/>
        </w:rPr>
      </w:pPr>
      <w:r>
        <w:rPr>
          <w:b/>
          <w:sz w:val="28"/>
          <w:szCs w:val="28"/>
        </w:rPr>
        <w:t>городского округа» в 2017</w:t>
      </w:r>
      <w:r w:rsidRPr="003B04F6">
        <w:rPr>
          <w:b/>
          <w:sz w:val="28"/>
          <w:szCs w:val="28"/>
        </w:rPr>
        <w:t xml:space="preserve"> году</w:t>
      </w:r>
    </w:p>
    <w:p w:rsidR="00E138CA" w:rsidRPr="003B04F6" w:rsidRDefault="00E138CA" w:rsidP="00E84465">
      <w:pPr>
        <w:ind w:firstLine="708"/>
        <w:jc w:val="both"/>
        <w:rPr>
          <w:sz w:val="28"/>
          <w:szCs w:val="28"/>
        </w:rPr>
      </w:pPr>
    </w:p>
    <w:p w:rsidR="00E138CA" w:rsidRPr="003B04F6" w:rsidRDefault="00E138CA" w:rsidP="00E84465">
      <w:pPr>
        <w:ind w:firstLine="708"/>
        <w:jc w:val="both"/>
        <w:rPr>
          <w:sz w:val="28"/>
          <w:szCs w:val="28"/>
        </w:rPr>
      </w:pPr>
    </w:p>
    <w:p w:rsidR="00E138CA" w:rsidRPr="003B04F6" w:rsidRDefault="00E138CA" w:rsidP="00E84465">
      <w:pPr>
        <w:ind w:firstLine="708"/>
        <w:jc w:val="both"/>
        <w:rPr>
          <w:sz w:val="28"/>
          <w:szCs w:val="28"/>
        </w:rPr>
      </w:pPr>
      <w:r w:rsidRPr="003B04F6">
        <w:rPr>
          <w:sz w:val="28"/>
          <w:szCs w:val="28"/>
        </w:rPr>
        <w:t>Рассмотрев информацию администрации города Соликамска о</w:t>
      </w:r>
      <w:r>
        <w:rPr>
          <w:sz w:val="28"/>
          <w:szCs w:val="28"/>
        </w:rPr>
        <w:t>б итогах</w:t>
      </w:r>
      <w:r w:rsidRPr="003B04F6">
        <w:rPr>
          <w:sz w:val="28"/>
          <w:szCs w:val="28"/>
        </w:rPr>
        <w:t xml:space="preserve"> выполнения муниципальной программы «</w:t>
      </w:r>
      <w:r>
        <w:rPr>
          <w:sz w:val="28"/>
          <w:szCs w:val="28"/>
        </w:rPr>
        <w:t>Развитие системы образования Соликамского городского округа» в 2017</w:t>
      </w:r>
      <w:r w:rsidRPr="003B04F6">
        <w:rPr>
          <w:sz w:val="28"/>
          <w:szCs w:val="28"/>
        </w:rPr>
        <w:t xml:space="preserve"> году, в соответствии со статьей 23.1 Устава Соликамского городского округа,</w:t>
      </w:r>
    </w:p>
    <w:p w:rsidR="00E138CA" w:rsidRPr="003B04F6" w:rsidRDefault="00E138CA" w:rsidP="00E84465">
      <w:pPr>
        <w:jc w:val="both"/>
        <w:rPr>
          <w:sz w:val="28"/>
          <w:szCs w:val="28"/>
        </w:rPr>
      </w:pPr>
    </w:p>
    <w:p w:rsidR="00E138CA" w:rsidRPr="003B04F6" w:rsidRDefault="00E138CA" w:rsidP="00E84465">
      <w:pPr>
        <w:ind w:firstLine="708"/>
        <w:jc w:val="both"/>
        <w:rPr>
          <w:sz w:val="28"/>
          <w:szCs w:val="28"/>
        </w:rPr>
      </w:pPr>
      <w:r w:rsidRPr="003B04F6">
        <w:rPr>
          <w:sz w:val="28"/>
          <w:szCs w:val="28"/>
        </w:rPr>
        <w:t>Соликамская городская Дума РЕШИЛА:</w:t>
      </w:r>
    </w:p>
    <w:p w:rsidR="00E138CA" w:rsidRPr="003B04F6" w:rsidRDefault="00E138CA" w:rsidP="00E84465">
      <w:pPr>
        <w:tabs>
          <w:tab w:val="left" w:pos="513"/>
        </w:tabs>
        <w:jc w:val="both"/>
        <w:rPr>
          <w:sz w:val="28"/>
          <w:szCs w:val="28"/>
        </w:rPr>
      </w:pPr>
    </w:p>
    <w:p w:rsidR="00E138CA" w:rsidRPr="003B04F6" w:rsidRDefault="00E138CA" w:rsidP="00E84465">
      <w:pPr>
        <w:jc w:val="both"/>
        <w:rPr>
          <w:sz w:val="28"/>
          <w:szCs w:val="28"/>
        </w:rPr>
      </w:pPr>
      <w:r w:rsidRPr="003B04F6">
        <w:rPr>
          <w:sz w:val="28"/>
          <w:szCs w:val="28"/>
        </w:rPr>
        <w:tab/>
        <w:t>1. Принять к сведению информацию администрации города Соликамска о</w:t>
      </w:r>
      <w:r>
        <w:rPr>
          <w:sz w:val="28"/>
          <w:szCs w:val="28"/>
        </w:rPr>
        <w:t xml:space="preserve">б итогах </w:t>
      </w:r>
      <w:r w:rsidRPr="003B04F6">
        <w:rPr>
          <w:sz w:val="28"/>
          <w:szCs w:val="28"/>
        </w:rPr>
        <w:t>выполнения муниципальной программы «</w:t>
      </w:r>
      <w:r>
        <w:rPr>
          <w:sz w:val="28"/>
          <w:szCs w:val="28"/>
        </w:rPr>
        <w:t>Развитие системы образования Соликамского городского округа» в 2017</w:t>
      </w:r>
      <w:r w:rsidRPr="003B04F6">
        <w:rPr>
          <w:sz w:val="28"/>
          <w:szCs w:val="28"/>
        </w:rPr>
        <w:t xml:space="preserve"> году.</w:t>
      </w:r>
    </w:p>
    <w:p w:rsidR="00E138CA" w:rsidRPr="003B04F6" w:rsidRDefault="00E138CA" w:rsidP="00E84465">
      <w:pPr>
        <w:tabs>
          <w:tab w:val="left" w:pos="0"/>
        </w:tabs>
        <w:jc w:val="both"/>
        <w:rPr>
          <w:sz w:val="28"/>
          <w:szCs w:val="28"/>
        </w:rPr>
      </w:pPr>
      <w:r w:rsidRPr="003B04F6">
        <w:rPr>
          <w:sz w:val="28"/>
          <w:szCs w:val="28"/>
        </w:rPr>
        <w:tab/>
        <w:t>2. Решение вступает в силу со дня его принятия.</w:t>
      </w:r>
    </w:p>
    <w:p w:rsidR="00E138CA" w:rsidRPr="003B04F6" w:rsidRDefault="00E138CA" w:rsidP="00E84465">
      <w:pPr>
        <w:spacing w:line="240" w:lineRule="exact"/>
        <w:jc w:val="both"/>
        <w:rPr>
          <w:sz w:val="28"/>
          <w:szCs w:val="28"/>
        </w:rPr>
      </w:pPr>
    </w:p>
    <w:p w:rsidR="00E138CA" w:rsidRPr="003B04F6" w:rsidRDefault="00E138CA" w:rsidP="00E84465">
      <w:pPr>
        <w:spacing w:line="240" w:lineRule="exact"/>
        <w:jc w:val="both"/>
        <w:rPr>
          <w:sz w:val="28"/>
          <w:szCs w:val="28"/>
        </w:rPr>
      </w:pPr>
    </w:p>
    <w:p w:rsidR="00E138CA" w:rsidRPr="003B04F6" w:rsidRDefault="00E138CA" w:rsidP="00E84465">
      <w:pPr>
        <w:spacing w:line="240" w:lineRule="exact"/>
        <w:jc w:val="both"/>
        <w:rPr>
          <w:sz w:val="28"/>
          <w:szCs w:val="28"/>
        </w:rPr>
      </w:pPr>
      <w:r w:rsidRPr="003B04F6">
        <w:rPr>
          <w:sz w:val="28"/>
          <w:szCs w:val="28"/>
        </w:rPr>
        <w:t xml:space="preserve">Председатель Соликамской </w:t>
      </w:r>
    </w:p>
    <w:p w:rsidR="00E138CA" w:rsidRPr="003B04F6" w:rsidRDefault="00E138CA" w:rsidP="00E84465">
      <w:pPr>
        <w:spacing w:line="240" w:lineRule="exact"/>
        <w:jc w:val="both"/>
      </w:pPr>
      <w:r w:rsidRPr="003B04F6">
        <w:rPr>
          <w:sz w:val="28"/>
          <w:szCs w:val="28"/>
        </w:rPr>
        <w:t>городской Думы</w:t>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t xml:space="preserve">                         </w:t>
      </w:r>
      <w:r>
        <w:rPr>
          <w:sz w:val="28"/>
          <w:szCs w:val="28"/>
        </w:rPr>
        <w:t xml:space="preserve"> С.В.Якутов</w:t>
      </w:r>
    </w:p>
    <w:p w:rsidR="00E138CA" w:rsidRPr="00073163" w:rsidRDefault="00E138CA" w:rsidP="00E84465">
      <w:pPr>
        <w:spacing w:line="360" w:lineRule="exact"/>
        <w:jc w:val="both"/>
      </w:pPr>
    </w:p>
    <w:p w:rsidR="00E138CA" w:rsidRDefault="00E138CA" w:rsidP="00E84465">
      <w:pPr>
        <w:spacing w:line="240" w:lineRule="exact"/>
        <w:jc w:val="both"/>
        <w:rPr>
          <w:sz w:val="28"/>
          <w:szCs w:val="28"/>
        </w:rPr>
      </w:pPr>
      <w:r>
        <w:rPr>
          <w:sz w:val="28"/>
          <w:szCs w:val="28"/>
        </w:rPr>
        <w:t xml:space="preserve"> </w:t>
      </w: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Pr="003B04F6" w:rsidRDefault="00E138CA" w:rsidP="00E84465">
      <w:pPr>
        <w:spacing w:line="240" w:lineRule="exact"/>
        <w:jc w:val="both"/>
        <w:rPr>
          <w:sz w:val="28"/>
          <w:szCs w:val="28"/>
        </w:rPr>
      </w:pPr>
      <w:r w:rsidRPr="003B04F6">
        <w:rPr>
          <w:sz w:val="28"/>
          <w:szCs w:val="28"/>
        </w:rPr>
        <w:t>Субъект правотворческой инициативы – постоянная депутатская комиссия по социальной политике</w:t>
      </w:r>
    </w:p>
    <w:p w:rsidR="00E138CA" w:rsidRPr="003B04F6" w:rsidRDefault="00E138CA" w:rsidP="00E84465">
      <w:pPr>
        <w:spacing w:line="240" w:lineRule="exact"/>
        <w:rPr>
          <w:b/>
          <w:sz w:val="28"/>
          <w:szCs w:val="28"/>
        </w:rPr>
      </w:pPr>
    </w:p>
    <w:p w:rsidR="00E138CA" w:rsidRPr="003B04F6" w:rsidRDefault="00E138CA" w:rsidP="00E84465">
      <w:pPr>
        <w:spacing w:line="240" w:lineRule="exac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p>
    <w:p w:rsidR="00E138CA" w:rsidRPr="003B04F6" w:rsidRDefault="00E138CA" w:rsidP="00E84465">
      <w:pPr>
        <w:spacing w:line="240" w:lineRule="exact"/>
        <w:jc w:val="right"/>
        <w:rPr>
          <w:b/>
          <w:sz w:val="28"/>
          <w:szCs w:val="28"/>
        </w:rPr>
      </w:pPr>
      <w:r w:rsidRPr="003B04F6">
        <w:rPr>
          <w:b/>
          <w:sz w:val="28"/>
          <w:szCs w:val="28"/>
        </w:rPr>
        <w:t>ПРОЕКТ</w:t>
      </w: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Pr="003B04F6" w:rsidRDefault="00E138CA" w:rsidP="00E84465">
      <w:pPr>
        <w:spacing w:line="240" w:lineRule="exact"/>
        <w:jc w:val="both"/>
        <w:rPr>
          <w:b/>
          <w:sz w:val="28"/>
          <w:szCs w:val="28"/>
        </w:rPr>
      </w:pPr>
    </w:p>
    <w:p w:rsidR="00E138CA" w:rsidRDefault="00E138CA" w:rsidP="00E84465">
      <w:pPr>
        <w:spacing w:line="240" w:lineRule="exact"/>
        <w:jc w:val="both"/>
        <w:rPr>
          <w:b/>
          <w:sz w:val="28"/>
          <w:szCs w:val="28"/>
        </w:rPr>
      </w:pPr>
      <w:r w:rsidRPr="003B04F6">
        <w:rPr>
          <w:b/>
          <w:sz w:val="28"/>
          <w:szCs w:val="28"/>
        </w:rPr>
        <w:t>Об информации администрации города</w:t>
      </w:r>
      <w:r>
        <w:rPr>
          <w:b/>
          <w:sz w:val="28"/>
          <w:szCs w:val="28"/>
        </w:rPr>
        <w:t xml:space="preserve"> </w:t>
      </w:r>
      <w:r w:rsidRPr="003B04F6">
        <w:rPr>
          <w:b/>
          <w:sz w:val="28"/>
          <w:szCs w:val="28"/>
        </w:rPr>
        <w:t xml:space="preserve">Соликамска </w:t>
      </w:r>
    </w:p>
    <w:p w:rsidR="00E138CA" w:rsidRDefault="00E138CA" w:rsidP="00E84465">
      <w:pPr>
        <w:spacing w:line="240" w:lineRule="exact"/>
        <w:jc w:val="both"/>
        <w:rPr>
          <w:b/>
          <w:sz w:val="28"/>
          <w:szCs w:val="28"/>
        </w:rPr>
      </w:pPr>
      <w:r w:rsidRPr="003B04F6">
        <w:rPr>
          <w:b/>
          <w:sz w:val="28"/>
          <w:szCs w:val="28"/>
        </w:rPr>
        <w:t xml:space="preserve">об итогах </w:t>
      </w:r>
      <w:r>
        <w:rPr>
          <w:b/>
          <w:sz w:val="28"/>
          <w:szCs w:val="28"/>
        </w:rPr>
        <w:t xml:space="preserve">организации занятости, отдыха и оздоровления </w:t>
      </w:r>
    </w:p>
    <w:p w:rsidR="00E138CA" w:rsidRDefault="00E138CA" w:rsidP="00E84465">
      <w:pPr>
        <w:spacing w:line="240" w:lineRule="exact"/>
        <w:jc w:val="both"/>
        <w:rPr>
          <w:b/>
          <w:sz w:val="28"/>
          <w:szCs w:val="28"/>
        </w:rPr>
      </w:pPr>
      <w:r>
        <w:rPr>
          <w:b/>
          <w:sz w:val="28"/>
          <w:szCs w:val="28"/>
        </w:rPr>
        <w:t xml:space="preserve">детей и подростков в </w:t>
      </w:r>
      <w:r w:rsidRPr="003B04F6">
        <w:rPr>
          <w:b/>
          <w:sz w:val="28"/>
          <w:szCs w:val="28"/>
        </w:rPr>
        <w:t>Соликамско</w:t>
      </w:r>
      <w:r>
        <w:rPr>
          <w:b/>
          <w:sz w:val="28"/>
          <w:szCs w:val="28"/>
        </w:rPr>
        <w:t>м</w:t>
      </w:r>
      <w:r w:rsidRPr="003B04F6">
        <w:rPr>
          <w:b/>
          <w:sz w:val="28"/>
          <w:szCs w:val="28"/>
        </w:rPr>
        <w:t xml:space="preserve"> городско</w:t>
      </w:r>
      <w:r>
        <w:rPr>
          <w:b/>
          <w:sz w:val="28"/>
          <w:szCs w:val="28"/>
        </w:rPr>
        <w:t>м</w:t>
      </w:r>
      <w:r w:rsidRPr="003B04F6">
        <w:rPr>
          <w:b/>
          <w:sz w:val="28"/>
          <w:szCs w:val="28"/>
        </w:rPr>
        <w:t xml:space="preserve"> округ</w:t>
      </w:r>
      <w:r>
        <w:rPr>
          <w:b/>
          <w:sz w:val="28"/>
          <w:szCs w:val="28"/>
        </w:rPr>
        <w:t>е</w:t>
      </w:r>
      <w:r w:rsidRPr="003B04F6">
        <w:rPr>
          <w:b/>
          <w:sz w:val="28"/>
          <w:szCs w:val="28"/>
        </w:rPr>
        <w:t xml:space="preserve"> </w:t>
      </w:r>
    </w:p>
    <w:p w:rsidR="00E138CA" w:rsidRPr="003B04F6" w:rsidRDefault="00E138CA" w:rsidP="00E84465">
      <w:pPr>
        <w:spacing w:line="240" w:lineRule="exact"/>
        <w:jc w:val="both"/>
        <w:rPr>
          <w:b/>
          <w:sz w:val="28"/>
          <w:szCs w:val="28"/>
        </w:rPr>
      </w:pPr>
      <w:r>
        <w:rPr>
          <w:b/>
          <w:sz w:val="28"/>
          <w:szCs w:val="28"/>
        </w:rPr>
        <w:t>в 2017 году</w:t>
      </w:r>
    </w:p>
    <w:p w:rsidR="00E138CA" w:rsidRPr="003B04F6" w:rsidRDefault="00E138CA" w:rsidP="00E84465">
      <w:pPr>
        <w:ind w:firstLine="708"/>
        <w:jc w:val="both"/>
        <w:rPr>
          <w:sz w:val="28"/>
          <w:szCs w:val="28"/>
        </w:rPr>
      </w:pPr>
    </w:p>
    <w:p w:rsidR="00E138CA" w:rsidRPr="003B04F6" w:rsidRDefault="00E138CA" w:rsidP="00E84465">
      <w:pPr>
        <w:ind w:firstLine="708"/>
        <w:jc w:val="both"/>
        <w:rPr>
          <w:sz w:val="28"/>
          <w:szCs w:val="28"/>
        </w:rPr>
      </w:pPr>
    </w:p>
    <w:p w:rsidR="00E138CA" w:rsidRPr="003B04F6" w:rsidRDefault="00E138CA" w:rsidP="00E84465">
      <w:pPr>
        <w:ind w:firstLine="708"/>
        <w:jc w:val="both"/>
        <w:rPr>
          <w:sz w:val="28"/>
          <w:szCs w:val="28"/>
        </w:rPr>
      </w:pPr>
      <w:r w:rsidRPr="003B04F6">
        <w:rPr>
          <w:sz w:val="28"/>
          <w:szCs w:val="28"/>
        </w:rPr>
        <w:t xml:space="preserve">Рассмотрев информацию администрации города Соликамска об итогах </w:t>
      </w:r>
      <w:r>
        <w:rPr>
          <w:sz w:val="28"/>
          <w:szCs w:val="28"/>
        </w:rPr>
        <w:t>организации занятости, отдыха и оздоровления детей и подростков в</w:t>
      </w:r>
      <w:r w:rsidRPr="003B04F6">
        <w:rPr>
          <w:sz w:val="28"/>
          <w:szCs w:val="28"/>
        </w:rPr>
        <w:t xml:space="preserve"> Соликамско</w:t>
      </w:r>
      <w:r>
        <w:rPr>
          <w:sz w:val="28"/>
          <w:szCs w:val="28"/>
        </w:rPr>
        <w:t>м</w:t>
      </w:r>
      <w:r w:rsidRPr="003B04F6">
        <w:rPr>
          <w:sz w:val="28"/>
          <w:szCs w:val="28"/>
        </w:rPr>
        <w:t xml:space="preserve"> городско</w:t>
      </w:r>
      <w:r>
        <w:rPr>
          <w:sz w:val="28"/>
          <w:szCs w:val="28"/>
        </w:rPr>
        <w:t>м</w:t>
      </w:r>
      <w:r w:rsidRPr="003B04F6">
        <w:rPr>
          <w:sz w:val="28"/>
          <w:szCs w:val="28"/>
        </w:rPr>
        <w:t xml:space="preserve"> округ</w:t>
      </w:r>
      <w:r>
        <w:rPr>
          <w:sz w:val="28"/>
          <w:szCs w:val="28"/>
        </w:rPr>
        <w:t>е</w:t>
      </w:r>
      <w:r w:rsidRPr="003B04F6">
        <w:rPr>
          <w:sz w:val="28"/>
          <w:szCs w:val="28"/>
        </w:rPr>
        <w:t xml:space="preserve"> </w:t>
      </w:r>
      <w:r>
        <w:rPr>
          <w:sz w:val="28"/>
          <w:szCs w:val="28"/>
        </w:rPr>
        <w:t>в 2017</w:t>
      </w:r>
      <w:r w:rsidRPr="003B04F6">
        <w:rPr>
          <w:sz w:val="28"/>
          <w:szCs w:val="28"/>
        </w:rPr>
        <w:t xml:space="preserve"> год</w:t>
      </w:r>
      <w:r>
        <w:rPr>
          <w:sz w:val="28"/>
          <w:szCs w:val="28"/>
        </w:rPr>
        <w:t>у</w:t>
      </w:r>
      <w:r w:rsidRPr="003B04F6">
        <w:rPr>
          <w:sz w:val="28"/>
          <w:szCs w:val="28"/>
        </w:rPr>
        <w:t>, в соответствии со статьей 23.1 Устава Соликамского городского округа,</w:t>
      </w:r>
    </w:p>
    <w:p w:rsidR="00E138CA" w:rsidRPr="003B04F6" w:rsidRDefault="00E138CA" w:rsidP="00E84465">
      <w:pPr>
        <w:jc w:val="both"/>
        <w:rPr>
          <w:sz w:val="28"/>
          <w:szCs w:val="28"/>
        </w:rPr>
      </w:pPr>
    </w:p>
    <w:p w:rsidR="00E138CA" w:rsidRPr="003B04F6" w:rsidRDefault="00E138CA" w:rsidP="00E84465">
      <w:pPr>
        <w:ind w:firstLine="708"/>
        <w:jc w:val="both"/>
        <w:rPr>
          <w:sz w:val="28"/>
          <w:szCs w:val="28"/>
        </w:rPr>
      </w:pPr>
      <w:r w:rsidRPr="003B04F6">
        <w:rPr>
          <w:sz w:val="28"/>
          <w:szCs w:val="28"/>
        </w:rPr>
        <w:t>Соликамская городская Дума РЕШИЛА:</w:t>
      </w:r>
    </w:p>
    <w:p w:rsidR="00E138CA" w:rsidRPr="003B04F6" w:rsidRDefault="00E138CA" w:rsidP="00E84465">
      <w:pPr>
        <w:tabs>
          <w:tab w:val="left" w:pos="513"/>
        </w:tabs>
        <w:jc w:val="both"/>
        <w:rPr>
          <w:sz w:val="28"/>
          <w:szCs w:val="28"/>
        </w:rPr>
      </w:pPr>
    </w:p>
    <w:p w:rsidR="00E138CA" w:rsidRPr="003B04F6" w:rsidRDefault="00E138CA" w:rsidP="00E84465">
      <w:pPr>
        <w:jc w:val="both"/>
        <w:rPr>
          <w:sz w:val="28"/>
          <w:szCs w:val="28"/>
        </w:rPr>
      </w:pPr>
      <w:r>
        <w:rPr>
          <w:sz w:val="28"/>
          <w:szCs w:val="28"/>
        </w:rPr>
        <w:tab/>
        <w:t xml:space="preserve">1. </w:t>
      </w:r>
      <w:r w:rsidRPr="003B04F6">
        <w:rPr>
          <w:sz w:val="28"/>
          <w:szCs w:val="28"/>
        </w:rPr>
        <w:t xml:space="preserve">Принять к сведению информацию администрации города Соликамска об итогах </w:t>
      </w:r>
      <w:r>
        <w:rPr>
          <w:sz w:val="28"/>
          <w:szCs w:val="28"/>
        </w:rPr>
        <w:t>организации занятости, отдыха и оздоровления детей и подростков в</w:t>
      </w:r>
      <w:r w:rsidRPr="003B04F6">
        <w:rPr>
          <w:sz w:val="28"/>
          <w:szCs w:val="28"/>
        </w:rPr>
        <w:t xml:space="preserve"> Соликамско</w:t>
      </w:r>
      <w:r>
        <w:rPr>
          <w:sz w:val="28"/>
          <w:szCs w:val="28"/>
        </w:rPr>
        <w:t>м</w:t>
      </w:r>
      <w:r w:rsidRPr="003B04F6">
        <w:rPr>
          <w:sz w:val="28"/>
          <w:szCs w:val="28"/>
        </w:rPr>
        <w:t xml:space="preserve"> городско</w:t>
      </w:r>
      <w:r>
        <w:rPr>
          <w:sz w:val="28"/>
          <w:szCs w:val="28"/>
        </w:rPr>
        <w:t>м</w:t>
      </w:r>
      <w:r w:rsidRPr="003B04F6">
        <w:rPr>
          <w:sz w:val="28"/>
          <w:szCs w:val="28"/>
        </w:rPr>
        <w:t xml:space="preserve"> округ</w:t>
      </w:r>
      <w:r>
        <w:rPr>
          <w:sz w:val="28"/>
          <w:szCs w:val="28"/>
        </w:rPr>
        <w:t>е</w:t>
      </w:r>
      <w:r w:rsidRPr="003B04F6">
        <w:rPr>
          <w:sz w:val="28"/>
          <w:szCs w:val="28"/>
        </w:rPr>
        <w:t xml:space="preserve"> </w:t>
      </w:r>
      <w:r>
        <w:rPr>
          <w:sz w:val="28"/>
          <w:szCs w:val="28"/>
        </w:rPr>
        <w:t>в 2017</w:t>
      </w:r>
      <w:r w:rsidRPr="003B04F6">
        <w:rPr>
          <w:sz w:val="28"/>
          <w:szCs w:val="28"/>
        </w:rPr>
        <w:t xml:space="preserve"> год</w:t>
      </w:r>
      <w:r>
        <w:rPr>
          <w:sz w:val="28"/>
          <w:szCs w:val="28"/>
        </w:rPr>
        <w:t>у</w:t>
      </w:r>
      <w:r w:rsidRPr="003B04F6">
        <w:rPr>
          <w:sz w:val="28"/>
          <w:szCs w:val="28"/>
        </w:rPr>
        <w:t>.</w:t>
      </w:r>
    </w:p>
    <w:p w:rsidR="00E138CA" w:rsidRPr="003B04F6" w:rsidRDefault="00E138CA" w:rsidP="00E84465">
      <w:pPr>
        <w:tabs>
          <w:tab w:val="left" w:pos="0"/>
        </w:tabs>
        <w:jc w:val="both"/>
        <w:rPr>
          <w:sz w:val="28"/>
          <w:szCs w:val="28"/>
        </w:rPr>
      </w:pPr>
      <w:r w:rsidRPr="003B04F6">
        <w:rPr>
          <w:sz w:val="28"/>
          <w:szCs w:val="28"/>
        </w:rPr>
        <w:tab/>
        <w:t>2. Решение вступает в силу со дня его принятия.</w:t>
      </w:r>
    </w:p>
    <w:p w:rsidR="00E138CA" w:rsidRPr="003B04F6" w:rsidRDefault="00E138CA" w:rsidP="00E84465">
      <w:pPr>
        <w:spacing w:line="240" w:lineRule="exact"/>
        <w:jc w:val="both"/>
        <w:rPr>
          <w:sz w:val="28"/>
          <w:szCs w:val="28"/>
        </w:rPr>
      </w:pPr>
    </w:p>
    <w:p w:rsidR="00E138CA" w:rsidRPr="003B04F6" w:rsidRDefault="00E138CA" w:rsidP="00E84465">
      <w:pPr>
        <w:spacing w:line="240" w:lineRule="exact"/>
        <w:jc w:val="both"/>
        <w:rPr>
          <w:sz w:val="28"/>
          <w:szCs w:val="28"/>
        </w:rPr>
      </w:pPr>
    </w:p>
    <w:p w:rsidR="00E138CA" w:rsidRPr="003B04F6" w:rsidRDefault="00E138CA" w:rsidP="00E84465">
      <w:pPr>
        <w:spacing w:line="240" w:lineRule="exact"/>
        <w:jc w:val="both"/>
        <w:rPr>
          <w:sz w:val="28"/>
          <w:szCs w:val="28"/>
        </w:rPr>
      </w:pPr>
      <w:r w:rsidRPr="003B04F6">
        <w:rPr>
          <w:sz w:val="28"/>
          <w:szCs w:val="28"/>
        </w:rPr>
        <w:t xml:space="preserve">Председатель Соликамской </w:t>
      </w:r>
    </w:p>
    <w:p w:rsidR="00E138CA" w:rsidRPr="00073163" w:rsidRDefault="00E138CA" w:rsidP="00E84465">
      <w:pPr>
        <w:spacing w:line="240" w:lineRule="exact"/>
        <w:jc w:val="both"/>
        <w:rPr>
          <w:sz w:val="28"/>
          <w:szCs w:val="28"/>
        </w:rPr>
      </w:pPr>
      <w:r w:rsidRPr="003B04F6">
        <w:rPr>
          <w:sz w:val="28"/>
          <w:szCs w:val="28"/>
        </w:rPr>
        <w:t>городской Думы</w:t>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t xml:space="preserve">                         </w:t>
      </w:r>
      <w:r>
        <w:rPr>
          <w:sz w:val="28"/>
          <w:szCs w:val="28"/>
        </w:rPr>
        <w:t xml:space="preserve"> С.В.Якутов</w:t>
      </w:r>
    </w:p>
    <w:p w:rsidR="00E138CA" w:rsidRDefault="00E138CA" w:rsidP="00E84465">
      <w:pPr>
        <w:spacing w:line="240" w:lineRule="exact"/>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E84465">
      <w:pPr>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r>
        <w:rPr>
          <w:sz w:val="28"/>
          <w:szCs w:val="28"/>
        </w:rPr>
        <w:t>Субъект правотворческой инициативы – постоянная депутатская комиссия по местному самоуправлению, регламенту и депутатской этике</w:t>
      </w:r>
    </w:p>
    <w:p w:rsidR="00E138CA" w:rsidRDefault="00E138CA" w:rsidP="0024120B">
      <w:pPr>
        <w:spacing w:line="240" w:lineRule="exact"/>
        <w:jc w:val="both"/>
        <w:rPr>
          <w:sz w:val="28"/>
          <w:szCs w:val="28"/>
        </w:rPr>
      </w:pPr>
    </w:p>
    <w:p w:rsidR="00E138CA" w:rsidRDefault="00E138CA" w:rsidP="0024120B">
      <w:pPr>
        <w:spacing w:line="240" w:lineRule="exact"/>
        <w:jc w:val="both"/>
        <w:rPr>
          <w:sz w:val="28"/>
          <w:szCs w:val="28"/>
        </w:rPr>
      </w:pPr>
    </w:p>
    <w:p w:rsidR="00E138CA" w:rsidRDefault="00E138CA" w:rsidP="0024120B">
      <w:pPr>
        <w:spacing w:line="240" w:lineRule="exact"/>
        <w:jc w:val="both"/>
        <w:rPr>
          <w:b/>
          <w:sz w:val="28"/>
          <w:szCs w:val="28"/>
        </w:rPr>
      </w:pPr>
      <w:r>
        <w:rPr>
          <w:sz w:val="28"/>
          <w:szCs w:val="28"/>
        </w:rPr>
        <w:tab/>
      </w:r>
      <w:r>
        <w:rPr>
          <w:sz w:val="28"/>
          <w:szCs w:val="28"/>
        </w:rPr>
        <w:tab/>
      </w:r>
      <w:r>
        <w:rPr>
          <w:sz w:val="28"/>
          <w:szCs w:val="28"/>
        </w:rPr>
        <w:tab/>
      </w:r>
    </w:p>
    <w:p w:rsidR="00E138CA" w:rsidRDefault="00E138CA" w:rsidP="0024120B">
      <w:pPr>
        <w:spacing w:line="240" w:lineRule="exact"/>
        <w:ind w:left="7080" w:firstLine="708"/>
        <w:jc w:val="both"/>
        <w:rPr>
          <w:b/>
          <w:sz w:val="28"/>
          <w:szCs w:val="28"/>
        </w:rPr>
      </w:pPr>
      <w:r>
        <w:rPr>
          <w:b/>
          <w:sz w:val="28"/>
          <w:szCs w:val="28"/>
        </w:rPr>
        <w:t>ПРОЕКТ</w:t>
      </w: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Default="00E138CA" w:rsidP="0024120B">
      <w:pPr>
        <w:spacing w:line="240" w:lineRule="exact"/>
        <w:jc w:val="both"/>
        <w:rPr>
          <w:b/>
          <w:sz w:val="28"/>
          <w:szCs w:val="28"/>
        </w:rPr>
      </w:pPr>
    </w:p>
    <w:p w:rsidR="00E138CA" w:rsidRPr="00093892" w:rsidRDefault="00E138CA" w:rsidP="00093892">
      <w:pPr>
        <w:spacing w:line="240" w:lineRule="exact"/>
        <w:jc w:val="both"/>
        <w:rPr>
          <w:b/>
          <w:sz w:val="28"/>
          <w:szCs w:val="28"/>
        </w:rPr>
      </w:pPr>
      <w:r w:rsidRPr="00093892">
        <w:rPr>
          <w:b/>
          <w:sz w:val="28"/>
          <w:szCs w:val="28"/>
        </w:rPr>
        <w:t>О награждении Почетной грамотой</w:t>
      </w:r>
    </w:p>
    <w:p w:rsidR="00E138CA" w:rsidRPr="00093892" w:rsidRDefault="00E138CA" w:rsidP="00093892">
      <w:pPr>
        <w:spacing w:line="240" w:lineRule="exact"/>
        <w:jc w:val="both"/>
        <w:rPr>
          <w:b/>
          <w:sz w:val="28"/>
          <w:szCs w:val="28"/>
        </w:rPr>
      </w:pPr>
      <w:r w:rsidRPr="00093892">
        <w:rPr>
          <w:b/>
          <w:sz w:val="28"/>
          <w:szCs w:val="28"/>
        </w:rPr>
        <w:t>муниципального образования</w:t>
      </w:r>
    </w:p>
    <w:p w:rsidR="00E138CA" w:rsidRPr="00093892" w:rsidRDefault="00E138CA" w:rsidP="00093892">
      <w:pPr>
        <w:spacing w:line="240" w:lineRule="exact"/>
        <w:jc w:val="both"/>
        <w:rPr>
          <w:b/>
          <w:sz w:val="28"/>
          <w:szCs w:val="28"/>
        </w:rPr>
      </w:pPr>
      <w:r w:rsidRPr="00093892">
        <w:rPr>
          <w:b/>
          <w:sz w:val="28"/>
          <w:szCs w:val="28"/>
        </w:rPr>
        <w:t>«Соликамский городской округ»</w:t>
      </w:r>
    </w:p>
    <w:p w:rsidR="00E138CA" w:rsidRPr="00093892" w:rsidRDefault="00E138CA" w:rsidP="00093892">
      <w:pPr>
        <w:spacing w:line="240" w:lineRule="exact"/>
        <w:jc w:val="both"/>
        <w:rPr>
          <w:b/>
          <w:sz w:val="28"/>
          <w:szCs w:val="28"/>
        </w:rPr>
      </w:pPr>
      <w:r w:rsidRPr="00093892">
        <w:rPr>
          <w:b/>
          <w:sz w:val="28"/>
          <w:szCs w:val="28"/>
        </w:rPr>
        <w:t xml:space="preserve">коллектива Центральной детской библиотеки </w:t>
      </w:r>
    </w:p>
    <w:p w:rsidR="00E138CA" w:rsidRPr="00093892" w:rsidRDefault="00E138CA" w:rsidP="00093892">
      <w:pPr>
        <w:spacing w:line="240" w:lineRule="exact"/>
        <w:jc w:val="both"/>
        <w:rPr>
          <w:b/>
          <w:sz w:val="28"/>
          <w:szCs w:val="28"/>
        </w:rPr>
      </w:pPr>
      <w:r w:rsidRPr="00093892">
        <w:rPr>
          <w:b/>
          <w:sz w:val="28"/>
          <w:szCs w:val="28"/>
        </w:rPr>
        <w:t xml:space="preserve">Муниципального бюджетного учреждения культуры </w:t>
      </w:r>
    </w:p>
    <w:p w:rsidR="00E138CA" w:rsidRPr="00093892" w:rsidRDefault="00E138CA" w:rsidP="00093892">
      <w:pPr>
        <w:spacing w:line="240" w:lineRule="exact"/>
        <w:jc w:val="both"/>
        <w:rPr>
          <w:b/>
          <w:sz w:val="28"/>
          <w:szCs w:val="28"/>
        </w:rPr>
      </w:pPr>
      <w:r w:rsidRPr="00093892">
        <w:rPr>
          <w:b/>
          <w:sz w:val="28"/>
          <w:szCs w:val="28"/>
        </w:rPr>
        <w:t>«Централизованная библиотечная система».</w:t>
      </w:r>
    </w:p>
    <w:p w:rsidR="00E138CA" w:rsidRDefault="00E138CA" w:rsidP="0024120B">
      <w:pPr>
        <w:ind w:firstLine="708"/>
        <w:jc w:val="both"/>
        <w:rPr>
          <w:sz w:val="28"/>
          <w:szCs w:val="28"/>
        </w:rPr>
      </w:pPr>
    </w:p>
    <w:p w:rsidR="00E138CA" w:rsidRDefault="00E138CA" w:rsidP="0024120B">
      <w:pPr>
        <w:ind w:firstLine="708"/>
        <w:jc w:val="both"/>
        <w:rPr>
          <w:color w:val="000000"/>
          <w:sz w:val="28"/>
          <w:szCs w:val="28"/>
        </w:rPr>
      </w:pPr>
      <w:r>
        <w:rPr>
          <w:sz w:val="28"/>
          <w:szCs w:val="28"/>
        </w:rPr>
        <w:t>На основании Положения о Почетной грамоте муниципального образования «Соликамский городской округ», утвержденного решением Соликамской городской Думы от 24.02.2016 № 982,</w:t>
      </w:r>
    </w:p>
    <w:p w:rsidR="00E138CA" w:rsidRDefault="00E138CA" w:rsidP="0024120B">
      <w:pPr>
        <w:jc w:val="both"/>
        <w:rPr>
          <w:color w:val="000000"/>
          <w:sz w:val="28"/>
          <w:szCs w:val="28"/>
        </w:rPr>
      </w:pPr>
    </w:p>
    <w:p w:rsidR="00E138CA" w:rsidRDefault="00E138CA" w:rsidP="0024120B">
      <w:pPr>
        <w:jc w:val="both"/>
        <w:rPr>
          <w:sz w:val="28"/>
          <w:szCs w:val="28"/>
        </w:rPr>
      </w:pPr>
      <w:r>
        <w:rPr>
          <w:sz w:val="28"/>
          <w:szCs w:val="28"/>
        </w:rPr>
        <w:tab/>
        <w:t>Соликамская городская Дума РЕШИЛА:</w:t>
      </w:r>
    </w:p>
    <w:p w:rsidR="00E138CA" w:rsidRDefault="00E138CA" w:rsidP="0024120B">
      <w:pPr>
        <w:jc w:val="both"/>
        <w:rPr>
          <w:sz w:val="28"/>
          <w:szCs w:val="28"/>
        </w:rPr>
      </w:pPr>
    </w:p>
    <w:p w:rsidR="00E138CA" w:rsidRDefault="00E138CA" w:rsidP="00093892">
      <w:pPr>
        <w:ind w:firstLine="708"/>
        <w:jc w:val="both"/>
        <w:rPr>
          <w:sz w:val="28"/>
          <w:szCs w:val="28"/>
        </w:rPr>
      </w:pPr>
      <w:r>
        <w:rPr>
          <w:sz w:val="28"/>
          <w:szCs w:val="28"/>
        </w:rPr>
        <w:t>1. За большой вклад в развитие культуры на территории Соликамского городского округа, продвижение чтения и в честь 95-летнего юбилея библиотеки наградить Почетной грамотой муниципального образования «Соликамский городской округ» коллектив Центральной детской библиотеки Муниципального бюджетного учреждения культуры «Централизованная библиотечная система».</w:t>
      </w:r>
    </w:p>
    <w:p w:rsidR="00E138CA" w:rsidRDefault="00E138CA" w:rsidP="0024120B">
      <w:pPr>
        <w:ind w:firstLine="708"/>
        <w:jc w:val="both"/>
        <w:rPr>
          <w:sz w:val="28"/>
          <w:szCs w:val="28"/>
        </w:rPr>
      </w:pPr>
      <w:r>
        <w:rPr>
          <w:sz w:val="28"/>
          <w:szCs w:val="28"/>
        </w:rPr>
        <w:t>2. Решение вступает в силу со дня его принятия и подлежит опубликованию в газете «Соликамский рабочий».</w:t>
      </w:r>
    </w:p>
    <w:p w:rsidR="00E138CA" w:rsidRDefault="00E138CA" w:rsidP="0024120B">
      <w:pPr>
        <w:jc w:val="both"/>
        <w:rPr>
          <w:sz w:val="28"/>
          <w:szCs w:val="28"/>
        </w:rPr>
      </w:pPr>
    </w:p>
    <w:p w:rsidR="00E138CA" w:rsidRDefault="00E138CA" w:rsidP="0024120B">
      <w:pPr>
        <w:spacing w:line="240" w:lineRule="exact"/>
        <w:jc w:val="both"/>
        <w:rPr>
          <w:sz w:val="28"/>
          <w:szCs w:val="28"/>
        </w:rPr>
      </w:pPr>
      <w:r>
        <w:rPr>
          <w:sz w:val="28"/>
          <w:szCs w:val="28"/>
        </w:rPr>
        <w:t xml:space="preserve">Председатель Соликамской </w:t>
      </w:r>
    </w:p>
    <w:p w:rsidR="00E138CA" w:rsidRDefault="00E138CA" w:rsidP="0024120B">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E138CA" w:rsidRDefault="00E138CA" w:rsidP="0024120B">
      <w:pPr>
        <w:jc w:val="both"/>
        <w:rPr>
          <w:sz w:val="28"/>
          <w:szCs w:val="28"/>
        </w:rPr>
      </w:pPr>
    </w:p>
    <w:p w:rsidR="00E138CA" w:rsidRDefault="00E138CA" w:rsidP="0024120B">
      <w:pPr>
        <w:jc w:val="both"/>
        <w:rPr>
          <w:sz w:val="28"/>
          <w:szCs w:val="28"/>
        </w:rPr>
      </w:pPr>
    </w:p>
    <w:p w:rsidR="00E138CA" w:rsidRDefault="00E138CA" w:rsidP="0024120B">
      <w:pPr>
        <w:jc w:val="both"/>
        <w:rPr>
          <w:sz w:val="28"/>
          <w:szCs w:val="28"/>
        </w:rPr>
      </w:pPr>
    </w:p>
    <w:p w:rsidR="00E138CA" w:rsidRDefault="00E138CA" w:rsidP="0024120B">
      <w:pPr>
        <w:jc w:val="both"/>
        <w:rPr>
          <w:sz w:val="28"/>
          <w:szCs w:val="28"/>
        </w:rPr>
      </w:pPr>
    </w:p>
    <w:p w:rsidR="00E138CA" w:rsidRDefault="00E138CA" w:rsidP="0024120B">
      <w:pPr>
        <w:jc w:val="both"/>
        <w:rPr>
          <w:sz w:val="28"/>
          <w:szCs w:val="28"/>
        </w:rPr>
      </w:pPr>
    </w:p>
    <w:p w:rsidR="00E138CA" w:rsidRDefault="00E138CA" w:rsidP="0024120B">
      <w:pPr>
        <w:jc w:val="both"/>
        <w:rPr>
          <w:sz w:val="28"/>
          <w:szCs w:val="28"/>
        </w:rPr>
      </w:pPr>
    </w:p>
    <w:p w:rsidR="00E138CA" w:rsidRPr="00161DA4" w:rsidRDefault="00E138CA" w:rsidP="007370F0">
      <w:pPr>
        <w:pStyle w:val="NormalWeb"/>
        <w:spacing w:before="0" w:beforeAutospacing="0" w:after="0" w:afterAutospacing="0" w:line="240" w:lineRule="exact"/>
        <w:rPr>
          <w:rFonts w:ascii="Times New Roman" w:hAnsi="Times New Roman"/>
          <w:sz w:val="28"/>
          <w:szCs w:val="28"/>
        </w:rPr>
      </w:pPr>
      <w:r w:rsidRPr="00161DA4">
        <w:rPr>
          <w:rFonts w:ascii="Times New Roman" w:hAnsi="Times New Roman"/>
          <w:sz w:val="28"/>
          <w:szCs w:val="28"/>
        </w:rPr>
        <w:t>Субъект правотворческой инициативы – постоянная депутатская комиссия по местному самоуправлению, регламенту и депутатской этике</w:t>
      </w:r>
    </w:p>
    <w:p w:rsidR="00E138CA" w:rsidRPr="00161DA4" w:rsidRDefault="00E138CA" w:rsidP="007370F0">
      <w:pPr>
        <w:rPr>
          <w:szCs w:val="28"/>
        </w:rPr>
      </w:pPr>
    </w:p>
    <w:p w:rsidR="00E138CA" w:rsidRDefault="00E138CA" w:rsidP="007370F0">
      <w:pPr>
        <w:spacing w:line="240" w:lineRule="exact"/>
        <w:jc w:val="both"/>
        <w:rPr>
          <w:b/>
          <w:szCs w:val="28"/>
        </w:rPr>
      </w:pPr>
    </w:p>
    <w:p w:rsidR="00E138CA" w:rsidRDefault="00E138CA" w:rsidP="007370F0">
      <w:pPr>
        <w:spacing w:line="240" w:lineRule="exact"/>
        <w:jc w:val="both"/>
        <w:rPr>
          <w:b/>
          <w:szCs w:val="28"/>
        </w:rPr>
      </w:pP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p>
    <w:p w:rsidR="00E138CA" w:rsidRDefault="00E138CA" w:rsidP="007370F0">
      <w:pPr>
        <w:spacing w:line="240" w:lineRule="exact"/>
        <w:jc w:val="both"/>
        <w:rPr>
          <w:b/>
          <w:szCs w:val="28"/>
        </w:rPr>
      </w:pPr>
    </w:p>
    <w:p w:rsidR="00E138CA" w:rsidRPr="007F2BE5" w:rsidRDefault="00E138CA" w:rsidP="007370F0">
      <w:pPr>
        <w:spacing w:line="240" w:lineRule="exact"/>
        <w:jc w:val="both"/>
        <w:rPr>
          <w:b/>
          <w:sz w:val="28"/>
          <w:szCs w:val="28"/>
        </w:rPr>
      </w:pP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Pr>
          <w:b/>
          <w:szCs w:val="28"/>
        </w:rPr>
        <w:tab/>
      </w:r>
      <w:r w:rsidRPr="007F2BE5">
        <w:rPr>
          <w:b/>
          <w:sz w:val="28"/>
          <w:szCs w:val="28"/>
        </w:rPr>
        <w:t>ПРОЕКТ</w:t>
      </w: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247680" w:rsidRDefault="00E138CA" w:rsidP="007370F0">
      <w:pPr>
        <w:pStyle w:val="Heading2"/>
        <w:spacing w:line="240" w:lineRule="exact"/>
        <w:jc w:val="both"/>
        <w:rPr>
          <w:rFonts w:ascii="Times New Roman" w:hAnsi="Times New Roman"/>
        </w:rPr>
      </w:pPr>
    </w:p>
    <w:p w:rsidR="00E138CA" w:rsidRPr="00567704" w:rsidRDefault="00E138CA" w:rsidP="007370F0">
      <w:pPr>
        <w:pStyle w:val="Heading2"/>
        <w:spacing w:line="240" w:lineRule="exact"/>
        <w:jc w:val="both"/>
        <w:rPr>
          <w:rFonts w:ascii="Times New Roman" w:hAnsi="Times New Roman"/>
          <w:b/>
          <w:i/>
          <w:szCs w:val="28"/>
        </w:rPr>
      </w:pPr>
      <w:r w:rsidRPr="00567704">
        <w:rPr>
          <w:rFonts w:ascii="Times New Roman" w:hAnsi="Times New Roman"/>
          <w:b/>
          <w:szCs w:val="28"/>
        </w:rPr>
        <w:t>О награждении Почетной грамотой</w:t>
      </w:r>
    </w:p>
    <w:p w:rsidR="00E138CA" w:rsidRPr="00567704" w:rsidRDefault="00E138CA" w:rsidP="007370F0">
      <w:pPr>
        <w:spacing w:line="240" w:lineRule="exact"/>
        <w:jc w:val="both"/>
        <w:rPr>
          <w:b/>
          <w:bCs/>
          <w:sz w:val="28"/>
          <w:szCs w:val="28"/>
        </w:rPr>
      </w:pPr>
      <w:r w:rsidRPr="00567704">
        <w:rPr>
          <w:b/>
          <w:bCs/>
          <w:sz w:val="28"/>
          <w:szCs w:val="28"/>
        </w:rPr>
        <w:t>Соликамской городской Думы</w:t>
      </w:r>
    </w:p>
    <w:p w:rsidR="00E138CA" w:rsidRPr="00567704" w:rsidRDefault="00E138CA" w:rsidP="007370F0">
      <w:pPr>
        <w:spacing w:line="240" w:lineRule="exact"/>
        <w:jc w:val="both"/>
        <w:rPr>
          <w:sz w:val="28"/>
          <w:szCs w:val="28"/>
        </w:rPr>
      </w:pPr>
      <w:r>
        <w:rPr>
          <w:b/>
          <w:bCs/>
          <w:sz w:val="28"/>
          <w:szCs w:val="28"/>
        </w:rPr>
        <w:t xml:space="preserve">Копылова Александра Кирилловича </w:t>
      </w:r>
    </w:p>
    <w:p w:rsidR="00E138CA" w:rsidRDefault="00E138CA" w:rsidP="007370F0">
      <w:pPr>
        <w:ind w:firstLine="708"/>
        <w:jc w:val="both"/>
        <w:rPr>
          <w:sz w:val="28"/>
          <w:szCs w:val="28"/>
        </w:rPr>
      </w:pPr>
    </w:p>
    <w:p w:rsidR="00E138CA" w:rsidRPr="00567704" w:rsidRDefault="00E138CA" w:rsidP="007370F0">
      <w:pPr>
        <w:ind w:firstLine="708"/>
        <w:jc w:val="both"/>
        <w:rPr>
          <w:sz w:val="28"/>
          <w:szCs w:val="28"/>
        </w:rPr>
      </w:pPr>
      <w:r w:rsidRPr="00567704">
        <w:rPr>
          <w:sz w:val="28"/>
          <w:szCs w:val="28"/>
        </w:rPr>
        <w:t xml:space="preserve">На основании Положения о Почетной грамоте и Благодарственном письме Соликамской городской Думы, утвержденного решением Соликамской городской Думы от 24.02.2010 № 785 (в ред. решения Соликамской городской Думы от 31.03.2010), статьи 23 Устава Соликамского городского округа, </w:t>
      </w:r>
    </w:p>
    <w:p w:rsidR="00E138CA" w:rsidRPr="00567704" w:rsidRDefault="00E138CA" w:rsidP="007370F0">
      <w:pPr>
        <w:ind w:firstLine="708"/>
        <w:jc w:val="both"/>
        <w:rPr>
          <w:sz w:val="28"/>
          <w:szCs w:val="28"/>
        </w:rPr>
      </w:pPr>
    </w:p>
    <w:p w:rsidR="00E138CA" w:rsidRPr="00567704" w:rsidRDefault="00E138CA" w:rsidP="007370F0">
      <w:pPr>
        <w:ind w:firstLine="708"/>
        <w:jc w:val="both"/>
        <w:rPr>
          <w:sz w:val="28"/>
          <w:szCs w:val="28"/>
        </w:rPr>
      </w:pPr>
      <w:r w:rsidRPr="00567704">
        <w:rPr>
          <w:sz w:val="28"/>
          <w:szCs w:val="28"/>
        </w:rPr>
        <w:t>Соликамская городская Дума РЕШИЛА:</w:t>
      </w:r>
    </w:p>
    <w:p w:rsidR="00E138CA" w:rsidRPr="00567704" w:rsidRDefault="00E138CA" w:rsidP="007370F0">
      <w:pPr>
        <w:ind w:firstLine="708"/>
        <w:jc w:val="both"/>
        <w:rPr>
          <w:sz w:val="28"/>
          <w:szCs w:val="28"/>
        </w:rPr>
      </w:pPr>
    </w:p>
    <w:p w:rsidR="00E138CA" w:rsidRPr="00567704" w:rsidRDefault="00E138CA" w:rsidP="007370F0">
      <w:pPr>
        <w:ind w:firstLine="708"/>
        <w:jc w:val="both"/>
        <w:rPr>
          <w:sz w:val="28"/>
          <w:szCs w:val="28"/>
        </w:rPr>
      </w:pPr>
      <w:r w:rsidRPr="00567704">
        <w:rPr>
          <w:sz w:val="28"/>
          <w:szCs w:val="28"/>
        </w:rPr>
        <w:t xml:space="preserve">1. За </w:t>
      </w:r>
      <w:r>
        <w:rPr>
          <w:sz w:val="28"/>
          <w:szCs w:val="28"/>
        </w:rPr>
        <w:t xml:space="preserve">большой личный вклад в развитие и совершенствование медицинской помощи детям, в связи с 75-летием со дня рождения </w:t>
      </w:r>
      <w:r w:rsidRPr="00567704">
        <w:rPr>
          <w:sz w:val="28"/>
          <w:szCs w:val="28"/>
        </w:rPr>
        <w:t xml:space="preserve">наградить Почетной грамотой Соликамской городской Думы </w:t>
      </w:r>
      <w:r>
        <w:rPr>
          <w:sz w:val="28"/>
          <w:szCs w:val="28"/>
        </w:rPr>
        <w:t xml:space="preserve">Копылова Александра Кирилловича, </w:t>
      </w:r>
      <w:r w:rsidRPr="00567704">
        <w:rPr>
          <w:sz w:val="28"/>
          <w:szCs w:val="28"/>
        </w:rPr>
        <w:t xml:space="preserve"> </w:t>
      </w:r>
      <w:r>
        <w:rPr>
          <w:sz w:val="28"/>
          <w:szCs w:val="28"/>
        </w:rPr>
        <w:t>врача-фтизиатра участкового диспансерного отделения легочного туберкулеза № 9 Соликамского филиала Государственного бюджетного учреждения здравоохранения Пермского края  «Клинический фтизиопульмонологический медицинский центр».</w:t>
      </w:r>
    </w:p>
    <w:p w:rsidR="00E138CA" w:rsidRPr="00567704" w:rsidRDefault="00E138CA" w:rsidP="007370F0">
      <w:pPr>
        <w:autoSpaceDE w:val="0"/>
        <w:autoSpaceDN w:val="0"/>
        <w:adjustRightInd w:val="0"/>
        <w:ind w:firstLine="708"/>
        <w:jc w:val="both"/>
        <w:rPr>
          <w:sz w:val="28"/>
          <w:szCs w:val="28"/>
        </w:rPr>
      </w:pPr>
      <w:r w:rsidRPr="00567704">
        <w:rPr>
          <w:sz w:val="28"/>
          <w:szCs w:val="28"/>
        </w:rPr>
        <w:t>2. Решение вступает в силу со дня  его принятия.</w:t>
      </w:r>
    </w:p>
    <w:p w:rsidR="00E138CA" w:rsidRPr="00567704" w:rsidRDefault="00E138CA" w:rsidP="007370F0">
      <w:pPr>
        <w:jc w:val="both"/>
        <w:rPr>
          <w:sz w:val="28"/>
          <w:szCs w:val="28"/>
        </w:rPr>
      </w:pPr>
    </w:p>
    <w:p w:rsidR="00E138CA" w:rsidRPr="00567704" w:rsidRDefault="00E138CA" w:rsidP="007370F0">
      <w:pPr>
        <w:spacing w:line="240" w:lineRule="exact"/>
        <w:jc w:val="both"/>
        <w:rPr>
          <w:color w:val="000000"/>
          <w:sz w:val="28"/>
          <w:szCs w:val="28"/>
        </w:rPr>
      </w:pPr>
    </w:p>
    <w:p w:rsidR="00E138CA" w:rsidRPr="00567704" w:rsidRDefault="00E138CA" w:rsidP="007370F0">
      <w:pPr>
        <w:spacing w:line="240" w:lineRule="exact"/>
        <w:jc w:val="both"/>
        <w:rPr>
          <w:sz w:val="28"/>
          <w:szCs w:val="28"/>
        </w:rPr>
      </w:pPr>
      <w:r w:rsidRPr="00567704">
        <w:rPr>
          <w:sz w:val="28"/>
          <w:szCs w:val="28"/>
        </w:rPr>
        <w:t xml:space="preserve">Председатель Соликамской </w:t>
      </w:r>
    </w:p>
    <w:p w:rsidR="00E138CA" w:rsidRPr="00567704" w:rsidRDefault="00E138CA" w:rsidP="007370F0">
      <w:pPr>
        <w:spacing w:line="240" w:lineRule="exact"/>
        <w:jc w:val="both"/>
        <w:rPr>
          <w:sz w:val="28"/>
          <w:szCs w:val="28"/>
        </w:rPr>
      </w:pPr>
      <w:r w:rsidRPr="00567704">
        <w:rPr>
          <w:sz w:val="28"/>
          <w:szCs w:val="28"/>
        </w:rPr>
        <w:t>городской Думы</w:t>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t xml:space="preserve">      С.В.Якутов</w:t>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t xml:space="preserve">               </w:t>
      </w:r>
    </w:p>
    <w:p w:rsidR="00E138CA" w:rsidRPr="00567704" w:rsidRDefault="00E138CA" w:rsidP="007370F0">
      <w:pPr>
        <w:jc w:val="both"/>
        <w:rPr>
          <w:sz w:val="28"/>
          <w:szCs w:val="28"/>
        </w:rPr>
      </w:pPr>
    </w:p>
    <w:p w:rsidR="00E138CA" w:rsidRPr="00567704" w:rsidRDefault="00E138CA" w:rsidP="007370F0">
      <w:pPr>
        <w:jc w:val="both"/>
        <w:rPr>
          <w:sz w:val="28"/>
          <w:szCs w:val="28"/>
        </w:rPr>
      </w:pPr>
    </w:p>
    <w:p w:rsidR="00E138CA" w:rsidRDefault="00E138CA" w:rsidP="007370F0">
      <w:pPr>
        <w:jc w:val="both"/>
      </w:pPr>
    </w:p>
    <w:p w:rsidR="00E138CA" w:rsidRPr="00F24723" w:rsidRDefault="00E138CA" w:rsidP="007370F0">
      <w:pPr>
        <w:jc w:val="both"/>
        <w:rPr>
          <w:szCs w:val="28"/>
        </w:rPr>
      </w:pPr>
    </w:p>
    <w:p w:rsidR="00E138CA" w:rsidRDefault="00E138CA" w:rsidP="007370F0">
      <w:pPr>
        <w:jc w:val="both"/>
        <w:rPr>
          <w:sz w:val="28"/>
          <w:szCs w:val="28"/>
        </w:rPr>
      </w:pPr>
    </w:p>
    <w:p w:rsidR="00E138CA" w:rsidRDefault="00E138CA" w:rsidP="007370F0">
      <w:pPr>
        <w:spacing w:line="240" w:lineRule="exact"/>
        <w:jc w:val="both"/>
        <w:rPr>
          <w:sz w:val="28"/>
          <w:szCs w:val="28"/>
        </w:rPr>
      </w:pPr>
    </w:p>
    <w:p w:rsidR="00E138CA" w:rsidRDefault="00E138CA" w:rsidP="007370F0">
      <w:pPr>
        <w:spacing w:line="240" w:lineRule="exact"/>
        <w:jc w:val="both"/>
        <w:rPr>
          <w:sz w:val="28"/>
          <w:szCs w:val="28"/>
        </w:rPr>
      </w:pPr>
    </w:p>
    <w:p w:rsidR="00E138CA" w:rsidRDefault="00E138CA" w:rsidP="007370F0">
      <w:pPr>
        <w:spacing w:line="240" w:lineRule="exact"/>
        <w:jc w:val="both"/>
        <w:rPr>
          <w:sz w:val="28"/>
          <w:szCs w:val="28"/>
        </w:rPr>
      </w:pPr>
    </w:p>
    <w:p w:rsidR="00E138CA" w:rsidRPr="00B70D52" w:rsidRDefault="00E138CA" w:rsidP="0084606D">
      <w:pPr>
        <w:spacing w:line="240" w:lineRule="exact"/>
        <w:rPr>
          <w:sz w:val="28"/>
          <w:szCs w:val="28"/>
        </w:rPr>
      </w:pPr>
      <w:r w:rsidRPr="00B70D52">
        <w:rPr>
          <w:sz w:val="28"/>
          <w:szCs w:val="28"/>
        </w:rPr>
        <w:t xml:space="preserve">Субъект правотворческой инициативы – постоянная депутатская комиссия по экономической политике и бюджету Соликамской городской Думы  </w:t>
      </w: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Pr="00BE19A2" w:rsidRDefault="00E138CA" w:rsidP="0084606D">
      <w:pPr>
        <w:spacing w:line="240" w:lineRule="exact"/>
        <w:rPr>
          <w:b/>
          <w:sz w:val="28"/>
          <w:szCs w:val="28"/>
        </w:rPr>
      </w:pPr>
    </w:p>
    <w:p w:rsidR="00E138CA" w:rsidRDefault="00E138CA" w:rsidP="0084606D">
      <w:pPr>
        <w:spacing w:line="240" w:lineRule="exact"/>
        <w:rPr>
          <w:sz w:val="28"/>
          <w:szCs w:val="28"/>
        </w:rPr>
      </w:pPr>
    </w:p>
    <w:p w:rsidR="00E138CA" w:rsidRDefault="00E138CA" w:rsidP="0084606D">
      <w:pPr>
        <w:spacing w:line="240" w:lineRule="exact"/>
        <w:rPr>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spacing w:line="240" w:lineRule="exact"/>
        <w:rPr>
          <w:b/>
          <w:sz w:val="28"/>
          <w:szCs w:val="28"/>
        </w:rPr>
      </w:pPr>
      <w:r>
        <w:rPr>
          <w:b/>
          <w:sz w:val="28"/>
          <w:szCs w:val="28"/>
        </w:rPr>
        <w:t>О снятии с контроля и признании</w:t>
      </w:r>
    </w:p>
    <w:p w:rsidR="00E138CA" w:rsidRDefault="00E138CA" w:rsidP="0084606D">
      <w:pPr>
        <w:spacing w:line="240" w:lineRule="exact"/>
        <w:rPr>
          <w:b/>
          <w:sz w:val="28"/>
          <w:szCs w:val="28"/>
        </w:rPr>
      </w:pPr>
      <w:r>
        <w:rPr>
          <w:b/>
          <w:sz w:val="28"/>
          <w:szCs w:val="28"/>
        </w:rPr>
        <w:t xml:space="preserve">утратившим силу решения </w:t>
      </w:r>
    </w:p>
    <w:p w:rsidR="00E138CA" w:rsidRDefault="00E138CA" w:rsidP="0084606D">
      <w:pPr>
        <w:spacing w:line="240" w:lineRule="exact"/>
        <w:rPr>
          <w:b/>
          <w:sz w:val="28"/>
          <w:szCs w:val="28"/>
        </w:rPr>
      </w:pPr>
      <w:r>
        <w:rPr>
          <w:b/>
          <w:sz w:val="28"/>
          <w:szCs w:val="28"/>
        </w:rPr>
        <w:t xml:space="preserve">Соликамской городской Думы  </w:t>
      </w:r>
    </w:p>
    <w:p w:rsidR="00E138CA" w:rsidRDefault="00E138CA" w:rsidP="0084606D">
      <w:pPr>
        <w:spacing w:line="240" w:lineRule="exact"/>
        <w:rPr>
          <w:b/>
          <w:sz w:val="28"/>
          <w:szCs w:val="28"/>
        </w:rPr>
      </w:pPr>
    </w:p>
    <w:p w:rsidR="00E138CA" w:rsidRDefault="00E138CA" w:rsidP="0084606D">
      <w:pPr>
        <w:spacing w:line="240" w:lineRule="exact"/>
        <w:rPr>
          <w:b/>
          <w:sz w:val="28"/>
          <w:szCs w:val="28"/>
        </w:rPr>
      </w:pPr>
    </w:p>
    <w:p w:rsidR="00E138CA" w:rsidRDefault="00E138CA" w:rsidP="0084606D">
      <w:pPr>
        <w:ind w:firstLine="708"/>
        <w:jc w:val="both"/>
        <w:rPr>
          <w:sz w:val="28"/>
          <w:szCs w:val="28"/>
        </w:rPr>
      </w:pPr>
      <w:r>
        <w:rPr>
          <w:sz w:val="28"/>
          <w:szCs w:val="28"/>
        </w:rPr>
        <w:t>На основании статьи 23.1 Устава Соликамского городского округа, руководствуясь  решением Соликамской городской Думы от 26.02.2014 № 610 «Об утверждении Положения о порядке осуществления контрольной деятельности Соликамской городской Думы»</w:t>
      </w:r>
    </w:p>
    <w:p w:rsidR="00E138CA" w:rsidRDefault="00E138CA" w:rsidP="0084606D">
      <w:pPr>
        <w:rPr>
          <w:sz w:val="28"/>
          <w:szCs w:val="28"/>
        </w:rPr>
      </w:pPr>
    </w:p>
    <w:p w:rsidR="00E138CA" w:rsidRDefault="00E138CA" w:rsidP="0084606D">
      <w:pPr>
        <w:ind w:firstLine="708"/>
        <w:rPr>
          <w:sz w:val="28"/>
          <w:szCs w:val="28"/>
        </w:rPr>
      </w:pPr>
      <w:r>
        <w:rPr>
          <w:sz w:val="28"/>
          <w:szCs w:val="28"/>
        </w:rPr>
        <w:t>Соликамская городская Дума РЕШИЛА:</w:t>
      </w:r>
    </w:p>
    <w:p w:rsidR="00E138CA" w:rsidRDefault="00E138CA" w:rsidP="0084606D">
      <w:pPr>
        <w:rPr>
          <w:sz w:val="28"/>
          <w:szCs w:val="28"/>
        </w:rPr>
      </w:pPr>
    </w:p>
    <w:p w:rsidR="00E138CA" w:rsidRDefault="00E138CA" w:rsidP="0084606D">
      <w:pPr>
        <w:ind w:firstLine="684"/>
        <w:jc w:val="both"/>
        <w:rPr>
          <w:sz w:val="28"/>
          <w:szCs w:val="28"/>
        </w:rPr>
      </w:pPr>
      <w:r>
        <w:rPr>
          <w:sz w:val="28"/>
          <w:szCs w:val="28"/>
        </w:rPr>
        <w:t xml:space="preserve">1. Снять с контроля и признать утратившими силу  решение Соликамской городской Думы от 29.03.2017 № 105 «О рекомендациях Соликамской городской Думы». </w:t>
      </w:r>
      <w:bookmarkStart w:id="103" w:name="_GoBack"/>
      <w:bookmarkEnd w:id="103"/>
    </w:p>
    <w:p w:rsidR="00E138CA" w:rsidRDefault="00E138CA" w:rsidP="0084606D">
      <w:pPr>
        <w:jc w:val="both"/>
        <w:rPr>
          <w:sz w:val="28"/>
          <w:szCs w:val="28"/>
        </w:rPr>
      </w:pPr>
      <w:r>
        <w:rPr>
          <w:sz w:val="28"/>
          <w:szCs w:val="28"/>
        </w:rPr>
        <w:tab/>
        <w:t>2. Решение вступает в силу со дня принятия и подлежит опубликованию в газете «Соликамский рабочий».</w:t>
      </w:r>
    </w:p>
    <w:p w:rsidR="00E138CA" w:rsidRDefault="00E138CA" w:rsidP="0084606D">
      <w:pPr>
        <w:rPr>
          <w:sz w:val="28"/>
          <w:szCs w:val="28"/>
        </w:rPr>
      </w:pPr>
    </w:p>
    <w:p w:rsidR="00E138CA" w:rsidRDefault="00E138CA" w:rsidP="0084606D">
      <w:pPr>
        <w:rPr>
          <w:sz w:val="28"/>
          <w:szCs w:val="28"/>
        </w:rPr>
      </w:pPr>
    </w:p>
    <w:p w:rsidR="00E138CA" w:rsidRDefault="00E138CA" w:rsidP="0084606D">
      <w:pPr>
        <w:spacing w:line="240" w:lineRule="exact"/>
        <w:rPr>
          <w:sz w:val="28"/>
          <w:szCs w:val="28"/>
        </w:rPr>
      </w:pPr>
      <w:r>
        <w:rPr>
          <w:sz w:val="28"/>
          <w:szCs w:val="28"/>
        </w:rPr>
        <w:t xml:space="preserve">Председатель Соликамской </w:t>
      </w:r>
    </w:p>
    <w:p w:rsidR="00E138CA" w:rsidRDefault="00E138CA" w:rsidP="0084606D">
      <w:pPr>
        <w:spacing w:line="240" w:lineRule="exact"/>
        <w:rPr>
          <w:sz w:val="28"/>
          <w:szCs w:val="28"/>
        </w:rPr>
      </w:pPr>
      <w:r>
        <w:rPr>
          <w:sz w:val="28"/>
          <w:szCs w:val="28"/>
        </w:rPr>
        <w:t>городской Думы                                                                                         С.В.Якутов</w:t>
      </w:r>
    </w:p>
    <w:p w:rsidR="00E138CA" w:rsidRDefault="00E138CA" w:rsidP="0084606D"/>
    <w:p w:rsidR="00E138CA" w:rsidRDefault="00E138CA" w:rsidP="0084606D"/>
    <w:p w:rsidR="00E138CA" w:rsidRDefault="00E138CA" w:rsidP="0084606D">
      <w:pPr>
        <w:spacing w:after="200" w:line="276" w:lineRule="auto"/>
      </w:pPr>
    </w:p>
    <w:p w:rsidR="00E138CA" w:rsidRDefault="00E138CA" w:rsidP="0024120B">
      <w:pPr>
        <w:jc w:val="both"/>
        <w:rPr>
          <w:sz w:val="28"/>
          <w:szCs w:val="28"/>
        </w:rPr>
      </w:pPr>
    </w:p>
    <w:p w:rsidR="00E138CA" w:rsidRDefault="00E138CA" w:rsidP="0024120B">
      <w:pPr>
        <w:jc w:val="both"/>
        <w:rPr>
          <w:sz w:val="28"/>
          <w:szCs w:val="28"/>
        </w:rPr>
      </w:pPr>
    </w:p>
    <w:p w:rsidR="00E138CA" w:rsidRDefault="00E138CA" w:rsidP="0024120B">
      <w:pPr>
        <w:jc w:val="both"/>
        <w:rPr>
          <w:sz w:val="28"/>
          <w:szCs w:val="28"/>
        </w:rPr>
      </w:pPr>
    </w:p>
    <w:p w:rsidR="00E138CA" w:rsidRDefault="00E138CA" w:rsidP="0024120B">
      <w:pPr>
        <w:jc w:val="both"/>
        <w:rPr>
          <w:sz w:val="28"/>
          <w:szCs w:val="28"/>
        </w:rPr>
      </w:pPr>
    </w:p>
    <w:p w:rsidR="00E138CA" w:rsidRDefault="00E138CA" w:rsidP="0024120B">
      <w:pPr>
        <w:jc w:val="both"/>
        <w:rPr>
          <w:sz w:val="28"/>
          <w:szCs w:val="28"/>
        </w:rPr>
      </w:pPr>
    </w:p>
    <w:p w:rsidR="00E138CA" w:rsidRDefault="00E138CA" w:rsidP="0024120B">
      <w:pPr>
        <w:jc w:val="both"/>
        <w:rPr>
          <w:sz w:val="28"/>
          <w:szCs w:val="28"/>
        </w:rPr>
      </w:pPr>
    </w:p>
    <w:p w:rsidR="00E138CA" w:rsidRDefault="00E138CA" w:rsidP="0024120B">
      <w:pPr>
        <w:jc w:val="both"/>
        <w:rPr>
          <w:sz w:val="28"/>
          <w:szCs w:val="28"/>
        </w:rPr>
      </w:pPr>
    </w:p>
    <w:sectPr w:rsidR="00E138CA" w:rsidSect="0024120B">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138CA" w:rsidRDefault="00E138CA" w:rsidP="00DB460E">
      <w:r>
        <w:separator/>
      </w:r>
    </w:p>
  </w:endnote>
  <w:endnote w:type="continuationSeparator" w:id="0">
    <w:p w:rsidR="00E138CA" w:rsidRDefault="00E138CA" w:rsidP="00DB460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8CA" w:rsidRPr="00BE3F1D" w:rsidRDefault="00E138CA">
    <w:pPr>
      <w:spacing w:line="14" w:lineRule="auto"/>
      <w:rPr>
        <w:sz w:val="16"/>
        <w:szCs w:val="19"/>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8CA" w:rsidRDefault="00E138CA">
    <w:pPr>
      <w:pStyle w:val="Footer"/>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138CA" w:rsidRDefault="00E138CA" w:rsidP="00DB460E">
      <w:r>
        <w:separator/>
      </w:r>
    </w:p>
  </w:footnote>
  <w:footnote w:type="continuationSeparator" w:id="0">
    <w:p w:rsidR="00E138CA" w:rsidRDefault="00E138CA" w:rsidP="00DB460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8CA" w:rsidRDefault="00E138CA">
    <w:pPr>
      <w:pStyle w:val="Header"/>
      <w:jc w:val="right"/>
    </w:pPr>
  </w:p>
  <w:p w:rsidR="00E138CA" w:rsidRDefault="00E138CA" w:rsidP="00B91752">
    <w:pPr>
      <w:spacing w:line="14" w:lineRule="auto"/>
      <w:rPr>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C6F7F"/>
    <w:multiLevelType w:val="hybridMultilevel"/>
    <w:tmpl w:val="360E34B4"/>
    <w:lvl w:ilvl="0" w:tplc="FBBC217A">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41D78C1"/>
    <w:multiLevelType w:val="hybridMultilevel"/>
    <w:tmpl w:val="55D2F402"/>
    <w:lvl w:ilvl="0" w:tplc="7066727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7C7858"/>
    <w:multiLevelType w:val="multilevel"/>
    <w:tmpl w:val="A60C945E"/>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
    <w:nsid w:val="0AF75646"/>
    <w:multiLevelType w:val="hybridMultilevel"/>
    <w:tmpl w:val="A60C945E"/>
    <w:lvl w:ilvl="0" w:tplc="80D84A2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CC20EAE"/>
    <w:multiLevelType w:val="multilevel"/>
    <w:tmpl w:val="4290EF54"/>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5">
    <w:nsid w:val="0E075D5D"/>
    <w:multiLevelType w:val="hybridMultilevel"/>
    <w:tmpl w:val="1672946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E306DF1"/>
    <w:multiLevelType w:val="hybridMultilevel"/>
    <w:tmpl w:val="8F5884E8"/>
    <w:lvl w:ilvl="0" w:tplc="70667272">
      <w:start w:val="1"/>
      <w:numFmt w:val="bullet"/>
      <w:lvlText w:val=""/>
      <w:lvlJc w:val="left"/>
      <w:pPr>
        <w:ind w:left="107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12D25E4"/>
    <w:multiLevelType w:val="hybridMultilevel"/>
    <w:tmpl w:val="9350EA3A"/>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8">
    <w:nsid w:val="12421BFD"/>
    <w:multiLevelType w:val="hybridMultilevel"/>
    <w:tmpl w:val="05562500"/>
    <w:lvl w:ilvl="0" w:tplc="932C75A6">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9">
    <w:nsid w:val="12840B3E"/>
    <w:multiLevelType w:val="multilevel"/>
    <w:tmpl w:val="BA7A64E4"/>
    <w:lvl w:ilvl="0">
      <w:start w:val="5"/>
      <w:numFmt w:val="decimal"/>
      <w:lvlText w:val="%1."/>
      <w:lvlJc w:val="left"/>
      <w:pPr>
        <w:ind w:left="450" w:hanging="450"/>
      </w:pPr>
      <w:rPr>
        <w:rFonts w:cs="Times New Roman" w:hint="default"/>
        <w:b/>
      </w:rPr>
    </w:lvl>
    <w:lvl w:ilvl="1">
      <w:start w:val="1"/>
      <w:numFmt w:val="decimal"/>
      <w:lvlText w:val="%1.%2."/>
      <w:lvlJc w:val="left"/>
      <w:pPr>
        <w:ind w:left="1094" w:hanging="450"/>
      </w:pPr>
      <w:rPr>
        <w:rFonts w:cs="Times New Roman" w:hint="default"/>
        <w:b/>
      </w:rPr>
    </w:lvl>
    <w:lvl w:ilvl="2">
      <w:start w:val="1"/>
      <w:numFmt w:val="decimal"/>
      <w:lvlText w:val="%1.%2.%3."/>
      <w:lvlJc w:val="left"/>
      <w:pPr>
        <w:ind w:left="3556" w:hanging="720"/>
      </w:pPr>
      <w:rPr>
        <w:rFonts w:cs="Times New Roman" w:hint="default"/>
        <w:b/>
        <w:i w:val="0"/>
      </w:rPr>
    </w:lvl>
    <w:lvl w:ilvl="3">
      <w:start w:val="1"/>
      <w:numFmt w:val="decimal"/>
      <w:lvlText w:val="%1.%2.%3.%4."/>
      <w:lvlJc w:val="left"/>
      <w:pPr>
        <w:ind w:left="2652" w:hanging="720"/>
      </w:pPr>
      <w:rPr>
        <w:rFonts w:cs="Times New Roman" w:hint="default"/>
        <w:b/>
      </w:rPr>
    </w:lvl>
    <w:lvl w:ilvl="4">
      <w:start w:val="1"/>
      <w:numFmt w:val="decimal"/>
      <w:lvlText w:val="%1.%2.%3.%4.%5."/>
      <w:lvlJc w:val="left"/>
      <w:pPr>
        <w:ind w:left="3656" w:hanging="1080"/>
      </w:pPr>
      <w:rPr>
        <w:rFonts w:cs="Times New Roman" w:hint="default"/>
        <w:b/>
      </w:rPr>
    </w:lvl>
    <w:lvl w:ilvl="5">
      <w:start w:val="1"/>
      <w:numFmt w:val="decimal"/>
      <w:lvlText w:val="%1.%2.%3.%4.%5.%6."/>
      <w:lvlJc w:val="left"/>
      <w:pPr>
        <w:ind w:left="4300" w:hanging="1080"/>
      </w:pPr>
      <w:rPr>
        <w:rFonts w:cs="Times New Roman" w:hint="default"/>
        <w:b/>
      </w:rPr>
    </w:lvl>
    <w:lvl w:ilvl="6">
      <w:start w:val="1"/>
      <w:numFmt w:val="decimal"/>
      <w:lvlText w:val="%1.%2.%3.%4.%5.%6.%7."/>
      <w:lvlJc w:val="left"/>
      <w:pPr>
        <w:ind w:left="4944" w:hanging="1080"/>
      </w:pPr>
      <w:rPr>
        <w:rFonts w:cs="Times New Roman" w:hint="default"/>
        <w:b/>
      </w:rPr>
    </w:lvl>
    <w:lvl w:ilvl="7">
      <w:start w:val="1"/>
      <w:numFmt w:val="decimal"/>
      <w:lvlText w:val="%1.%2.%3.%4.%5.%6.%7.%8."/>
      <w:lvlJc w:val="left"/>
      <w:pPr>
        <w:ind w:left="5948" w:hanging="1440"/>
      </w:pPr>
      <w:rPr>
        <w:rFonts w:cs="Times New Roman" w:hint="default"/>
        <w:b/>
      </w:rPr>
    </w:lvl>
    <w:lvl w:ilvl="8">
      <w:start w:val="1"/>
      <w:numFmt w:val="decimal"/>
      <w:lvlText w:val="%1.%2.%3.%4.%5.%6.%7.%8.%9."/>
      <w:lvlJc w:val="left"/>
      <w:pPr>
        <w:ind w:left="6592" w:hanging="1440"/>
      </w:pPr>
      <w:rPr>
        <w:rFonts w:cs="Times New Roman" w:hint="default"/>
        <w:b/>
      </w:rPr>
    </w:lvl>
  </w:abstractNum>
  <w:abstractNum w:abstractNumId="10">
    <w:nsid w:val="15911399"/>
    <w:multiLevelType w:val="hybridMultilevel"/>
    <w:tmpl w:val="EF183586"/>
    <w:lvl w:ilvl="0" w:tplc="7066727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6254AD3"/>
    <w:multiLevelType w:val="multilevel"/>
    <w:tmpl w:val="C0203418"/>
    <w:lvl w:ilvl="0">
      <w:start w:val="2"/>
      <w:numFmt w:val="decimal"/>
      <w:lvlText w:val="%1."/>
      <w:lvlJc w:val="left"/>
      <w:pPr>
        <w:ind w:left="786" w:hanging="360"/>
      </w:pPr>
      <w:rPr>
        <w:rFonts w:cs="Times New Roman" w:hint="default"/>
        <w:b/>
      </w:rPr>
    </w:lvl>
    <w:lvl w:ilvl="1">
      <w:start w:val="1"/>
      <w:numFmt w:val="decimal"/>
      <w:isLgl/>
      <w:lvlText w:val="%1.%2."/>
      <w:lvlJc w:val="left"/>
      <w:pPr>
        <w:ind w:left="1146" w:hanging="720"/>
      </w:pPr>
      <w:rPr>
        <w:rFonts w:cs="Times New Roman" w:hint="default"/>
        <w:u w:val="single"/>
      </w:rPr>
    </w:lvl>
    <w:lvl w:ilvl="2">
      <w:start w:val="1"/>
      <w:numFmt w:val="decimal"/>
      <w:isLgl/>
      <w:lvlText w:val="%1.%2.%3."/>
      <w:lvlJc w:val="left"/>
      <w:pPr>
        <w:ind w:left="6385" w:hanging="720"/>
      </w:pPr>
      <w:rPr>
        <w:rFonts w:cs="Times New Roman" w:hint="default"/>
        <w:u w:val="single"/>
      </w:rPr>
    </w:lvl>
    <w:lvl w:ilvl="3">
      <w:start w:val="1"/>
      <w:numFmt w:val="decimal"/>
      <w:isLgl/>
      <w:lvlText w:val="%1.%2.%3.%4."/>
      <w:lvlJc w:val="left"/>
      <w:pPr>
        <w:ind w:left="9225" w:hanging="1080"/>
      </w:pPr>
      <w:rPr>
        <w:rFonts w:cs="Times New Roman" w:hint="default"/>
        <w:u w:val="single"/>
      </w:rPr>
    </w:lvl>
    <w:lvl w:ilvl="4">
      <w:start w:val="1"/>
      <w:numFmt w:val="decimal"/>
      <w:isLgl/>
      <w:lvlText w:val="%1.%2.%3.%4.%5."/>
      <w:lvlJc w:val="left"/>
      <w:pPr>
        <w:ind w:left="11705" w:hanging="1080"/>
      </w:pPr>
      <w:rPr>
        <w:rFonts w:cs="Times New Roman" w:hint="default"/>
        <w:u w:val="single"/>
      </w:rPr>
    </w:lvl>
    <w:lvl w:ilvl="5">
      <w:start w:val="1"/>
      <w:numFmt w:val="decimal"/>
      <w:isLgl/>
      <w:lvlText w:val="%1.%2.%3.%4.%5.%6."/>
      <w:lvlJc w:val="left"/>
      <w:pPr>
        <w:ind w:left="14545" w:hanging="1440"/>
      </w:pPr>
      <w:rPr>
        <w:rFonts w:cs="Times New Roman" w:hint="default"/>
        <w:u w:val="single"/>
      </w:rPr>
    </w:lvl>
    <w:lvl w:ilvl="6">
      <w:start w:val="1"/>
      <w:numFmt w:val="decimal"/>
      <w:isLgl/>
      <w:lvlText w:val="%1.%2.%3.%4.%5.%6.%7."/>
      <w:lvlJc w:val="left"/>
      <w:pPr>
        <w:ind w:left="17385" w:hanging="1800"/>
      </w:pPr>
      <w:rPr>
        <w:rFonts w:cs="Times New Roman" w:hint="default"/>
        <w:u w:val="single"/>
      </w:rPr>
    </w:lvl>
    <w:lvl w:ilvl="7">
      <w:start w:val="1"/>
      <w:numFmt w:val="decimal"/>
      <w:isLgl/>
      <w:lvlText w:val="%1.%2.%3.%4.%5.%6.%7.%8."/>
      <w:lvlJc w:val="left"/>
      <w:pPr>
        <w:ind w:left="19865" w:hanging="1800"/>
      </w:pPr>
      <w:rPr>
        <w:rFonts w:cs="Times New Roman" w:hint="default"/>
        <w:u w:val="single"/>
      </w:rPr>
    </w:lvl>
    <w:lvl w:ilvl="8">
      <w:start w:val="1"/>
      <w:numFmt w:val="decimal"/>
      <w:isLgl/>
      <w:lvlText w:val="%1.%2.%3.%4.%5.%6.%7.%8.%9."/>
      <w:lvlJc w:val="left"/>
      <w:pPr>
        <w:ind w:left="22705" w:hanging="2160"/>
      </w:pPr>
      <w:rPr>
        <w:rFonts w:cs="Times New Roman" w:hint="default"/>
        <w:u w:val="single"/>
      </w:rPr>
    </w:lvl>
  </w:abstractNum>
  <w:abstractNum w:abstractNumId="12">
    <w:nsid w:val="162B268D"/>
    <w:multiLevelType w:val="hybridMultilevel"/>
    <w:tmpl w:val="7C960176"/>
    <w:lvl w:ilvl="0" w:tplc="5B288F1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18DE4392"/>
    <w:multiLevelType w:val="hybridMultilevel"/>
    <w:tmpl w:val="5CC68DBE"/>
    <w:lvl w:ilvl="0" w:tplc="F732BC80">
      <w:start w:val="1"/>
      <w:numFmt w:val="decimal"/>
      <w:lvlText w:val="Таблица %1"/>
      <w:lvlJc w:val="left"/>
      <w:pPr>
        <w:ind w:left="504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28BABDB8">
      <w:start w:val="1"/>
      <w:numFmt w:val="decimal"/>
      <w:lvlText w:val="Таблица %4"/>
      <w:lvlJc w:val="left"/>
      <w:pPr>
        <w:ind w:left="8724" w:hanging="360"/>
      </w:pPr>
      <w:rPr>
        <w:rFonts w:cs="Times New Roman" w:hint="default"/>
        <w:b/>
        <w:sz w:val="24"/>
        <w:szCs w:val="24"/>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19EA6EF8"/>
    <w:multiLevelType w:val="hybridMultilevel"/>
    <w:tmpl w:val="5060FB08"/>
    <w:lvl w:ilvl="0" w:tplc="80D84A2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1A51504C"/>
    <w:multiLevelType w:val="hybridMultilevel"/>
    <w:tmpl w:val="845AE704"/>
    <w:lvl w:ilvl="0" w:tplc="7066727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1A9457FA"/>
    <w:multiLevelType w:val="hybridMultilevel"/>
    <w:tmpl w:val="F57C31B6"/>
    <w:lvl w:ilvl="0" w:tplc="7066727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E2B0A3B"/>
    <w:multiLevelType w:val="hybridMultilevel"/>
    <w:tmpl w:val="3E9C61A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270762F8"/>
    <w:multiLevelType w:val="hybridMultilevel"/>
    <w:tmpl w:val="1A709E74"/>
    <w:lvl w:ilvl="0" w:tplc="BD60A52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9">
    <w:nsid w:val="2D1D66DA"/>
    <w:multiLevelType w:val="multilevel"/>
    <w:tmpl w:val="2E1680AC"/>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6"/>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nsid w:val="35F2365C"/>
    <w:multiLevelType w:val="hybridMultilevel"/>
    <w:tmpl w:val="41DC2048"/>
    <w:lvl w:ilvl="0" w:tplc="7EF895E0">
      <w:start w:val="2"/>
      <w:numFmt w:val="bullet"/>
      <w:lvlText w:val="-"/>
      <w:lvlJc w:val="left"/>
      <w:pPr>
        <w:ind w:left="720" w:hanging="360"/>
      </w:pPr>
      <w:rPr>
        <w:rFonts w:ascii="Times New Roman" w:hAnsi="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38345307"/>
    <w:multiLevelType w:val="multilevel"/>
    <w:tmpl w:val="57164CE6"/>
    <w:lvl w:ilvl="0">
      <w:start w:val="1"/>
      <w:numFmt w:val="decimal"/>
      <w:pStyle w:val="S1"/>
      <w:lvlText w:val="%1."/>
      <w:lvlJc w:val="left"/>
      <w:pPr>
        <w:tabs>
          <w:tab w:val="num" w:pos="360"/>
        </w:tabs>
        <w:ind w:left="360" w:hanging="360"/>
      </w:pPr>
      <w:rPr>
        <w:rFonts w:cs="Times New Roman" w:hint="default"/>
        <w:b/>
        <w:color w:val="auto"/>
      </w:rPr>
    </w:lvl>
    <w:lvl w:ilvl="1">
      <w:start w:val="1"/>
      <w:numFmt w:val="decimal"/>
      <w:pStyle w:val="S2"/>
      <w:lvlText w:val="%1.%2"/>
      <w:lvlJc w:val="left"/>
      <w:pPr>
        <w:tabs>
          <w:tab w:val="num" w:pos="928"/>
        </w:tabs>
        <w:ind w:left="928" w:hanging="360"/>
      </w:pPr>
      <w:rPr>
        <w:rFonts w:cs="Times New Roman" w:hint="default"/>
        <w:b/>
        <w:sz w:val="24"/>
        <w:szCs w:val="24"/>
      </w:rPr>
    </w:lvl>
    <w:lvl w:ilvl="2">
      <w:start w:val="1"/>
      <w:numFmt w:val="decimal"/>
      <w:pStyle w:val="S3"/>
      <w:lvlText w:val="%1.%2.%3"/>
      <w:lvlJc w:val="left"/>
      <w:pPr>
        <w:tabs>
          <w:tab w:val="num" w:pos="1855"/>
        </w:tabs>
        <w:ind w:left="1855" w:hanging="720"/>
      </w:pPr>
      <w:rPr>
        <w:rFonts w:ascii="Times New Roman" w:hAnsi="Times New Roman" w:cs="Times New Roman" w:hint="default"/>
        <w:color w:val="auto"/>
      </w:rPr>
    </w:lvl>
    <w:lvl w:ilvl="3">
      <w:start w:val="1"/>
      <w:numFmt w:val="decimal"/>
      <w:pStyle w:val="S4"/>
      <w:lvlText w:val="%1.%2.%3.%4"/>
      <w:lvlJc w:val="left"/>
      <w:pPr>
        <w:tabs>
          <w:tab w:val="num" w:pos="1855"/>
        </w:tabs>
        <w:ind w:left="1855" w:hanging="720"/>
      </w:pPr>
      <w:rPr>
        <w:rFonts w:cs="Times New Roman" w:hint="default"/>
        <w:i/>
      </w:rPr>
    </w:lvl>
    <w:lvl w:ilvl="4">
      <w:start w:val="1"/>
      <w:numFmt w:val="decimal"/>
      <w:pStyle w:val="S1"/>
      <w:lvlText w:val="%1.%2.%3.%4.%5"/>
      <w:lvlJc w:val="left"/>
      <w:pPr>
        <w:tabs>
          <w:tab w:val="num" w:pos="1080"/>
        </w:tabs>
        <w:ind w:left="108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2">
    <w:nsid w:val="3C8F06D8"/>
    <w:multiLevelType w:val="hybridMultilevel"/>
    <w:tmpl w:val="B6905434"/>
    <w:lvl w:ilvl="0" w:tplc="A5A2A02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3">
    <w:nsid w:val="3F351086"/>
    <w:multiLevelType w:val="hybridMultilevel"/>
    <w:tmpl w:val="2CC8591A"/>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0775007"/>
    <w:multiLevelType w:val="hybridMultilevel"/>
    <w:tmpl w:val="D8BE6FF4"/>
    <w:lvl w:ilvl="0" w:tplc="7066727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41E35DF2"/>
    <w:multiLevelType w:val="hybridMultilevel"/>
    <w:tmpl w:val="912257C0"/>
    <w:lvl w:ilvl="0" w:tplc="7066727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43A31931"/>
    <w:multiLevelType w:val="hybridMultilevel"/>
    <w:tmpl w:val="4904B566"/>
    <w:lvl w:ilvl="0" w:tplc="A0708EBC">
      <w:start w:val="5"/>
      <w:numFmt w:val="bullet"/>
      <w:lvlText w:val=""/>
      <w:lvlJc w:val="left"/>
      <w:pPr>
        <w:ind w:left="644" w:hanging="360"/>
      </w:pPr>
      <w:rPr>
        <w:rFonts w:ascii="Symbol" w:eastAsia="Times New Roman" w:hAnsi="Symbol" w:hint="default"/>
      </w:rPr>
    </w:lvl>
    <w:lvl w:ilvl="1" w:tplc="04190003" w:tentative="1">
      <w:start w:val="1"/>
      <w:numFmt w:val="bullet"/>
      <w:lvlText w:val="o"/>
      <w:lvlJc w:val="left"/>
      <w:pPr>
        <w:ind w:left="1364" w:hanging="360"/>
      </w:pPr>
      <w:rPr>
        <w:rFonts w:ascii="Courier New" w:hAnsi="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7">
    <w:nsid w:val="45FA414F"/>
    <w:multiLevelType w:val="hybridMultilevel"/>
    <w:tmpl w:val="715E8132"/>
    <w:lvl w:ilvl="0" w:tplc="7EF895E0">
      <w:start w:val="2"/>
      <w:numFmt w:val="bullet"/>
      <w:lvlText w:val="-"/>
      <w:lvlJc w:val="left"/>
      <w:pPr>
        <w:ind w:left="1004" w:hanging="360"/>
      </w:pPr>
      <w:rPr>
        <w:rFonts w:ascii="Times New Roman" w:hAnsi="Times New Roman"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8">
    <w:nsid w:val="461979FA"/>
    <w:multiLevelType w:val="hybridMultilevel"/>
    <w:tmpl w:val="6352DF68"/>
    <w:lvl w:ilvl="0" w:tplc="7EF895E0">
      <w:start w:val="2"/>
      <w:numFmt w:val="bullet"/>
      <w:lvlText w:val="-"/>
      <w:lvlJc w:val="left"/>
      <w:pPr>
        <w:ind w:left="1440" w:hanging="360"/>
      </w:pPr>
      <w:rPr>
        <w:rFonts w:ascii="Times New Roman" w:hAnsi="Times New Roman"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4666027F"/>
    <w:multiLevelType w:val="hybridMultilevel"/>
    <w:tmpl w:val="5060FB08"/>
    <w:lvl w:ilvl="0" w:tplc="80D84A2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4D700812"/>
    <w:multiLevelType w:val="hybridMultilevel"/>
    <w:tmpl w:val="5AF84AEE"/>
    <w:lvl w:ilvl="0" w:tplc="FF2CE4D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294301E"/>
    <w:multiLevelType w:val="hybridMultilevel"/>
    <w:tmpl w:val="67BC09B2"/>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2C21783"/>
    <w:multiLevelType w:val="hybridMultilevel"/>
    <w:tmpl w:val="66E03840"/>
    <w:lvl w:ilvl="0" w:tplc="FBBC217A">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544A6C8B"/>
    <w:multiLevelType w:val="hybridMultilevel"/>
    <w:tmpl w:val="0EFC3FC2"/>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55166410"/>
    <w:multiLevelType w:val="multilevel"/>
    <w:tmpl w:val="FFFAE80E"/>
    <w:lvl w:ilvl="0">
      <w:start w:val="1"/>
      <w:numFmt w:val="decimal"/>
      <w:lvlText w:val="1.2.%1."/>
      <w:lvlJc w:val="left"/>
      <w:rPr>
        <w:rFonts w:ascii="Times New Roman" w:eastAsia="Times New Roman" w:hAnsi="Times New Roman" w:cs="Times New Roman"/>
        <w:b w:val="0"/>
        <w:bCs w:val="0"/>
        <w:i w:val="0"/>
        <w:iCs w:val="0"/>
        <w:smallCaps w:val="0"/>
        <w:strike w:val="0"/>
        <w:color w:val="000000"/>
        <w:spacing w:val="6"/>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5">
    <w:nsid w:val="55B54824"/>
    <w:multiLevelType w:val="hybridMultilevel"/>
    <w:tmpl w:val="07BE7F96"/>
    <w:lvl w:ilvl="0" w:tplc="F992DC82">
      <w:start w:val="1"/>
      <w:numFmt w:val="decimal"/>
      <w:lvlText w:val="%1)"/>
      <w:lvlJc w:val="left"/>
      <w:pPr>
        <w:ind w:left="1637" w:hanging="360"/>
      </w:pPr>
      <w:rPr>
        <w:rFonts w:cs="Times New Roman" w:hint="default"/>
      </w:rPr>
    </w:lvl>
    <w:lvl w:ilvl="1" w:tplc="04190019" w:tentative="1">
      <w:start w:val="1"/>
      <w:numFmt w:val="lowerLetter"/>
      <w:lvlText w:val="%2."/>
      <w:lvlJc w:val="left"/>
      <w:pPr>
        <w:ind w:left="2357" w:hanging="360"/>
      </w:pPr>
      <w:rPr>
        <w:rFonts w:cs="Times New Roman"/>
      </w:rPr>
    </w:lvl>
    <w:lvl w:ilvl="2" w:tplc="0419001B" w:tentative="1">
      <w:start w:val="1"/>
      <w:numFmt w:val="lowerRoman"/>
      <w:lvlText w:val="%3."/>
      <w:lvlJc w:val="right"/>
      <w:pPr>
        <w:ind w:left="3077" w:hanging="180"/>
      </w:pPr>
      <w:rPr>
        <w:rFonts w:cs="Times New Roman"/>
      </w:rPr>
    </w:lvl>
    <w:lvl w:ilvl="3" w:tplc="0419000F" w:tentative="1">
      <w:start w:val="1"/>
      <w:numFmt w:val="decimal"/>
      <w:lvlText w:val="%4."/>
      <w:lvlJc w:val="left"/>
      <w:pPr>
        <w:ind w:left="3797" w:hanging="360"/>
      </w:pPr>
      <w:rPr>
        <w:rFonts w:cs="Times New Roman"/>
      </w:rPr>
    </w:lvl>
    <w:lvl w:ilvl="4" w:tplc="04190019" w:tentative="1">
      <w:start w:val="1"/>
      <w:numFmt w:val="lowerLetter"/>
      <w:lvlText w:val="%5."/>
      <w:lvlJc w:val="left"/>
      <w:pPr>
        <w:ind w:left="4517" w:hanging="360"/>
      </w:pPr>
      <w:rPr>
        <w:rFonts w:cs="Times New Roman"/>
      </w:rPr>
    </w:lvl>
    <w:lvl w:ilvl="5" w:tplc="0419001B" w:tentative="1">
      <w:start w:val="1"/>
      <w:numFmt w:val="lowerRoman"/>
      <w:lvlText w:val="%6."/>
      <w:lvlJc w:val="right"/>
      <w:pPr>
        <w:ind w:left="5237" w:hanging="180"/>
      </w:pPr>
      <w:rPr>
        <w:rFonts w:cs="Times New Roman"/>
      </w:rPr>
    </w:lvl>
    <w:lvl w:ilvl="6" w:tplc="0419000F" w:tentative="1">
      <w:start w:val="1"/>
      <w:numFmt w:val="decimal"/>
      <w:lvlText w:val="%7."/>
      <w:lvlJc w:val="left"/>
      <w:pPr>
        <w:ind w:left="5957" w:hanging="360"/>
      </w:pPr>
      <w:rPr>
        <w:rFonts w:cs="Times New Roman"/>
      </w:rPr>
    </w:lvl>
    <w:lvl w:ilvl="7" w:tplc="04190019" w:tentative="1">
      <w:start w:val="1"/>
      <w:numFmt w:val="lowerLetter"/>
      <w:lvlText w:val="%8."/>
      <w:lvlJc w:val="left"/>
      <w:pPr>
        <w:ind w:left="6677" w:hanging="360"/>
      </w:pPr>
      <w:rPr>
        <w:rFonts w:cs="Times New Roman"/>
      </w:rPr>
    </w:lvl>
    <w:lvl w:ilvl="8" w:tplc="0419001B" w:tentative="1">
      <w:start w:val="1"/>
      <w:numFmt w:val="lowerRoman"/>
      <w:lvlText w:val="%9."/>
      <w:lvlJc w:val="right"/>
      <w:pPr>
        <w:ind w:left="7397" w:hanging="180"/>
      </w:pPr>
      <w:rPr>
        <w:rFonts w:cs="Times New Roman"/>
      </w:rPr>
    </w:lvl>
  </w:abstractNum>
  <w:abstractNum w:abstractNumId="36">
    <w:nsid w:val="61CC291B"/>
    <w:multiLevelType w:val="hybridMultilevel"/>
    <w:tmpl w:val="3CCE17CA"/>
    <w:lvl w:ilvl="0" w:tplc="7EF895E0">
      <w:start w:val="2"/>
      <w:numFmt w:val="bullet"/>
      <w:lvlText w:val="-"/>
      <w:lvlJc w:val="left"/>
      <w:pPr>
        <w:ind w:left="1440" w:hanging="360"/>
      </w:pPr>
      <w:rPr>
        <w:rFonts w:ascii="Times New Roman" w:hAnsi="Times New Roman"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nsid w:val="64B543FA"/>
    <w:multiLevelType w:val="hybridMultilevel"/>
    <w:tmpl w:val="AC4449F4"/>
    <w:lvl w:ilvl="0" w:tplc="65A85E10">
      <w:start w:val="1"/>
      <w:numFmt w:val="decimal"/>
      <w:pStyle w:val="a"/>
      <w:lvlText w:val="Глава %1."/>
      <w:lvlJc w:val="left"/>
      <w:pPr>
        <w:ind w:left="142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66DF4F87"/>
    <w:multiLevelType w:val="hybridMultilevel"/>
    <w:tmpl w:val="7D4A0C6E"/>
    <w:lvl w:ilvl="0" w:tplc="FBBC217A">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6B1A1291"/>
    <w:multiLevelType w:val="hybridMultilevel"/>
    <w:tmpl w:val="2834B608"/>
    <w:lvl w:ilvl="0" w:tplc="312025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EE93F62"/>
    <w:multiLevelType w:val="hybridMultilevel"/>
    <w:tmpl w:val="B77A625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70EA0DC9"/>
    <w:multiLevelType w:val="hybridMultilevel"/>
    <w:tmpl w:val="02720C80"/>
    <w:lvl w:ilvl="0" w:tplc="FBBC217A">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nsid w:val="748B5C6D"/>
    <w:multiLevelType w:val="hybridMultilevel"/>
    <w:tmpl w:val="7D9662C2"/>
    <w:lvl w:ilvl="0" w:tplc="DC82EA28">
      <w:start w:val="1"/>
      <w:numFmt w:val="decimal"/>
      <w:lvlText w:val="%1)"/>
      <w:lvlJc w:val="center"/>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7A0B5957"/>
    <w:multiLevelType w:val="hybridMultilevel"/>
    <w:tmpl w:val="294EF0D4"/>
    <w:lvl w:ilvl="0" w:tplc="70667272">
      <w:start w:val="1"/>
      <w:numFmt w:val="bullet"/>
      <w:lvlText w:val=""/>
      <w:lvlJc w:val="left"/>
      <w:pPr>
        <w:ind w:left="1494"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B1945B3"/>
    <w:multiLevelType w:val="hybridMultilevel"/>
    <w:tmpl w:val="9BDA6946"/>
    <w:lvl w:ilvl="0" w:tplc="281ABB3C">
      <w:start w:val="1"/>
      <w:numFmt w:val="decimal"/>
      <w:lvlText w:val="Раздел %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7C7F785E"/>
    <w:multiLevelType w:val="hybridMultilevel"/>
    <w:tmpl w:val="1F9A97D2"/>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D0E62B5"/>
    <w:multiLevelType w:val="hybridMultilevel"/>
    <w:tmpl w:val="3EA0CD9A"/>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7D9C0B99"/>
    <w:multiLevelType w:val="hybridMultilevel"/>
    <w:tmpl w:val="E348D7C0"/>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7E9C7640"/>
    <w:multiLevelType w:val="hybridMultilevel"/>
    <w:tmpl w:val="671891A8"/>
    <w:lvl w:ilvl="0" w:tplc="E45C1FD4">
      <w:start w:val="2"/>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44"/>
  </w:num>
  <w:num w:numId="2">
    <w:abstractNumId w:val="43"/>
  </w:num>
  <w:num w:numId="3">
    <w:abstractNumId w:val="37"/>
  </w:num>
  <w:num w:numId="4">
    <w:abstractNumId w:val="21"/>
  </w:num>
  <w:num w:numId="5">
    <w:abstractNumId w:val="6"/>
  </w:num>
  <w:num w:numId="6">
    <w:abstractNumId w:val="1"/>
  </w:num>
  <w:num w:numId="7">
    <w:abstractNumId w:val="42"/>
  </w:num>
  <w:num w:numId="8">
    <w:abstractNumId w:val="10"/>
  </w:num>
  <w:num w:numId="9">
    <w:abstractNumId w:val="16"/>
  </w:num>
  <w:num w:numId="10">
    <w:abstractNumId w:val="15"/>
  </w:num>
  <w:num w:numId="11">
    <w:abstractNumId w:val="24"/>
  </w:num>
  <w:num w:numId="12">
    <w:abstractNumId w:val="25"/>
  </w:num>
  <w:num w:numId="13">
    <w:abstractNumId w:val="33"/>
  </w:num>
  <w:num w:numId="14">
    <w:abstractNumId w:val="23"/>
  </w:num>
  <w:num w:numId="15">
    <w:abstractNumId w:val="45"/>
  </w:num>
  <w:num w:numId="16">
    <w:abstractNumId w:val="31"/>
  </w:num>
  <w:num w:numId="17">
    <w:abstractNumId w:val="32"/>
  </w:num>
  <w:num w:numId="18">
    <w:abstractNumId w:val="47"/>
  </w:num>
  <w:num w:numId="19">
    <w:abstractNumId w:val="41"/>
  </w:num>
  <w:num w:numId="20">
    <w:abstractNumId w:val="0"/>
  </w:num>
  <w:num w:numId="21">
    <w:abstractNumId w:val="38"/>
  </w:num>
  <w:num w:numId="22">
    <w:abstractNumId w:val="46"/>
  </w:num>
  <w:num w:numId="23">
    <w:abstractNumId w:val="39"/>
  </w:num>
  <w:num w:numId="24">
    <w:abstractNumId w:val="30"/>
  </w:num>
  <w:num w:numId="25">
    <w:abstractNumId w:val="9"/>
  </w:num>
  <w:num w:numId="26">
    <w:abstractNumId w:val="28"/>
  </w:num>
  <w:num w:numId="27">
    <w:abstractNumId w:val="36"/>
  </w:num>
  <w:num w:numId="28">
    <w:abstractNumId w:val="7"/>
  </w:num>
  <w:num w:numId="29">
    <w:abstractNumId w:val="13"/>
  </w:num>
  <w:num w:numId="30">
    <w:abstractNumId w:val="26"/>
  </w:num>
  <w:num w:numId="31">
    <w:abstractNumId w:val="5"/>
  </w:num>
  <w:num w:numId="32">
    <w:abstractNumId w:val="40"/>
  </w:num>
  <w:num w:numId="33">
    <w:abstractNumId w:val="20"/>
  </w:num>
  <w:num w:numId="34">
    <w:abstractNumId w:val="27"/>
  </w:num>
  <w:num w:numId="35">
    <w:abstractNumId w:val="4"/>
  </w:num>
  <w:num w:numId="36">
    <w:abstractNumId w:val="8"/>
  </w:num>
  <w:num w:numId="37">
    <w:abstractNumId w:val="12"/>
  </w:num>
  <w:num w:numId="38">
    <w:abstractNumId w:val="18"/>
  </w:num>
  <w:num w:numId="39">
    <w:abstractNumId w:val="22"/>
  </w:num>
  <w:num w:numId="40">
    <w:abstractNumId w:val="48"/>
  </w:num>
  <w:num w:numId="41">
    <w:abstractNumId w:val="3"/>
  </w:num>
  <w:num w:numId="42">
    <w:abstractNumId w:val="29"/>
  </w:num>
  <w:num w:numId="43">
    <w:abstractNumId w:val="14"/>
  </w:num>
  <w:num w:numId="44">
    <w:abstractNumId w:val="2"/>
  </w:num>
  <w:num w:numId="45">
    <w:abstractNumId w:val="17"/>
  </w:num>
  <w:num w:numId="46">
    <w:abstractNumId w:val="19"/>
  </w:num>
  <w:num w:numId="47">
    <w:abstractNumId w:val="34"/>
  </w:num>
  <w:num w:numId="48">
    <w:abstractNumId w:val="35"/>
  </w:num>
  <w:num w:numId="49">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4120B"/>
    <w:rsid w:val="00026393"/>
    <w:rsid w:val="00026A69"/>
    <w:rsid w:val="000627BE"/>
    <w:rsid w:val="00070B06"/>
    <w:rsid w:val="00073163"/>
    <w:rsid w:val="00073509"/>
    <w:rsid w:val="00077E31"/>
    <w:rsid w:val="00093892"/>
    <w:rsid w:val="000E40F1"/>
    <w:rsid w:val="000E5D42"/>
    <w:rsid w:val="001025A5"/>
    <w:rsid w:val="00120090"/>
    <w:rsid w:val="001534DF"/>
    <w:rsid w:val="00161DA4"/>
    <w:rsid w:val="00195556"/>
    <w:rsid w:val="00197383"/>
    <w:rsid w:val="001B523C"/>
    <w:rsid w:val="001E672A"/>
    <w:rsid w:val="001F0C7F"/>
    <w:rsid w:val="001F1A44"/>
    <w:rsid w:val="0022011A"/>
    <w:rsid w:val="0024120B"/>
    <w:rsid w:val="00247680"/>
    <w:rsid w:val="00263985"/>
    <w:rsid w:val="00272FDF"/>
    <w:rsid w:val="002937E3"/>
    <w:rsid w:val="0029513C"/>
    <w:rsid w:val="002B638A"/>
    <w:rsid w:val="002C17CA"/>
    <w:rsid w:val="002D0AFE"/>
    <w:rsid w:val="002E2CA8"/>
    <w:rsid w:val="002F03EF"/>
    <w:rsid w:val="002F22B7"/>
    <w:rsid w:val="00302B8E"/>
    <w:rsid w:val="003116FE"/>
    <w:rsid w:val="003375EA"/>
    <w:rsid w:val="00347D9D"/>
    <w:rsid w:val="00356AD2"/>
    <w:rsid w:val="00360E66"/>
    <w:rsid w:val="00382970"/>
    <w:rsid w:val="003B04F6"/>
    <w:rsid w:val="003B1D93"/>
    <w:rsid w:val="003C3AB1"/>
    <w:rsid w:val="003C5A22"/>
    <w:rsid w:val="003D1192"/>
    <w:rsid w:val="00467F83"/>
    <w:rsid w:val="004A0CD3"/>
    <w:rsid w:val="004A7FF0"/>
    <w:rsid w:val="004B057F"/>
    <w:rsid w:val="004B516D"/>
    <w:rsid w:val="004C505B"/>
    <w:rsid w:val="004D16E6"/>
    <w:rsid w:val="004E068F"/>
    <w:rsid w:val="004E5C0E"/>
    <w:rsid w:val="00510F8A"/>
    <w:rsid w:val="005133F9"/>
    <w:rsid w:val="005201DC"/>
    <w:rsid w:val="00543606"/>
    <w:rsid w:val="00567704"/>
    <w:rsid w:val="00602877"/>
    <w:rsid w:val="006037D6"/>
    <w:rsid w:val="00633932"/>
    <w:rsid w:val="00646F93"/>
    <w:rsid w:val="00664937"/>
    <w:rsid w:val="006651CD"/>
    <w:rsid w:val="00672CC5"/>
    <w:rsid w:val="00677BD5"/>
    <w:rsid w:val="00694FFE"/>
    <w:rsid w:val="00696F69"/>
    <w:rsid w:val="006B38DB"/>
    <w:rsid w:val="006F3F02"/>
    <w:rsid w:val="0070346E"/>
    <w:rsid w:val="00716038"/>
    <w:rsid w:val="007208FE"/>
    <w:rsid w:val="007370F0"/>
    <w:rsid w:val="0073748D"/>
    <w:rsid w:val="007455BD"/>
    <w:rsid w:val="00775BE6"/>
    <w:rsid w:val="00781BFC"/>
    <w:rsid w:val="00794DEB"/>
    <w:rsid w:val="007D580C"/>
    <w:rsid w:val="007F2BE5"/>
    <w:rsid w:val="00811FE6"/>
    <w:rsid w:val="00822250"/>
    <w:rsid w:val="0084606D"/>
    <w:rsid w:val="00894D02"/>
    <w:rsid w:val="008B510B"/>
    <w:rsid w:val="008E673D"/>
    <w:rsid w:val="008E7911"/>
    <w:rsid w:val="00940AF3"/>
    <w:rsid w:val="009473F8"/>
    <w:rsid w:val="009947F5"/>
    <w:rsid w:val="009975D3"/>
    <w:rsid w:val="00997C99"/>
    <w:rsid w:val="009D4F93"/>
    <w:rsid w:val="00A00597"/>
    <w:rsid w:val="00A30BB7"/>
    <w:rsid w:val="00A463A6"/>
    <w:rsid w:val="00A611CA"/>
    <w:rsid w:val="00A95D96"/>
    <w:rsid w:val="00B04EA5"/>
    <w:rsid w:val="00B16C62"/>
    <w:rsid w:val="00B2278D"/>
    <w:rsid w:val="00B24A34"/>
    <w:rsid w:val="00B24D7E"/>
    <w:rsid w:val="00B319FE"/>
    <w:rsid w:val="00B324AF"/>
    <w:rsid w:val="00B462DC"/>
    <w:rsid w:val="00B70D52"/>
    <w:rsid w:val="00B71365"/>
    <w:rsid w:val="00B91752"/>
    <w:rsid w:val="00BE19A2"/>
    <w:rsid w:val="00BE263C"/>
    <w:rsid w:val="00BE3F1D"/>
    <w:rsid w:val="00BF0A20"/>
    <w:rsid w:val="00BF6A07"/>
    <w:rsid w:val="00C8227F"/>
    <w:rsid w:val="00C84B86"/>
    <w:rsid w:val="00CC02E2"/>
    <w:rsid w:val="00CE021E"/>
    <w:rsid w:val="00CF2701"/>
    <w:rsid w:val="00CF795E"/>
    <w:rsid w:val="00D20924"/>
    <w:rsid w:val="00D2134F"/>
    <w:rsid w:val="00D21537"/>
    <w:rsid w:val="00D27258"/>
    <w:rsid w:val="00D34B62"/>
    <w:rsid w:val="00D4056D"/>
    <w:rsid w:val="00D478B8"/>
    <w:rsid w:val="00D62262"/>
    <w:rsid w:val="00D7435E"/>
    <w:rsid w:val="00D86829"/>
    <w:rsid w:val="00D9570B"/>
    <w:rsid w:val="00DB460E"/>
    <w:rsid w:val="00DB716C"/>
    <w:rsid w:val="00E138CA"/>
    <w:rsid w:val="00E22320"/>
    <w:rsid w:val="00E34D74"/>
    <w:rsid w:val="00E84465"/>
    <w:rsid w:val="00EA794B"/>
    <w:rsid w:val="00EB3090"/>
    <w:rsid w:val="00ED7143"/>
    <w:rsid w:val="00F2443F"/>
    <w:rsid w:val="00F24723"/>
    <w:rsid w:val="00F44C87"/>
    <w:rsid w:val="00F45450"/>
    <w:rsid w:val="00F85457"/>
    <w:rsid w:val="00F85C30"/>
    <w:rsid w:val="00F94B48"/>
    <w:rsid w:val="00FE57D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1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24120B"/>
    <w:rPr>
      <w:rFonts w:ascii="Times New Roman" w:eastAsia="Times New Roman" w:hAnsi="Times New Roman"/>
      <w:sz w:val="24"/>
      <w:szCs w:val="24"/>
    </w:rPr>
  </w:style>
  <w:style w:type="paragraph" w:styleId="Heading1">
    <w:name w:val="heading 1"/>
    <w:basedOn w:val="Normal"/>
    <w:next w:val="Normal"/>
    <w:link w:val="Heading1Char"/>
    <w:uiPriority w:val="99"/>
    <w:qFormat/>
    <w:rsid w:val="00DB460E"/>
    <w:pPr>
      <w:autoSpaceDE w:val="0"/>
      <w:autoSpaceDN w:val="0"/>
      <w:adjustRightInd w:val="0"/>
      <w:outlineLvl w:val="0"/>
    </w:pPr>
    <w:rPr>
      <w:rFonts w:ascii="Arial CYR" w:eastAsia="Calibri" w:hAnsi="Arial CYR" w:cs="Arial CYR"/>
      <w:lang w:eastAsia="en-US"/>
    </w:rPr>
  </w:style>
  <w:style w:type="paragraph" w:styleId="Heading2">
    <w:name w:val="heading 2"/>
    <w:basedOn w:val="Normal"/>
    <w:next w:val="Normal"/>
    <w:link w:val="Heading2Char"/>
    <w:uiPriority w:val="99"/>
    <w:qFormat/>
    <w:rsid w:val="007370F0"/>
    <w:pPr>
      <w:keepNext/>
      <w:spacing w:line="360" w:lineRule="atLeast"/>
      <w:jc w:val="center"/>
      <w:outlineLvl w:val="1"/>
    </w:pPr>
    <w:rPr>
      <w:rFonts w:ascii="Arial" w:hAnsi="Arial"/>
      <w:sz w:val="28"/>
      <w:szCs w:val="20"/>
    </w:rPr>
  </w:style>
  <w:style w:type="paragraph" w:styleId="Heading3">
    <w:name w:val="heading 3"/>
    <w:basedOn w:val="Normal"/>
    <w:next w:val="Normal"/>
    <w:link w:val="Heading3Char"/>
    <w:uiPriority w:val="99"/>
    <w:qFormat/>
    <w:rsid w:val="00DB460E"/>
    <w:pPr>
      <w:keepNext/>
      <w:keepLines/>
      <w:autoSpaceDE w:val="0"/>
      <w:autoSpaceDN w:val="0"/>
      <w:adjustRightInd w:val="0"/>
      <w:spacing w:before="200"/>
      <w:outlineLvl w:val="2"/>
    </w:pPr>
    <w:rPr>
      <w:rFonts w:ascii="Cambria" w:hAnsi="Cambria"/>
      <w:b/>
      <w:bCs/>
      <w:color w:val="4F81BD"/>
      <w:lang w:eastAsia="en-US"/>
    </w:rPr>
  </w:style>
  <w:style w:type="paragraph" w:styleId="Heading4">
    <w:name w:val="heading 4"/>
    <w:basedOn w:val="Normal"/>
    <w:next w:val="Normal"/>
    <w:link w:val="Heading4Char"/>
    <w:uiPriority w:val="99"/>
    <w:qFormat/>
    <w:rsid w:val="00DB460E"/>
    <w:pPr>
      <w:keepNext/>
      <w:keepLines/>
      <w:autoSpaceDE w:val="0"/>
      <w:autoSpaceDN w:val="0"/>
      <w:adjustRightInd w:val="0"/>
      <w:spacing w:before="200"/>
      <w:outlineLvl w:val="3"/>
    </w:pPr>
    <w:rPr>
      <w:rFonts w:ascii="Cambria" w:hAnsi="Cambria"/>
      <w:b/>
      <w:bCs/>
      <w:i/>
      <w:iCs/>
      <w:color w:val="4F81BD"/>
      <w:lang w:eastAsia="en-US"/>
    </w:rPr>
  </w:style>
  <w:style w:type="paragraph" w:styleId="Heading5">
    <w:name w:val="heading 5"/>
    <w:basedOn w:val="Normal"/>
    <w:next w:val="Normal"/>
    <w:link w:val="Heading5Char"/>
    <w:uiPriority w:val="99"/>
    <w:qFormat/>
    <w:rsid w:val="00DB460E"/>
    <w:pPr>
      <w:keepNext/>
      <w:keepLines/>
      <w:autoSpaceDE w:val="0"/>
      <w:autoSpaceDN w:val="0"/>
      <w:adjustRightInd w:val="0"/>
      <w:spacing w:before="200"/>
      <w:outlineLvl w:val="4"/>
    </w:pPr>
    <w:rPr>
      <w:rFonts w:ascii="Cambria" w:hAnsi="Cambria"/>
      <w:color w:val="243F60"/>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B460E"/>
    <w:rPr>
      <w:rFonts w:ascii="Arial CYR" w:eastAsia="Times New Roman" w:hAnsi="Arial CYR" w:cs="Arial CYR"/>
      <w:sz w:val="24"/>
      <w:szCs w:val="24"/>
    </w:rPr>
  </w:style>
  <w:style w:type="character" w:customStyle="1" w:styleId="Heading2Char">
    <w:name w:val="Heading 2 Char"/>
    <w:basedOn w:val="DefaultParagraphFont"/>
    <w:link w:val="Heading2"/>
    <w:uiPriority w:val="99"/>
    <w:locked/>
    <w:rsid w:val="007370F0"/>
    <w:rPr>
      <w:rFonts w:ascii="Arial" w:hAnsi="Arial" w:cs="Times New Roman"/>
      <w:sz w:val="20"/>
      <w:szCs w:val="20"/>
      <w:lang w:eastAsia="ru-RU"/>
    </w:rPr>
  </w:style>
  <w:style w:type="character" w:customStyle="1" w:styleId="Heading3Char">
    <w:name w:val="Heading 3 Char"/>
    <w:basedOn w:val="DefaultParagraphFont"/>
    <w:link w:val="Heading3"/>
    <w:uiPriority w:val="99"/>
    <w:locked/>
    <w:rsid w:val="00DB460E"/>
    <w:rPr>
      <w:rFonts w:ascii="Cambria" w:hAnsi="Cambria" w:cs="Times New Roman"/>
      <w:b/>
      <w:bCs/>
      <w:color w:val="4F81BD"/>
      <w:sz w:val="24"/>
      <w:szCs w:val="24"/>
    </w:rPr>
  </w:style>
  <w:style w:type="character" w:customStyle="1" w:styleId="Heading4Char">
    <w:name w:val="Heading 4 Char"/>
    <w:basedOn w:val="DefaultParagraphFont"/>
    <w:link w:val="Heading4"/>
    <w:uiPriority w:val="99"/>
    <w:locked/>
    <w:rsid w:val="00DB460E"/>
    <w:rPr>
      <w:rFonts w:ascii="Cambria" w:hAnsi="Cambria" w:cs="Times New Roman"/>
      <w:b/>
      <w:bCs/>
      <w:i/>
      <w:iCs/>
      <w:color w:val="4F81BD"/>
      <w:sz w:val="24"/>
      <w:szCs w:val="24"/>
    </w:rPr>
  </w:style>
  <w:style w:type="character" w:customStyle="1" w:styleId="Heading5Char">
    <w:name w:val="Heading 5 Char"/>
    <w:basedOn w:val="DefaultParagraphFont"/>
    <w:link w:val="Heading5"/>
    <w:uiPriority w:val="99"/>
    <w:locked/>
    <w:rsid w:val="00DB460E"/>
    <w:rPr>
      <w:rFonts w:ascii="Cambria" w:hAnsi="Cambria" w:cs="Times New Roman"/>
      <w:color w:val="243F60"/>
      <w:sz w:val="24"/>
      <w:szCs w:val="24"/>
    </w:rPr>
  </w:style>
  <w:style w:type="character" w:customStyle="1" w:styleId="NormalWebChar">
    <w:name w:val="Normal (Web) Char"/>
    <w:aliases w:val="Обычный (Web)1 Char,Обычный (веб) Знак Знак Char,Обычный (Web) Знак Знак Знак Char,Обычный (Web) Char"/>
    <w:basedOn w:val="DefaultParagraphFont"/>
    <w:link w:val="NormalWeb"/>
    <w:uiPriority w:val="99"/>
    <w:locked/>
    <w:rsid w:val="007370F0"/>
    <w:rPr>
      <w:rFonts w:cs="Times New Roman"/>
      <w:sz w:val="24"/>
      <w:szCs w:val="24"/>
    </w:rPr>
  </w:style>
  <w:style w:type="paragraph" w:styleId="NormalWeb">
    <w:name w:val="Normal (Web)"/>
    <w:aliases w:val="Обычный (Web)1,Обычный (веб) Знак Знак,Обычный (Web) Знак Знак Знак,Обычный (Web)"/>
    <w:basedOn w:val="Normal"/>
    <w:link w:val="NormalWebChar"/>
    <w:uiPriority w:val="99"/>
    <w:rsid w:val="007370F0"/>
    <w:pPr>
      <w:spacing w:before="100" w:beforeAutospacing="1" w:after="100" w:afterAutospacing="1"/>
    </w:pPr>
    <w:rPr>
      <w:rFonts w:ascii="Calibri" w:eastAsia="Calibri" w:hAnsi="Calibri"/>
      <w:lang w:eastAsia="en-US"/>
    </w:rPr>
  </w:style>
  <w:style w:type="paragraph" w:styleId="Header">
    <w:name w:val="header"/>
    <w:basedOn w:val="Normal"/>
    <w:link w:val="HeaderChar"/>
    <w:uiPriority w:val="99"/>
    <w:rsid w:val="00DB460E"/>
    <w:pPr>
      <w:tabs>
        <w:tab w:val="center" w:pos="4677"/>
        <w:tab w:val="right" w:pos="9355"/>
      </w:tabs>
    </w:pPr>
    <w:rPr>
      <w:rFonts w:ascii="Calibri" w:eastAsia="Calibri" w:hAnsi="Calibri"/>
      <w:sz w:val="22"/>
      <w:szCs w:val="22"/>
      <w:lang w:eastAsia="en-US"/>
    </w:rPr>
  </w:style>
  <w:style w:type="character" w:customStyle="1" w:styleId="HeaderChar">
    <w:name w:val="Header Char"/>
    <w:basedOn w:val="DefaultParagraphFont"/>
    <w:link w:val="Header"/>
    <w:uiPriority w:val="99"/>
    <w:locked/>
    <w:rsid w:val="00DB460E"/>
    <w:rPr>
      <w:rFonts w:ascii="Calibri" w:eastAsia="Times New Roman" w:hAnsi="Calibri" w:cs="Times New Roman"/>
    </w:rPr>
  </w:style>
  <w:style w:type="paragraph" w:styleId="Footer">
    <w:name w:val="footer"/>
    <w:basedOn w:val="Normal"/>
    <w:link w:val="FooterChar"/>
    <w:uiPriority w:val="99"/>
    <w:rsid w:val="00DB460E"/>
    <w:pPr>
      <w:tabs>
        <w:tab w:val="center" w:pos="4677"/>
        <w:tab w:val="right" w:pos="9355"/>
      </w:tabs>
    </w:pPr>
    <w:rPr>
      <w:rFonts w:ascii="Calibri" w:eastAsia="Calibri" w:hAnsi="Calibri"/>
      <w:sz w:val="22"/>
      <w:szCs w:val="22"/>
      <w:lang w:eastAsia="en-US"/>
    </w:rPr>
  </w:style>
  <w:style w:type="character" w:customStyle="1" w:styleId="FooterChar">
    <w:name w:val="Footer Char"/>
    <w:basedOn w:val="DefaultParagraphFont"/>
    <w:link w:val="Footer"/>
    <w:uiPriority w:val="99"/>
    <w:locked/>
    <w:rsid w:val="00DB460E"/>
    <w:rPr>
      <w:rFonts w:ascii="Calibri" w:eastAsia="Times New Roman" w:hAnsi="Calibri" w:cs="Times New Roman"/>
    </w:rPr>
  </w:style>
  <w:style w:type="character" w:customStyle="1" w:styleId="BalloonTextChar">
    <w:name w:val="Balloon Text Char"/>
    <w:basedOn w:val="DefaultParagraphFont"/>
    <w:link w:val="BalloonText"/>
    <w:uiPriority w:val="99"/>
    <w:semiHidden/>
    <w:locked/>
    <w:rsid w:val="00DB460E"/>
    <w:rPr>
      <w:rFonts w:ascii="Tahoma" w:eastAsia="Times New Roman" w:hAnsi="Tahoma" w:cs="Tahoma"/>
      <w:sz w:val="16"/>
      <w:szCs w:val="16"/>
    </w:rPr>
  </w:style>
  <w:style w:type="paragraph" w:styleId="BalloonText">
    <w:name w:val="Balloon Text"/>
    <w:basedOn w:val="Normal"/>
    <w:link w:val="BalloonTextChar"/>
    <w:uiPriority w:val="99"/>
    <w:semiHidden/>
    <w:rsid w:val="00DB460E"/>
    <w:rPr>
      <w:rFonts w:ascii="Tahoma" w:eastAsia="Calibri" w:hAnsi="Tahoma" w:cs="Tahoma"/>
      <w:sz w:val="16"/>
      <w:szCs w:val="16"/>
      <w:lang w:eastAsia="en-US"/>
    </w:rPr>
  </w:style>
  <w:style w:type="character" w:customStyle="1" w:styleId="BalloonTextChar1">
    <w:name w:val="Balloon Text Char1"/>
    <w:basedOn w:val="DefaultParagraphFont"/>
    <w:link w:val="BalloonText"/>
    <w:uiPriority w:val="99"/>
    <w:semiHidden/>
    <w:rsid w:val="004D1415"/>
    <w:rPr>
      <w:rFonts w:ascii="Times New Roman" w:eastAsia="Times New Roman" w:hAnsi="Times New Roman"/>
      <w:sz w:val="0"/>
      <w:szCs w:val="0"/>
    </w:rPr>
  </w:style>
  <w:style w:type="paragraph" w:styleId="ListParagraph">
    <w:name w:val="List Paragraph"/>
    <w:aliases w:val="ПАРАГРАФ"/>
    <w:basedOn w:val="Normal"/>
    <w:link w:val="ListParagraphChar"/>
    <w:uiPriority w:val="99"/>
    <w:qFormat/>
    <w:rsid w:val="00DB460E"/>
    <w:pPr>
      <w:ind w:left="708"/>
    </w:pPr>
    <w:rPr>
      <w:sz w:val="20"/>
      <w:szCs w:val="20"/>
    </w:rPr>
  </w:style>
  <w:style w:type="character" w:customStyle="1" w:styleId="ListParagraphChar">
    <w:name w:val="List Paragraph Char"/>
    <w:aliases w:val="ПАРАГРАФ Char"/>
    <w:link w:val="ListParagraph"/>
    <w:uiPriority w:val="99"/>
    <w:locked/>
    <w:rsid w:val="00DB460E"/>
    <w:rPr>
      <w:rFonts w:ascii="Times New Roman" w:hAnsi="Times New Roman"/>
      <w:sz w:val="20"/>
      <w:lang w:eastAsia="ru-RU"/>
    </w:rPr>
  </w:style>
  <w:style w:type="paragraph" w:customStyle="1" w:styleId="ConsNormal">
    <w:name w:val="ConsNormal"/>
    <w:uiPriority w:val="99"/>
    <w:rsid w:val="00DB460E"/>
    <w:pPr>
      <w:widowControl w:val="0"/>
      <w:autoSpaceDE w:val="0"/>
      <w:autoSpaceDN w:val="0"/>
      <w:adjustRightInd w:val="0"/>
      <w:ind w:right="19772" w:firstLine="720"/>
    </w:pPr>
    <w:rPr>
      <w:rFonts w:ascii="Arial" w:eastAsia="Times New Roman" w:hAnsi="Arial" w:cs="Arial"/>
      <w:sz w:val="24"/>
      <w:szCs w:val="24"/>
    </w:rPr>
  </w:style>
  <w:style w:type="paragraph" w:styleId="Title">
    <w:name w:val="Title"/>
    <w:basedOn w:val="Normal"/>
    <w:link w:val="TitleChar"/>
    <w:uiPriority w:val="99"/>
    <w:qFormat/>
    <w:rsid w:val="00DB460E"/>
    <w:pPr>
      <w:widowControl w:val="0"/>
      <w:jc w:val="center"/>
    </w:pPr>
    <w:rPr>
      <w:b/>
      <w:szCs w:val="20"/>
    </w:rPr>
  </w:style>
  <w:style w:type="character" w:customStyle="1" w:styleId="TitleChar">
    <w:name w:val="Title Char"/>
    <w:basedOn w:val="DefaultParagraphFont"/>
    <w:link w:val="Title"/>
    <w:uiPriority w:val="99"/>
    <w:locked/>
    <w:rsid w:val="00DB460E"/>
    <w:rPr>
      <w:rFonts w:ascii="Times New Roman" w:hAnsi="Times New Roman" w:cs="Times New Roman"/>
      <w:b/>
      <w:sz w:val="20"/>
      <w:szCs w:val="20"/>
      <w:lang w:eastAsia="ru-RU"/>
    </w:rPr>
  </w:style>
  <w:style w:type="paragraph" w:customStyle="1" w:styleId="a0">
    <w:name w:val="Раздел"/>
    <w:basedOn w:val="ListParagraph"/>
    <w:link w:val="a1"/>
    <w:uiPriority w:val="99"/>
    <w:rsid w:val="00DB460E"/>
    <w:pPr>
      <w:keepNext/>
      <w:tabs>
        <w:tab w:val="num" w:pos="360"/>
        <w:tab w:val="num" w:pos="720"/>
      </w:tabs>
      <w:spacing w:before="240" w:line="360" w:lineRule="auto"/>
      <w:ind w:right="-1"/>
      <w:contextualSpacing/>
      <w:jc w:val="center"/>
      <w:outlineLvl w:val="0"/>
    </w:pPr>
    <w:rPr>
      <w:rFonts w:ascii="Arial" w:hAnsi="Arial"/>
      <w:b/>
      <w:bCs/>
      <w:kern w:val="32"/>
      <w:sz w:val="32"/>
      <w:szCs w:val="32"/>
    </w:rPr>
  </w:style>
  <w:style w:type="character" w:customStyle="1" w:styleId="a1">
    <w:name w:val="Раздел Знак"/>
    <w:link w:val="a0"/>
    <w:uiPriority w:val="99"/>
    <w:locked/>
    <w:rsid w:val="00DB460E"/>
    <w:rPr>
      <w:rFonts w:ascii="Arial" w:hAnsi="Arial"/>
      <w:b/>
      <w:kern w:val="32"/>
      <w:sz w:val="32"/>
    </w:rPr>
  </w:style>
  <w:style w:type="paragraph" w:customStyle="1" w:styleId="1">
    <w:name w:val="Раздел1"/>
    <w:basedOn w:val="a0"/>
    <w:link w:val="10"/>
    <w:uiPriority w:val="99"/>
    <w:rsid w:val="00DB460E"/>
    <w:pPr>
      <w:jc w:val="left"/>
    </w:pPr>
    <w:rPr>
      <w:rFonts w:ascii="Times New Roman" w:hAnsi="Times New Roman"/>
      <w:sz w:val="28"/>
      <w:szCs w:val="28"/>
    </w:rPr>
  </w:style>
  <w:style w:type="character" w:customStyle="1" w:styleId="10">
    <w:name w:val="Раздел1 Знак"/>
    <w:link w:val="1"/>
    <w:uiPriority w:val="99"/>
    <w:locked/>
    <w:rsid w:val="00DB460E"/>
    <w:rPr>
      <w:rFonts w:ascii="Times New Roman" w:hAnsi="Times New Roman"/>
      <w:b/>
      <w:kern w:val="32"/>
      <w:sz w:val="28"/>
    </w:rPr>
  </w:style>
  <w:style w:type="paragraph" w:customStyle="1" w:styleId="a">
    <w:name w:val="Глава"/>
    <w:basedOn w:val="Heading3"/>
    <w:link w:val="a2"/>
    <w:uiPriority w:val="99"/>
    <w:rsid w:val="00DB460E"/>
    <w:pPr>
      <w:numPr>
        <w:numId w:val="3"/>
      </w:numPr>
      <w:autoSpaceDE/>
      <w:autoSpaceDN/>
      <w:adjustRightInd/>
      <w:spacing w:line="360" w:lineRule="auto"/>
      <w:ind w:left="0" w:right="-1" w:firstLine="709"/>
    </w:pPr>
    <w:rPr>
      <w:rFonts w:ascii="Times New Roman" w:hAnsi="Times New Roman"/>
      <w:color w:val="auto"/>
      <w:sz w:val="28"/>
      <w:szCs w:val="28"/>
      <w:lang w:eastAsia="ru-RU"/>
    </w:rPr>
  </w:style>
  <w:style w:type="character" w:customStyle="1" w:styleId="a2">
    <w:name w:val="Глава Знак"/>
    <w:link w:val="a"/>
    <w:uiPriority w:val="99"/>
    <w:locked/>
    <w:rsid w:val="00DB460E"/>
    <w:rPr>
      <w:rFonts w:ascii="Times New Roman" w:hAnsi="Times New Roman"/>
      <w:b/>
      <w:sz w:val="28"/>
    </w:rPr>
  </w:style>
  <w:style w:type="paragraph" w:customStyle="1" w:styleId="S1">
    <w:name w:val="S_Заголовок 1"/>
    <w:basedOn w:val="Normal"/>
    <w:uiPriority w:val="99"/>
    <w:rsid w:val="00DB460E"/>
    <w:pPr>
      <w:numPr>
        <w:ilvl w:val="4"/>
        <w:numId w:val="4"/>
      </w:numPr>
      <w:tabs>
        <w:tab w:val="clear" w:pos="1080"/>
        <w:tab w:val="num" w:pos="360"/>
      </w:tabs>
      <w:ind w:left="360" w:hanging="360"/>
    </w:pPr>
    <w:rPr>
      <w:rFonts w:ascii="Arial" w:hAnsi="Arial"/>
      <w:b/>
      <w:caps/>
      <w:sz w:val="28"/>
    </w:rPr>
  </w:style>
  <w:style w:type="paragraph" w:customStyle="1" w:styleId="S2">
    <w:name w:val="S_Заголовок 2"/>
    <w:basedOn w:val="Heading2"/>
    <w:uiPriority w:val="99"/>
    <w:rsid w:val="00DB460E"/>
    <w:pPr>
      <w:keepNext w:val="0"/>
      <w:numPr>
        <w:ilvl w:val="1"/>
        <w:numId w:val="4"/>
      </w:numPr>
      <w:tabs>
        <w:tab w:val="clear" w:pos="928"/>
      </w:tabs>
      <w:spacing w:before="120" w:after="120" w:line="240" w:lineRule="auto"/>
      <w:ind w:left="1440"/>
      <w:jc w:val="both"/>
    </w:pPr>
    <w:rPr>
      <w:b/>
      <w:szCs w:val="24"/>
      <w:lang w:eastAsia="en-US"/>
    </w:rPr>
  </w:style>
  <w:style w:type="paragraph" w:customStyle="1" w:styleId="S3">
    <w:name w:val="S_Заголовок 3"/>
    <w:basedOn w:val="Heading3"/>
    <w:uiPriority w:val="99"/>
    <w:rsid w:val="00DB460E"/>
    <w:pPr>
      <w:keepNext w:val="0"/>
      <w:keepLines w:val="0"/>
      <w:numPr>
        <w:ilvl w:val="2"/>
        <w:numId w:val="4"/>
      </w:numPr>
      <w:autoSpaceDE/>
      <w:autoSpaceDN/>
      <w:adjustRightInd/>
      <w:spacing w:before="0" w:line="360" w:lineRule="auto"/>
    </w:pPr>
    <w:rPr>
      <w:rFonts w:ascii="Arial" w:hAnsi="Arial"/>
      <w:bCs w:val="0"/>
      <w:color w:val="auto"/>
      <w:lang w:eastAsia="ru-RU"/>
    </w:rPr>
  </w:style>
  <w:style w:type="paragraph" w:customStyle="1" w:styleId="S4">
    <w:name w:val="S_Заголовок 4"/>
    <w:basedOn w:val="Heading4"/>
    <w:uiPriority w:val="99"/>
    <w:rsid w:val="00DB460E"/>
    <w:pPr>
      <w:keepNext w:val="0"/>
      <w:keepLines w:val="0"/>
      <w:numPr>
        <w:ilvl w:val="3"/>
        <w:numId w:val="4"/>
      </w:numPr>
      <w:tabs>
        <w:tab w:val="clear" w:pos="1855"/>
      </w:tabs>
      <w:autoSpaceDE/>
      <w:autoSpaceDN/>
      <w:adjustRightInd/>
      <w:spacing w:before="0"/>
      <w:ind w:left="2880" w:hanging="360"/>
    </w:pPr>
    <w:rPr>
      <w:rFonts w:ascii="Arial" w:hAnsi="Arial"/>
      <w:bCs w:val="0"/>
      <w:iCs w:val="0"/>
      <w:color w:val="auto"/>
      <w:lang w:eastAsia="ru-RU"/>
    </w:rPr>
  </w:style>
  <w:style w:type="paragraph" w:customStyle="1" w:styleId="S5">
    <w:name w:val="S_Заголовок 5"/>
    <w:basedOn w:val="Heading5"/>
    <w:uiPriority w:val="99"/>
    <w:rsid w:val="00DB460E"/>
    <w:pPr>
      <w:keepNext w:val="0"/>
      <w:keepLines w:val="0"/>
      <w:autoSpaceDE/>
      <w:autoSpaceDN/>
      <w:adjustRightInd/>
      <w:spacing w:before="0"/>
      <w:ind w:left="3600" w:hanging="360"/>
    </w:pPr>
    <w:rPr>
      <w:rFonts w:ascii="Times New Roman" w:hAnsi="Times New Roman"/>
      <w:color w:val="auto"/>
      <w:lang w:eastAsia="ru-RU"/>
    </w:rPr>
  </w:style>
  <w:style w:type="character" w:customStyle="1" w:styleId="FontStyle258">
    <w:name w:val="Font Style258"/>
    <w:uiPriority w:val="99"/>
    <w:rsid w:val="00DB460E"/>
    <w:rPr>
      <w:rFonts w:ascii="Times New Roman" w:hAnsi="Times New Roman"/>
      <w:sz w:val="26"/>
    </w:rPr>
  </w:style>
  <w:style w:type="paragraph" w:customStyle="1" w:styleId="11">
    <w:name w:val="Текст1"/>
    <w:basedOn w:val="Normal"/>
    <w:uiPriority w:val="99"/>
    <w:rsid w:val="00DB460E"/>
    <w:rPr>
      <w:rFonts w:ascii="Courier New" w:hAnsi="Courier New"/>
      <w:sz w:val="20"/>
      <w:szCs w:val="20"/>
    </w:rPr>
  </w:style>
  <w:style w:type="paragraph" w:customStyle="1" w:styleId="ConsPlusNormal">
    <w:name w:val="ConsPlusNormal"/>
    <w:link w:val="ConsPlusNormal0"/>
    <w:uiPriority w:val="99"/>
    <w:rsid w:val="00DB460E"/>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uiPriority w:val="99"/>
    <w:locked/>
    <w:rsid w:val="00DB460E"/>
    <w:rPr>
      <w:rFonts w:ascii="Arial" w:hAnsi="Arial"/>
      <w:sz w:val="22"/>
      <w:lang w:eastAsia="ru-RU"/>
    </w:rPr>
  </w:style>
  <w:style w:type="character" w:customStyle="1" w:styleId="FontStyle34">
    <w:name w:val="Font Style34"/>
    <w:uiPriority w:val="99"/>
    <w:rsid w:val="00DB460E"/>
    <w:rPr>
      <w:rFonts w:ascii="Times New Roman" w:hAnsi="Times New Roman"/>
      <w:sz w:val="22"/>
    </w:rPr>
  </w:style>
  <w:style w:type="character" w:styleId="Strong">
    <w:name w:val="Strong"/>
    <w:basedOn w:val="DefaultParagraphFont"/>
    <w:uiPriority w:val="99"/>
    <w:qFormat/>
    <w:rsid w:val="00DB460E"/>
    <w:rPr>
      <w:rFonts w:cs="Times New Roman"/>
      <w:b/>
    </w:rPr>
  </w:style>
  <w:style w:type="paragraph" w:styleId="BodyText">
    <w:name w:val="Body Text"/>
    <w:aliases w:val="Знак"/>
    <w:basedOn w:val="Normal"/>
    <w:link w:val="BodyTextChar"/>
    <w:uiPriority w:val="99"/>
    <w:rsid w:val="00DB460E"/>
    <w:pPr>
      <w:widowControl w:val="0"/>
      <w:ind w:left="113" w:firstLine="566"/>
    </w:pPr>
    <w:rPr>
      <w:lang w:val="en-US" w:eastAsia="en-US"/>
    </w:rPr>
  </w:style>
  <w:style w:type="character" w:customStyle="1" w:styleId="BodyTextChar">
    <w:name w:val="Body Text Char"/>
    <w:aliases w:val="Знак Char"/>
    <w:basedOn w:val="DefaultParagraphFont"/>
    <w:link w:val="BodyText"/>
    <w:uiPriority w:val="99"/>
    <w:locked/>
    <w:rsid w:val="00DB460E"/>
    <w:rPr>
      <w:rFonts w:ascii="Times New Roman" w:hAnsi="Times New Roman" w:cs="Times New Roman"/>
      <w:sz w:val="24"/>
      <w:szCs w:val="24"/>
      <w:lang w:val="en-US"/>
    </w:rPr>
  </w:style>
  <w:style w:type="paragraph" w:styleId="NoSpacing">
    <w:name w:val="No Spacing"/>
    <w:link w:val="NoSpacingChar"/>
    <w:uiPriority w:val="99"/>
    <w:qFormat/>
    <w:rsid w:val="00DB460E"/>
    <w:pPr>
      <w:spacing w:after="200" w:line="276" w:lineRule="auto"/>
    </w:pPr>
    <w:rPr>
      <w:rFonts w:eastAsia="Times New Roman"/>
      <w:lang w:eastAsia="en-US"/>
    </w:rPr>
  </w:style>
  <w:style w:type="character" w:customStyle="1" w:styleId="NoSpacingChar">
    <w:name w:val="No Spacing Char"/>
    <w:link w:val="NoSpacing"/>
    <w:uiPriority w:val="99"/>
    <w:locked/>
    <w:rsid w:val="00DB460E"/>
    <w:rPr>
      <w:rFonts w:ascii="Calibri" w:hAnsi="Calibri"/>
      <w:sz w:val="22"/>
      <w:lang w:val="ru-RU" w:eastAsia="en-US"/>
    </w:rPr>
  </w:style>
  <w:style w:type="paragraph" w:customStyle="1" w:styleId="21">
    <w:name w:val="Основной текст с отступом 21"/>
    <w:basedOn w:val="Normal"/>
    <w:uiPriority w:val="99"/>
    <w:rsid w:val="00DB460E"/>
    <w:pPr>
      <w:suppressAutoHyphens/>
      <w:spacing w:line="360" w:lineRule="auto"/>
      <w:ind w:firstLine="720"/>
      <w:jc w:val="both"/>
    </w:pPr>
    <w:rPr>
      <w:sz w:val="20"/>
      <w:szCs w:val="20"/>
      <w:lang w:eastAsia="ar-SA"/>
    </w:rPr>
  </w:style>
  <w:style w:type="paragraph" w:customStyle="1" w:styleId="S">
    <w:name w:val="S_Обычный"/>
    <w:basedOn w:val="Normal"/>
    <w:link w:val="S0"/>
    <w:uiPriority w:val="99"/>
    <w:rsid w:val="00DB460E"/>
    <w:pPr>
      <w:ind w:firstLine="709"/>
      <w:jc w:val="both"/>
    </w:pPr>
    <w:rPr>
      <w:lang w:eastAsia="ar-SA"/>
    </w:rPr>
  </w:style>
  <w:style w:type="character" w:customStyle="1" w:styleId="S0">
    <w:name w:val="S_Обычный Знак"/>
    <w:link w:val="S"/>
    <w:uiPriority w:val="99"/>
    <w:locked/>
    <w:rsid w:val="00DB460E"/>
    <w:rPr>
      <w:rFonts w:ascii="Times New Roman" w:hAnsi="Times New Roman"/>
      <w:sz w:val="24"/>
      <w:lang w:eastAsia="ar-SA" w:bidi="ar-SA"/>
    </w:rPr>
  </w:style>
  <w:style w:type="paragraph" w:customStyle="1" w:styleId="formattext">
    <w:name w:val="formattext"/>
    <w:basedOn w:val="Normal"/>
    <w:uiPriority w:val="99"/>
    <w:rsid w:val="00DB460E"/>
    <w:pPr>
      <w:spacing w:before="100" w:beforeAutospacing="1" w:after="100" w:afterAutospacing="1"/>
    </w:pPr>
  </w:style>
  <w:style w:type="character" w:styleId="Hyperlink">
    <w:name w:val="Hyperlink"/>
    <w:basedOn w:val="DefaultParagraphFont"/>
    <w:uiPriority w:val="99"/>
    <w:rsid w:val="00DB460E"/>
    <w:rPr>
      <w:rFonts w:cs="Times New Roman"/>
      <w:color w:val="0000FF"/>
      <w:u w:val="single"/>
    </w:rPr>
  </w:style>
  <w:style w:type="paragraph" w:styleId="TOCHeading">
    <w:name w:val="TOC Heading"/>
    <w:basedOn w:val="Heading1"/>
    <w:next w:val="Normal"/>
    <w:uiPriority w:val="99"/>
    <w:qFormat/>
    <w:rsid w:val="00DB460E"/>
    <w:pPr>
      <w:keepNext/>
      <w:keepLines/>
      <w:autoSpaceDE/>
      <w:autoSpaceDN/>
      <w:adjustRightInd/>
      <w:spacing w:before="480" w:line="276" w:lineRule="auto"/>
      <w:outlineLvl w:val="9"/>
    </w:pPr>
    <w:rPr>
      <w:rFonts w:ascii="Cambria" w:eastAsia="Times New Roman" w:hAnsi="Cambria" w:cs="Times New Roman"/>
      <w:b/>
      <w:bCs/>
      <w:color w:val="365F91"/>
      <w:sz w:val="28"/>
      <w:szCs w:val="28"/>
      <w:lang w:eastAsia="ru-RU"/>
    </w:rPr>
  </w:style>
  <w:style w:type="paragraph" w:styleId="TOC1">
    <w:name w:val="toc 1"/>
    <w:basedOn w:val="Normal"/>
    <w:next w:val="Normal"/>
    <w:autoRedefine/>
    <w:uiPriority w:val="99"/>
    <w:rsid w:val="00DB460E"/>
    <w:pPr>
      <w:tabs>
        <w:tab w:val="right" w:leader="dot" w:pos="10195"/>
      </w:tabs>
      <w:autoSpaceDE w:val="0"/>
      <w:autoSpaceDN w:val="0"/>
      <w:adjustRightInd w:val="0"/>
      <w:spacing w:before="240"/>
    </w:pPr>
    <w:rPr>
      <w:rFonts w:eastAsia="Calibri" w:cs="Calibri"/>
      <w:b/>
      <w:bCs/>
      <w:iCs/>
      <w:noProof/>
      <w:lang w:eastAsia="en-US"/>
    </w:rPr>
  </w:style>
  <w:style w:type="paragraph" w:styleId="TOC2">
    <w:name w:val="toc 2"/>
    <w:basedOn w:val="Normal"/>
    <w:next w:val="Normal"/>
    <w:autoRedefine/>
    <w:uiPriority w:val="99"/>
    <w:rsid w:val="00DB460E"/>
    <w:pPr>
      <w:autoSpaceDE w:val="0"/>
      <w:autoSpaceDN w:val="0"/>
      <w:adjustRightInd w:val="0"/>
      <w:spacing w:before="240"/>
      <w:ind w:left="238"/>
    </w:pPr>
    <w:rPr>
      <w:rFonts w:eastAsia="Calibri" w:cs="Calibri"/>
      <w:b/>
      <w:bCs/>
      <w:szCs w:val="22"/>
      <w:lang w:eastAsia="en-US"/>
    </w:rPr>
  </w:style>
  <w:style w:type="paragraph" w:styleId="TOC3">
    <w:name w:val="toc 3"/>
    <w:basedOn w:val="Normal"/>
    <w:next w:val="Normal"/>
    <w:autoRedefine/>
    <w:uiPriority w:val="99"/>
    <w:rsid w:val="00DB460E"/>
    <w:pPr>
      <w:autoSpaceDE w:val="0"/>
      <w:autoSpaceDN w:val="0"/>
      <w:adjustRightInd w:val="0"/>
      <w:ind w:left="480"/>
    </w:pPr>
    <w:rPr>
      <w:rFonts w:eastAsia="Calibri" w:cs="Calibri"/>
      <w:szCs w:val="20"/>
      <w:lang w:eastAsia="en-US"/>
    </w:rPr>
  </w:style>
  <w:style w:type="paragraph" w:customStyle="1" w:styleId="01">
    <w:name w:val="01 часть"/>
    <w:basedOn w:val="a"/>
    <w:link w:val="010"/>
    <w:uiPriority w:val="99"/>
    <w:rsid w:val="00DB460E"/>
    <w:pPr>
      <w:numPr>
        <w:numId w:val="0"/>
      </w:numPr>
      <w:spacing w:line="276" w:lineRule="auto"/>
      <w:ind w:right="0"/>
      <w:jc w:val="center"/>
      <w:outlineLvl w:val="1"/>
    </w:pPr>
  </w:style>
  <w:style w:type="character" w:customStyle="1" w:styleId="010">
    <w:name w:val="01 часть Знак"/>
    <w:link w:val="01"/>
    <w:uiPriority w:val="99"/>
    <w:locked/>
    <w:rsid w:val="00DB460E"/>
    <w:rPr>
      <w:rFonts w:ascii="Times New Roman" w:hAnsi="Times New Roman"/>
      <w:b/>
      <w:sz w:val="28"/>
    </w:rPr>
  </w:style>
  <w:style w:type="paragraph" w:customStyle="1" w:styleId="02">
    <w:name w:val="02 раздел"/>
    <w:basedOn w:val="a0"/>
    <w:link w:val="020"/>
    <w:uiPriority w:val="99"/>
    <w:rsid w:val="00DB460E"/>
    <w:pPr>
      <w:tabs>
        <w:tab w:val="clear" w:pos="360"/>
        <w:tab w:val="left" w:pos="1134"/>
      </w:tabs>
      <w:spacing w:before="480" w:after="240" w:line="276" w:lineRule="auto"/>
      <w:ind w:left="0" w:right="0" w:firstLine="709"/>
      <w:jc w:val="both"/>
      <w:outlineLvl w:val="1"/>
    </w:pPr>
    <w:rPr>
      <w:rFonts w:ascii="Times New Roman" w:hAnsi="Times New Roman"/>
      <w:sz w:val="28"/>
      <w:szCs w:val="24"/>
    </w:rPr>
  </w:style>
  <w:style w:type="character" w:customStyle="1" w:styleId="020">
    <w:name w:val="02 раздел Знак"/>
    <w:link w:val="02"/>
    <w:uiPriority w:val="99"/>
    <w:locked/>
    <w:rsid w:val="00DB460E"/>
    <w:rPr>
      <w:rFonts w:ascii="Times New Roman" w:hAnsi="Times New Roman"/>
      <w:b/>
      <w:kern w:val="32"/>
      <w:sz w:val="24"/>
    </w:rPr>
  </w:style>
  <w:style w:type="paragraph" w:customStyle="1" w:styleId="03">
    <w:name w:val="03 подзаголовок"/>
    <w:basedOn w:val="Normal"/>
    <w:link w:val="030"/>
    <w:uiPriority w:val="99"/>
    <w:rsid w:val="00DB460E"/>
    <w:pPr>
      <w:tabs>
        <w:tab w:val="left" w:pos="1134"/>
      </w:tabs>
      <w:autoSpaceDE w:val="0"/>
      <w:autoSpaceDN w:val="0"/>
      <w:adjustRightInd w:val="0"/>
      <w:spacing w:before="480" w:after="240"/>
      <w:ind w:firstLine="709"/>
      <w:jc w:val="both"/>
      <w:outlineLvl w:val="2"/>
    </w:pPr>
    <w:rPr>
      <w:rFonts w:eastAsia="Calibri"/>
      <w:b/>
      <w:szCs w:val="28"/>
    </w:rPr>
  </w:style>
  <w:style w:type="character" w:customStyle="1" w:styleId="030">
    <w:name w:val="03 подзаголовок Знак"/>
    <w:link w:val="03"/>
    <w:uiPriority w:val="99"/>
    <w:locked/>
    <w:rsid w:val="00DB460E"/>
    <w:rPr>
      <w:rFonts w:ascii="Times New Roman" w:eastAsia="Times New Roman" w:hAnsi="Times New Roman"/>
      <w:b/>
      <w:sz w:val="28"/>
    </w:rPr>
  </w:style>
  <w:style w:type="paragraph" w:customStyle="1" w:styleId="011">
    <w:name w:val="01 обычный текст"/>
    <w:link w:val="012"/>
    <w:uiPriority w:val="99"/>
    <w:rsid w:val="00DB460E"/>
    <w:pPr>
      <w:ind w:firstLine="709"/>
      <w:jc w:val="both"/>
    </w:pPr>
    <w:rPr>
      <w:rFonts w:ascii="Times New Roman" w:hAnsi="Times New Roman"/>
      <w:sz w:val="24"/>
      <w:szCs w:val="24"/>
    </w:rPr>
  </w:style>
  <w:style w:type="character" w:customStyle="1" w:styleId="012">
    <w:name w:val="01 обычный текст Знак"/>
    <w:link w:val="011"/>
    <w:uiPriority w:val="99"/>
    <w:locked/>
    <w:rsid w:val="00DB460E"/>
    <w:rPr>
      <w:rFonts w:ascii="Times New Roman" w:eastAsia="Times New Roman" w:hAnsi="Times New Roman"/>
      <w:sz w:val="24"/>
    </w:rPr>
  </w:style>
  <w:style w:type="paragraph" w:customStyle="1" w:styleId="04">
    <w:name w:val="04 Список"/>
    <w:next w:val="011"/>
    <w:link w:val="040"/>
    <w:uiPriority w:val="99"/>
    <w:rsid w:val="00DB460E"/>
    <w:pPr>
      <w:ind w:firstLine="709"/>
      <w:jc w:val="both"/>
    </w:pPr>
    <w:rPr>
      <w:rFonts w:ascii="Times New Roman" w:hAnsi="Times New Roman"/>
      <w:sz w:val="24"/>
      <w:szCs w:val="24"/>
      <w:lang w:eastAsia="en-US"/>
    </w:rPr>
  </w:style>
  <w:style w:type="character" w:customStyle="1" w:styleId="040">
    <w:name w:val="04 Список Знак"/>
    <w:basedOn w:val="012"/>
    <w:link w:val="04"/>
    <w:uiPriority w:val="99"/>
    <w:locked/>
    <w:rsid w:val="00DB460E"/>
    <w:rPr>
      <w:rFonts w:cs="Times New Roman"/>
      <w:szCs w:val="24"/>
      <w:lang w:val="ru-RU" w:eastAsia="en-US" w:bidi="ar-SA"/>
    </w:rPr>
  </w:style>
  <w:style w:type="paragraph" w:customStyle="1" w:styleId="07">
    <w:name w:val="07 Примечания"/>
    <w:basedOn w:val="011"/>
    <w:link w:val="070"/>
    <w:uiPriority w:val="99"/>
    <w:rsid w:val="00DB460E"/>
    <w:pPr>
      <w:spacing w:before="120"/>
      <w:ind w:firstLine="284"/>
    </w:pPr>
    <w:rPr>
      <w:sz w:val="20"/>
    </w:rPr>
  </w:style>
  <w:style w:type="character" w:customStyle="1" w:styleId="070">
    <w:name w:val="07 Примечания Знак"/>
    <w:link w:val="07"/>
    <w:uiPriority w:val="99"/>
    <w:locked/>
    <w:rsid w:val="00DB460E"/>
    <w:rPr>
      <w:rFonts w:ascii="Times New Roman" w:eastAsia="Times New Roman" w:hAnsi="Times New Roman"/>
      <w:sz w:val="24"/>
    </w:rPr>
  </w:style>
  <w:style w:type="paragraph" w:customStyle="1" w:styleId="08">
    <w:name w:val="08 Примечания пункты"/>
    <w:basedOn w:val="07"/>
    <w:link w:val="080"/>
    <w:uiPriority w:val="99"/>
    <w:rsid w:val="00DB460E"/>
    <w:pPr>
      <w:spacing w:before="0"/>
    </w:pPr>
  </w:style>
  <w:style w:type="character" w:customStyle="1" w:styleId="080">
    <w:name w:val="08 Примечания пункты Знак"/>
    <w:basedOn w:val="070"/>
    <w:link w:val="08"/>
    <w:uiPriority w:val="99"/>
    <w:locked/>
    <w:rsid w:val="00DB460E"/>
    <w:rPr>
      <w:rFonts w:cs="Times New Roman"/>
      <w:szCs w:val="24"/>
    </w:rPr>
  </w:style>
  <w:style w:type="paragraph" w:customStyle="1" w:styleId="05">
    <w:name w:val="05 таблицы название"/>
    <w:next w:val="011"/>
    <w:link w:val="050"/>
    <w:uiPriority w:val="99"/>
    <w:rsid w:val="00DB460E"/>
    <w:pPr>
      <w:spacing w:before="240" w:after="120"/>
      <w:jc w:val="both"/>
    </w:pPr>
    <w:rPr>
      <w:rFonts w:ascii="Times New Roman" w:hAnsi="Times New Roman"/>
      <w:sz w:val="24"/>
      <w:szCs w:val="24"/>
      <w:lang w:eastAsia="en-US"/>
    </w:rPr>
  </w:style>
  <w:style w:type="character" w:customStyle="1" w:styleId="050">
    <w:name w:val="05 таблицы название Знак"/>
    <w:basedOn w:val="012"/>
    <w:link w:val="05"/>
    <w:uiPriority w:val="99"/>
    <w:locked/>
    <w:rsid w:val="00DB460E"/>
    <w:rPr>
      <w:rFonts w:cs="Times New Roman"/>
      <w:szCs w:val="24"/>
      <w:lang w:val="ru-RU" w:eastAsia="en-US" w:bidi="ar-SA"/>
    </w:rPr>
  </w:style>
  <w:style w:type="paragraph" w:customStyle="1" w:styleId="09">
    <w:name w:val="09 Подзаголовок"/>
    <w:next w:val="011"/>
    <w:link w:val="090"/>
    <w:uiPriority w:val="99"/>
    <w:rsid w:val="00DB460E"/>
    <w:pPr>
      <w:spacing w:before="480" w:after="240"/>
      <w:ind w:firstLine="709"/>
      <w:jc w:val="both"/>
      <w:outlineLvl w:val="2"/>
    </w:pPr>
    <w:rPr>
      <w:rFonts w:ascii="Times New Roman" w:hAnsi="Times New Roman"/>
      <w:b/>
      <w:sz w:val="24"/>
      <w:szCs w:val="24"/>
    </w:rPr>
  </w:style>
  <w:style w:type="character" w:customStyle="1" w:styleId="090">
    <w:name w:val="09 Подзаголовок Знак"/>
    <w:link w:val="09"/>
    <w:uiPriority w:val="99"/>
    <w:locked/>
    <w:rsid w:val="00DB460E"/>
    <w:rPr>
      <w:rFonts w:ascii="Times New Roman" w:eastAsia="Times New Roman" w:hAnsi="Times New Roman"/>
      <w:b/>
      <w:sz w:val="24"/>
    </w:rPr>
  </w:style>
  <w:style w:type="paragraph" w:customStyle="1" w:styleId="06">
    <w:name w:val="06 таблицы"/>
    <w:link w:val="060"/>
    <w:uiPriority w:val="99"/>
    <w:rsid w:val="00DB460E"/>
    <w:pPr>
      <w:jc w:val="both"/>
    </w:pPr>
    <w:rPr>
      <w:rFonts w:ascii="Times New Roman" w:hAnsi="Times New Roman"/>
      <w:sz w:val="24"/>
      <w:szCs w:val="24"/>
      <w:lang w:eastAsia="en-US"/>
    </w:rPr>
  </w:style>
  <w:style w:type="character" w:customStyle="1" w:styleId="060">
    <w:name w:val="06 таблицы Знак"/>
    <w:basedOn w:val="012"/>
    <w:link w:val="06"/>
    <w:uiPriority w:val="99"/>
    <w:locked/>
    <w:rsid w:val="00DB460E"/>
    <w:rPr>
      <w:rFonts w:cs="Times New Roman"/>
      <w:szCs w:val="24"/>
      <w:lang w:val="ru-RU" w:eastAsia="en-US" w:bidi="ar-SA"/>
    </w:rPr>
  </w:style>
  <w:style w:type="paragraph" w:customStyle="1" w:styleId="13">
    <w:name w:val="13 нумерация"/>
    <w:basedOn w:val="011"/>
    <w:link w:val="130"/>
    <w:uiPriority w:val="99"/>
    <w:rsid w:val="00DB460E"/>
    <w:pPr>
      <w:ind w:left="720" w:hanging="360"/>
    </w:pPr>
  </w:style>
  <w:style w:type="character" w:customStyle="1" w:styleId="130">
    <w:name w:val="13 нумерация Знак"/>
    <w:basedOn w:val="012"/>
    <w:link w:val="13"/>
    <w:uiPriority w:val="99"/>
    <w:locked/>
    <w:rsid w:val="00DB460E"/>
    <w:rPr>
      <w:rFonts w:cs="Times New Roman"/>
      <w:szCs w:val="24"/>
      <w:lang w:bidi="ar-SA"/>
    </w:rPr>
  </w:style>
  <w:style w:type="paragraph" w:customStyle="1" w:styleId="doktekstj">
    <w:name w:val="doktekstj"/>
    <w:basedOn w:val="Normal"/>
    <w:uiPriority w:val="99"/>
    <w:rsid w:val="00DB460E"/>
    <w:pPr>
      <w:spacing w:before="100" w:beforeAutospacing="1" w:after="100" w:afterAutospacing="1"/>
    </w:pPr>
  </w:style>
  <w:style w:type="paragraph" w:customStyle="1" w:styleId="041">
    <w:name w:val="04 перечисление"/>
    <w:basedOn w:val="ListParagraph"/>
    <w:link w:val="042"/>
    <w:uiPriority w:val="99"/>
    <w:rsid w:val="00DB460E"/>
    <w:pPr>
      <w:tabs>
        <w:tab w:val="left" w:pos="1134"/>
      </w:tabs>
      <w:spacing w:line="360" w:lineRule="auto"/>
      <w:ind w:left="0" w:firstLine="709"/>
      <w:contextualSpacing/>
      <w:jc w:val="both"/>
    </w:pPr>
    <w:rPr>
      <w:bCs/>
      <w:sz w:val="28"/>
      <w:szCs w:val="28"/>
    </w:rPr>
  </w:style>
  <w:style w:type="character" w:customStyle="1" w:styleId="042">
    <w:name w:val="04 перечисление Знак"/>
    <w:link w:val="041"/>
    <w:uiPriority w:val="99"/>
    <w:locked/>
    <w:rsid w:val="00DB460E"/>
    <w:rPr>
      <w:rFonts w:ascii="Times New Roman" w:hAnsi="Times New Roman"/>
      <w:sz w:val="28"/>
      <w:lang w:eastAsia="ru-RU"/>
    </w:rPr>
  </w:style>
  <w:style w:type="paragraph" w:customStyle="1" w:styleId="102">
    <w:name w:val="10 Подзаголовок 2"/>
    <w:basedOn w:val="09"/>
    <w:link w:val="1020"/>
    <w:uiPriority w:val="99"/>
    <w:rsid w:val="00DB460E"/>
    <w:pPr>
      <w:spacing w:before="120" w:after="0"/>
      <w:outlineLvl w:val="9"/>
    </w:pPr>
  </w:style>
  <w:style w:type="character" w:customStyle="1" w:styleId="1020">
    <w:name w:val="10 Подзаголовок 2 Знак"/>
    <w:basedOn w:val="090"/>
    <w:link w:val="102"/>
    <w:uiPriority w:val="99"/>
    <w:locked/>
    <w:rsid w:val="00DB460E"/>
    <w:rPr>
      <w:rFonts w:cs="Times New Roman"/>
      <w:szCs w:val="24"/>
      <w:lang w:bidi="ar-SA"/>
    </w:rPr>
  </w:style>
  <w:style w:type="paragraph" w:customStyle="1" w:styleId="021">
    <w:name w:val="02 Часть"/>
    <w:next w:val="031"/>
    <w:link w:val="022"/>
    <w:uiPriority w:val="99"/>
    <w:rsid w:val="00DB460E"/>
    <w:pPr>
      <w:spacing w:after="240"/>
      <w:jc w:val="center"/>
      <w:outlineLvl w:val="0"/>
    </w:pPr>
    <w:rPr>
      <w:rFonts w:ascii="Times New Roman" w:hAnsi="Times New Roman"/>
      <w:b/>
      <w:sz w:val="32"/>
      <w:szCs w:val="32"/>
      <w:lang w:val="en-US"/>
    </w:rPr>
  </w:style>
  <w:style w:type="paragraph" w:customStyle="1" w:styleId="031">
    <w:name w:val="03 Заголовок"/>
    <w:next w:val="011"/>
    <w:link w:val="032"/>
    <w:uiPriority w:val="99"/>
    <w:rsid w:val="00DB460E"/>
    <w:pPr>
      <w:spacing w:before="480" w:after="240"/>
      <w:ind w:firstLine="709"/>
      <w:jc w:val="both"/>
      <w:outlineLvl w:val="1"/>
    </w:pPr>
    <w:rPr>
      <w:rFonts w:ascii="Times New Roman" w:hAnsi="Times New Roman"/>
      <w:b/>
      <w:sz w:val="28"/>
      <w:szCs w:val="24"/>
      <w:lang w:val="en-US"/>
    </w:rPr>
  </w:style>
  <w:style w:type="character" w:customStyle="1" w:styleId="032">
    <w:name w:val="03 Заголовок Знак"/>
    <w:link w:val="031"/>
    <w:uiPriority w:val="99"/>
    <w:locked/>
    <w:rsid w:val="00DB460E"/>
    <w:rPr>
      <w:rFonts w:ascii="Times New Roman" w:eastAsia="Times New Roman" w:hAnsi="Times New Roman"/>
      <w:b/>
      <w:sz w:val="24"/>
      <w:lang w:val="en-US"/>
    </w:rPr>
  </w:style>
  <w:style w:type="character" w:customStyle="1" w:styleId="022">
    <w:name w:val="02 Часть Знак"/>
    <w:link w:val="021"/>
    <w:uiPriority w:val="99"/>
    <w:locked/>
    <w:rsid w:val="00DB460E"/>
    <w:rPr>
      <w:rFonts w:ascii="Times New Roman" w:eastAsia="Times New Roman" w:hAnsi="Times New Roman"/>
      <w:b/>
      <w:sz w:val="32"/>
      <w:lang w:val="en-US"/>
    </w:rPr>
  </w:style>
  <w:style w:type="paragraph" w:styleId="FootnoteText">
    <w:name w:val="footnote text"/>
    <w:basedOn w:val="Normal"/>
    <w:link w:val="FootnoteTextChar"/>
    <w:uiPriority w:val="99"/>
    <w:semiHidden/>
    <w:rsid w:val="00DB460E"/>
    <w:pPr>
      <w:autoSpaceDE w:val="0"/>
      <w:autoSpaceDN w:val="0"/>
      <w:adjustRightInd w:val="0"/>
    </w:pPr>
    <w:rPr>
      <w:rFonts w:ascii="Arial CYR" w:eastAsia="Calibri" w:hAnsi="Arial CYR" w:cs="Arial CYR"/>
      <w:sz w:val="20"/>
      <w:szCs w:val="20"/>
      <w:lang w:eastAsia="en-US"/>
    </w:rPr>
  </w:style>
  <w:style w:type="character" w:customStyle="1" w:styleId="FootnoteTextChar">
    <w:name w:val="Footnote Text Char"/>
    <w:basedOn w:val="DefaultParagraphFont"/>
    <w:link w:val="FootnoteText"/>
    <w:uiPriority w:val="99"/>
    <w:semiHidden/>
    <w:locked/>
    <w:rsid w:val="00DB460E"/>
    <w:rPr>
      <w:rFonts w:ascii="Arial CYR" w:eastAsia="Times New Roman" w:hAnsi="Arial CYR" w:cs="Arial CYR"/>
      <w:sz w:val="20"/>
      <w:szCs w:val="20"/>
    </w:rPr>
  </w:style>
  <w:style w:type="paragraph" w:customStyle="1" w:styleId="113">
    <w:name w:val="11 Подзаголовок 3"/>
    <w:basedOn w:val="102"/>
    <w:link w:val="1130"/>
    <w:uiPriority w:val="99"/>
    <w:rsid w:val="00DB460E"/>
  </w:style>
  <w:style w:type="character" w:customStyle="1" w:styleId="1130">
    <w:name w:val="11 Подзаголовок 3 Знак"/>
    <w:basedOn w:val="1020"/>
    <w:link w:val="113"/>
    <w:uiPriority w:val="99"/>
    <w:locked/>
    <w:rsid w:val="00DB460E"/>
  </w:style>
  <w:style w:type="character" w:customStyle="1" w:styleId="CommentTextChar">
    <w:name w:val="Comment Text Char"/>
    <w:link w:val="CommentText"/>
    <w:uiPriority w:val="99"/>
    <w:semiHidden/>
    <w:locked/>
    <w:rsid w:val="00DB460E"/>
    <w:rPr>
      <w:rFonts w:ascii="Arial CYR" w:hAnsi="Arial CYR"/>
    </w:rPr>
  </w:style>
  <w:style w:type="paragraph" w:styleId="CommentText">
    <w:name w:val="annotation text"/>
    <w:basedOn w:val="Normal"/>
    <w:link w:val="CommentTextChar2"/>
    <w:uiPriority w:val="99"/>
    <w:semiHidden/>
    <w:rsid w:val="00DB460E"/>
    <w:pPr>
      <w:autoSpaceDE w:val="0"/>
      <w:autoSpaceDN w:val="0"/>
      <w:adjustRightInd w:val="0"/>
    </w:pPr>
    <w:rPr>
      <w:rFonts w:ascii="Arial CYR" w:eastAsia="Calibri" w:hAnsi="Arial CYR"/>
      <w:sz w:val="20"/>
      <w:szCs w:val="20"/>
    </w:rPr>
  </w:style>
  <w:style w:type="character" w:customStyle="1" w:styleId="CommentTextChar1">
    <w:name w:val="Comment Text Char1"/>
    <w:basedOn w:val="DefaultParagraphFont"/>
    <w:link w:val="CommentText"/>
    <w:uiPriority w:val="99"/>
    <w:semiHidden/>
    <w:rsid w:val="004D1415"/>
    <w:rPr>
      <w:rFonts w:ascii="Times New Roman" w:eastAsia="Times New Roman" w:hAnsi="Times New Roman"/>
      <w:sz w:val="20"/>
      <w:szCs w:val="20"/>
    </w:rPr>
  </w:style>
  <w:style w:type="character" w:customStyle="1" w:styleId="CommentTextChar2">
    <w:name w:val="Comment Text Char2"/>
    <w:basedOn w:val="DefaultParagraphFont"/>
    <w:link w:val="CommentText"/>
    <w:uiPriority w:val="99"/>
    <w:semiHidden/>
    <w:locked/>
    <w:rsid w:val="00DB460E"/>
    <w:rPr>
      <w:rFonts w:ascii="Times New Roman" w:hAnsi="Times New Roman" w:cs="Times New Roman"/>
      <w:sz w:val="20"/>
      <w:szCs w:val="20"/>
      <w:lang w:eastAsia="ru-RU"/>
    </w:rPr>
  </w:style>
  <w:style w:type="character" w:customStyle="1" w:styleId="CommentSubjectChar">
    <w:name w:val="Comment Subject Char"/>
    <w:link w:val="CommentSubject"/>
    <w:uiPriority w:val="99"/>
    <w:semiHidden/>
    <w:locked/>
    <w:rsid w:val="00DB460E"/>
    <w:rPr>
      <w:rFonts w:ascii="Arial CYR" w:hAnsi="Arial CYR"/>
      <w:b/>
    </w:rPr>
  </w:style>
  <w:style w:type="paragraph" w:styleId="CommentSubject">
    <w:name w:val="annotation subject"/>
    <w:basedOn w:val="CommentText"/>
    <w:next w:val="CommentText"/>
    <w:link w:val="CommentSubjectChar2"/>
    <w:uiPriority w:val="99"/>
    <w:semiHidden/>
    <w:rsid w:val="00DB460E"/>
    <w:rPr>
      <w:b/>
      <w:bCs/>
    </w:rPr>
  </w:style>
  <w:style w:type="character" w:customStyle="1" w:styleId="CommentSubjectChar1">
    <w:name w:val="Comment Subject Char1"/>
    <w:basedOn w:val="CommentTextChar2"/>
    <w:link w:val="CommentSubject"/>
    <w:uiPriority w:val="99"/>
    <w:semiHidden/>
    <w:rsid w:val="004D1415"/>
    <w:rPr>
      <w:rFonts w:eastAsia="Times New Roman"/>
      <w:b/>
      <w:bCs/>
    </w:rPr>
  </w:style>
  <w:style w:type="character" w:customStyle="1" w:styleId="CommentSubjectChar2">
    <w:name w:val="Comment Subject Char2"/>
    <w:basedOn w:val="CommentTextChar2"/>
    <w:link w:val="CommentSubject"/>
    <w:uiPriority w:val="99"/>
    <w:semiHidden/>
    <w:locked/>
    <w:rsid w:val="00DB460E"/>
    <w:rPr>
      <w:b/>
      <w:bCs/>
    </w:rPr>
  </w:style>
  <w:style w:type="paragraph" w:styleId="Caption">
    <w:name w:val="caption"/>
    <w:basedOn w:val="Normal"/>
    <w:next w:val="Normal"/>
    <w:uiPriority w:val="99"/>
    <w:qFormat/>
    <w:rsid w:val="00DB460E"/>
    <w:pPr>
      <w:autoSpaceDE w:val="0"/>
      <w:autoSpaceDN w:val="0"/>
      <w:adjustRightInd w:val="0"/>
      <w:spacing w:after="200"/>
    </w:pPr>
    <w:rPr>
      <w:rFonts w:ascii="Arial CYR" w:eastAsia="Calibri" w:hAnsi="Arial CYR" w:cs="Arial CYR"/>
      <w:b/>
      <w:bCs/>
      <w:color w:val="4F81BD"/>
      <w:sz w:val="18"/>
      <w:szCs w:val="18"/>
      <w:lang w:eastAsia="en-US"/>
    </w:rPr>
  </w:style>
  <w:style w:type="character" w:customStyle="1" w:styleId="EndnoteTextChar">
    <w:name w:val="Endnote Text Char"/>
    <w:link w:val="EndnoteText"/>
    <w:uiPriority w:val="99"/>
    <w:semiHidden/>
    <w:locked/>
    <w:rsid w:val="00DB460E"/>
    <w:rPr>
      <w:rFonts w:ascii="Arial CYR" w:hAnsi="Arial CYR"/>
    </w:rPr>
  </w:style>
  <w:style w:type="paragraph" w:styleId="EndnoteText">
    <w:name w:val="endnote text"/>
    <w:basedOn w:val="Normal"/>
    <w:link w:val="EndnoteTextChar2"/>
    <w:uiPriority w:val="99"/>
    <w:semiHidden/>
    <w:rsid w:val="00DB460E"/>
    <w:pPr>
      <w:autoSpaceDE w:val="0"/>
      <w:autoSpaceDN w:val="0"/>
      <w:adjustRightInd w:val="0"/>
    </w:pPr>
    <w:rPr>
      <w:rFonts w:ascii="Arial CYR" w:eastAsia="Calibri" w:hAnsi="Arial CYR"/>
      <w:sz w:val="20"/>
      <w:szCs w:val="20"/>
    </w:rPr>
  </w:style>
  <w:style w:type="character" w:customStyle="1" w:styleId="EndnoteTextChar1">
    <w:name w:val="Endnote Text Char1"/>
    <w:basedOn w:val="DefaultParagraphFont"/>
    <w:link w:val="EndnoteText"/>
    <w:uiPriority w:val="99"/>
    <w:semiHidden/>
    <w:rsid w:val="004D1415"/>
    <w:rPr>
      <w:rFonts w:ascii="Times New Roman" w:eastAsia="Times New Roman" w:hAnsi="Times New Roman"/>
      <w:sz w:val="20"/>
      <w:szCs w:val="20"/>
    </w:rPr>
  </w:style>
  <w:style w:type="character" w:customStyle="1" w:styleId="EndnoteTextChar2">
    <w:name w:val="Endnote Text Char2"/>
    <w:basedOn w:val="DefaultParagraphFont"/>
    <w:link w:val="EndnoteText"/>
    <w:uiPriority w:val="99"/>
    <w:semiHidden/>
    <w:locked/>
    <w:rsid w:val="00DB460E"/>
    <w:rPr>
      <w:rFonts w:ascii="Times New Roman" w:hAnsi="Times New Roman" w:cs="Times New Roman"/>
      <w:sz w:val="20"/>
      <w:szCs w:val="20"/>
      <w:lang w:eastAsia="ru-RU"/>
    </w:rPr>
  </w:style>
  <w:style w:type="character" w:customStyle="1" w:styleId="apple-converted-space">
    <w:name w:val="apple-converted-space"/>
    <w:uiPriority w:val="99"/>
    <w:rsid w:val="00DB460E"/>
  </w:style>
  <w:style w:type="paragraph" w:customStyle="1" w:styleId="122">
    <w:name w:val="12 Список 2"/>
    <w:basedOn w:val="04"/>
    <w:link w:val="1220"/>
    <w:uiPriority w:val="99"/>
    <w:rsid w:val="00DB460E"/>
    <w:pPr>
      <w:ind w:left="709" w:firstLine="425"/>
    </w:pPr>
  </w:style>
  <w:style w:type="character" w:customStyle="1" w:styleId="1220">
    <w:name w:val="12 Список 2 Знак"/>
    <w:basedOn w:val="040"/>
    <w:link w:val="122"/>
    <w:uiPriority w:val="99"/>
    <w:locked/>
    <w:rsid w:val="00DB460E"/>
  </w:style>
  <w:style w:type="paragraph" w:customStyle="1" w:styleId="a3">
    <w:name w:val="Текст (лев. подпись)"/>
    <w:basedOn w:val="Normal"/>
    <w:next w:val="Normal"/>
    <w:uiPriority w:val="99"/>
    <w:rsid w:val="00DB460E"/>
    <w:pPr>
      <w:widowControl w:val="0"/>
      <w:autoSpaceDE w:val="0"/>
      <w:autoSpaceDN w:val="0"/>
      <w:adjustRightInd w:val="0"/>
    </w:pPr>
    <w:rPr>
      <w:rFonts w:ascii="Arial" w:hAnsi="Arial"/>
      <w:sz w:val="20"/>
      <w:szCs w:val="20"/>
    </w:rPr>
  </w:style>
  <w:style w:type="paragraph" w:styleId="TOC5">
    <w:name w:val="toc 5"/>
    <w:basedOn w:val="Normal"/>
    <w:next w:val="Normal"/>
    <w:autoRedefine/>
    <w:uiPriority w:val="99"/>
    <w:rsid w:val="00DB460E"/>
    <w:pPr>
      <w:autoSpaceDE w:val="0"/>
      <w:autoSpaceDN w:val="0"/>
      <w:adjustRightInd w:val="0"/>
      <w:ind w:left="960"/>
    </w:pPr>
    <w:rPr>
      <w:rFonts w:ascii="Calibri" w:eastAsia="Calibri" w:hAnsi="Calibri" w:cs="Calibri"/>
      <w:sz w:val="20"/>
      <w:szCs w:val="20"/>
      <w:lang w:eastAsia="en-US"/>
    </w:rPr>
  </w:style>
  <w:style w:type="paragraph" w:styleId="TOC4">
    <w:name w:val="toc 4"/>
    <w:basedOn w:val="Normal"/>
    <w:next w:val="Normal"/>
    <w:autoRedefine/>
    <w:uiPriority w:val="99"/>
    <w:rsid w:val="00DB460E"/>
    <w:pPr>
      <w:autoSpaceDE w:val="0"/>
      <w:autoSpaceDN w:val="0"/>
      <w:adjustRightInd w:val="0"/>
      <w:ind w:left="720"/>
    </w:pPr>
    <w:rPr>
      <w:rFonts w:ascii="Calibri" w:eastAsia="Calibri" w:hAnsi="Calibri" w:cs="Calibri"/>
      <w:sz w:val="20"/>
      <w:szCs w:val="20"/>
      <w:lang w:eastAsia="en-US"/>
    </w:rPr>
  </w:style>
  <w:style w:type="paragraph" w:styleId="TOC9">
    <w:name w:val="toc 9"/>
    <w:basedOn w:val="Normal"/>
    <w:next w:val="Normal"/>
    <w:autoRedefine/>
    <w:uiPriority w:val="99"/>
    <w:rsid w:val="00DB460E"/>
    <w:pPr>
      <w:autoSpaceDE w:val="0"/>
      <w:autoSpaceDN w:val="0"/>
      <w:adjustRightInd w:val="0"/>
      <w:ind w:left="1920"/>
    </w:pPr>
    <w:rPr>
      <w:rFonts w:ascii="Calibri" w:eastAsia="Calibri" w:hAnsi="Calibri" w:cs="Calibri"/>
      <w:sz w:val="20"/>
      <w:szCs w:val="20"/>
      <w:lang w:eastAsia="en-US"/>
    </w:rPr>
  </w:style>
  <w:style w:type="paragraph" w:styleId="TOC6">
    <w:name w:val="toc 6"/>
    <w:basedOn w:val="Normal"/>
    <w:next w:val="Normal"/>
    <w:autoRedefine/>
    <w:uiPriority w:val="99"/>
    <w:rsid w:val="00DB460E"/>
    <w:pPr>
      <w:autoSpaceDE w:val="0"/>
      <w:autoSpaceDN w:val="0"/>
      <w:adjustRightInd w:val="0"/>
      <w:ind w:left="1200"/>
    </w:pPr>
    <w:rPr>
      <w:rFonts w:ascii="Calibri" w:eastAsia="Calibri" w:hAnsi="Calibri" w:cs="Calibri"/>
      <w:sz w:val="20"/>
      <w:szCs w:val="20"/>
      <w:lang w:eastAsia="en-US"/>
    </w:rPr>
  </w:style>
  <w:style w:type="paragraph" w:styleId="TOC7">
    <w:name w:val="toc 7"/>
    <w:basedOn w:val="Normal"/>
    <w:next w:val="Normal"/>
    <w:autoRedefine/>
    <w:uiPriority w:val="99"/>
    <w:rsid w:val="00DB460E"/>
    <w:pPr>
      <w:autoSpaceDE w:val="0"/>
      <w:autoSpaceDN w:val="0"/>
      <w:adjustRightInd w:val="0"/>
      <w:ind w:left="1440"/>
    </w:pPr>
    <w:rPr>
      <w:rFonts w:ascii="Calibri" w:eastAsia="Calibri" w:hAnsi="Calibri" w:cs="Calibri"/>
      <w:sz w:val="20"/>
      <w:szCs w:val="20"/>
      <w:lang w:eastAsia="en-US"/>
    </w:rPr>
  </w:style>
  <w:style w:type="paragraph" w:styleId="TOC8">
    <w:name w:val="toc 8"/>
    <w:basedOn w:val="Normal"/>
    <w:next w:val="Normal"/>
    <w:autoRedefine/>
    <w:uiPriority w:val="99"/>
    <w:rsid w:val="00DB460E"/>
    <w:pPr>
      <w:autoSpaceDE w:val="0"/>
      <w:autoSpaceDN w:val="0"/>
      <w:adjustRightInd w:val="0"/>
      <w:ind w:left="1680"/>
    </w:pPr>
    <w:rPr>
      <w:rFonts w:ascii="Calibri" w:eastAsia="Calibri" w:hAnsi="Calibri" w:cs="Calibri"/>
      <w:sz w:val="20"/>
      <w:szCs w:val="20"/>
      <w:lang w:eastAsia="en-US"/>
    </w:rPr>
  </w:style>
  <w:style w:type="paragraph" w:customStyle="1" w:styleId="12">
    <w:name w:val="Обычный1"/>
    <w:uiPriority w:val="99"/>
    <w:rsid w:val="00DB460E"/>
    <w:pPr>
      <w:widowControl w:val="0"/>
      <w:spacing w:line="260" w:lineRule="auto"/>
      <w:ind w:firstLine="220"/>
      <w:jc w:val="both"/>
    </w:pPr>
    <w:rPr>
      <w:rFonts w:ascii="Arial" w:eastAsia="Times New Roman" w:hAnsi="Arial"/>
      <w:b/>
      <w:sz w:val="18"/>
      <w:szCs w:val="20"/>
    </w:rPr>
  </w:style>
  <w:style w:type="paragraph" w:customStyle="1" w:styleId="14">
    <w:name w:val="14 Приложение"/>
    <w:basedOn w:val="031"/>
    <w:link w:val="140"/>
    <w:uiPriority w:val="99"/>
    <w:rsid w:val="00DB460E"/>
    <w:pPr>
      <w:spacing w:before="0"/>
      <w:jc w:val="right"/>
    </w:pPr>
    <w:rPr>
      <w:sz w:val="24"/>
    </w:rPr>
  </w:style>
  <w:style w:type="character" w:customStyle="1" w:styleId="140">
    <w:name w:val="14 Приложение Знак"/>
    <w:basedOn w:val="032"/>
    <w:link w:val="14"/>
    <w:uiPriority w:val="99"/>
    <w:locked/>
    <w:rsid w:val="00DB460E"/>
    <w:rPr>
      <w:rFonts w:cs="Times New Roman"/>
      <w:szCs w:val="24"/>
      <w:lang w:bidi="ar-SA"/>
    </w:rPr>
  </w:style>
  <w:style w:type="paragraph" w:customStyle="1" w:styleId="Heading">
    <w:name w:val="Heading"/>
    <w:uiPriority w:val="99"/>
    <w:rsid w:val="00DB460E"/>
    <w:pPr>
      <w:widowControl w:val="0"/>
      <w:autoSpaceDE w:val="0"/>
      <w:autoSpaceDN w:val="0"/>
      <w:adjustRightInd w:val="0"/>
      <w:ind w:firstLine="720"/>
      <w:jc w:val="both"/>
    </w:pPr>
    <w:rPr>
      <w:rFonts w:ascii="Arial" w:eastAsia="Times New Roman" w:hAnsi="Arial" w:cs="Arial"/>
      <w:b/>
      <w:bCs/>
    </w:rPr>
  </w:style>
  <w:style w:type="paragraph" w:styleId="HTMLPreformatted">
    <w:name w:val="HTML Preformatted"/>
    <w:basedOn w:val="Normal"/>
    <w:link w:val="HTMLPreformattedChar"/>
    <w:uiPriority w:val="99"/>
    <w:rsid w:val="00DB4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pPr>
    <w:rPr>
      <w:rFonts w:ascii="Courier New" w:hAnsi="Courier New"/>
      <w:color w:val="000000"/>
      <w:sz w:val="20"/>
      <w:szCs w:val="20"/>
      <w:lang w:eastAsia="en-US"/>
    </w:rPr>
  </w:style>
  <w:style w:type="character" w:customStyle="1" w:styleId="HTMLPreformattedChar">
    <w:name w:val="HTML Preformatted Char"/>
    <w:basedOn w:val="DefaultParagraphFont"/>
    <w:link w:val="HTMLPreformatted"/>
    <w:uiPriority w:val="99"/>
    <w:locked/>
    <w:rsid w:val="00DB460E"/>
    <w:rPr>
      <w:rFonts w:ascii="Courier New" w:hAnsi="Courier New" w:cs="Times New Roman"/>
      <w:color w:val="000000"/>
      <w:sz w:val="20"/>
      <w:szCs w:val="20"/>
    </w:rPr>
  </w:style>
  <w:style w:type="character" w:customStyle="1" w:styleId="apple-style-span">
    <w:name w:val="apple-style-span"/>
    <w:uiPriority w:val="99"/>
    <w:rsid w:val="00DB460E"/>
  </w:style>
  <w:style w:type="paragraph" w:customStyle="1" w:styleId="txt">
    <w:name w:val="txt"/>
    <w:basedOn w:val="Normal"/>
    <w:uiPriority w:val="99"/>
    <w:rsid w:val="00DB460E"/>
    <w:pPr>
      <w:spacing w:before="100" w:beforeAutospacing="1" w:after="100" w:afterAutospacing="1"/>
      <w:ind w:firstLine="720"/>
      <w:jc w:val="both"/>
    </w:pPr>
    <w:rPr>
      <w:rFonts w:ascii="Verdana" w:hAnsi="Verdana"/>
      <w:color w:val="000000"/>
      <w:sz w:val="17"/>
      <w:szCs w:val="17"/>
    </w:rPr>
  </w:style>
  <w:style w:type="paragraph" w:customStyle="1" w:styleId="textb">
    <w:name w:val="textb"/>
    <w:basedOn w:val="Normal"/>
    <w:uiPriority w:val="99"/>
    <w:rsid w:val="00DB460E"/>
    <w:pPr>
      <w:ind w:firstLine="720"/>
      <w:jc w:val="both"/>
    </w:pPr>
    <w:rPr>
      <w:rFonts w:ascii="Arial" w:hAnsi="Arial" w:cs="Arial"/>
      <w:b/>
      <w:bCs/>
      <w:sz w:val="22"/>
      <w:szCs w:val="22"/>
    </w:rPr>
  </w:style>
  <w:style w:type="paragraph" w:customStyle="1" w:styleId="s10">
    <w:name w:val="s_1"/>
    <w:basedOn w:val="Normal"/>
    <w:uiPriority w:val="99"/>
    <w:rsid w:val="00DB460E"/>
    <w:pPr>
      <w:spacing w:before="100" w:beforeAutospacing="1" w:after="100" w:afterAutospacing="1"/>
    </w:pPr>
  </w:style>
  <w:style w:type="paragraph" w:customStyle="1" w:styleId="a4">
    <w:name w:val="Отступ перед"/>
    <w:basedOn w:val="Normal"/>
    <w:uiPriority w:val="99"/>
    <w:rsid w:val="00DB460E"/>
    <w:pPr>
      <w:widowControl w:val="0"/>
      <w:shd w:val="clear" w:color="auto" w:fill="FFFFFF"/>
      <w:autoSpaceDE w:val="0"/>
      <w:autoSpaceDN w:val="0"/>
      <w:adjustRightInd w:val="0"/>
      <w:spacing w:before="120"/>
      <w:ind w:firstLine="284"/>
      <w:jc w:val="both"/>
    </w:pPr>
    <w:rPr>
      <w:szCs w:val="22"/>
    </w:rPr>
  </w:style>
  <w:style w:type="paragraph" w:customStyle="1" w:styleId="a5">
    <w:name w:val="Примечание"/>
    <w:basedOn w:val="Normal"/>
    <w:uiPriority w:val="99"/>
    <w:rsid w:val="00DB460E"/>
    <w:pPr>
      <w:widowControl w:val="0"/>
      <w:shd w:val="clear" w:color="auto" w:fill="FFFFFF"/>
      <w:autoSpaceDE w:val="0"/>
      <w:autoSpaceDN w:val="0"/>
      <w:adjustRightInd w:val="0"/>
      <w:spacing w:before="120" w:after="120"/>
      <w:ind w:firstLine="284"/>
      <w:jc w:val="both"/>
    </w:pPr>
    <w:rPr>
      <w:sz w:val="20"/>
      <w:szCs w:val="20"/>
    </w:rPr>
  </w:style>
  <w:style w:type="paragraph" w:customStyle="1" w:styleId="a6">
    <w:name w:val="таблица"/>
    <w:basedOn w:val="Normal"/>
    <w:uiPriority w:val="99"/>
    <w:rsid w:val="00DB460E"/>
    <w:pPr>
      <w:widowControl w:val="0"/>
      <w:shd w:val="clear" w:color="auto" w:fill="FFFFFF"/>
      <w:autoSpaceDE w:val="0"/>
      <w:autoSpaceDN w:val="0"/>
      <w:adjustRightInd w:val="0"/>
      <w:spacing w:before="120" w:after="120"/>
      <w:ind w:firstLine="284"/>
      <w:jc w:val="both"/>
    </w:pPr>
  </w:style>
  <w:style w:type="paragraph" w:customStyle="1" w:styleId="ConsPlusNonformat">
    <w:name w:val="ConsPlusNonformat"/>
    <w:uiPriority w:val="99"/>
    <w:rsid w:val="00DB460E"/>
    <w:pPr>
      <w:widowControl w:val="0"/>
      <w:autoSpaceDE w:val="0"/>
      <w:autoSpaceDN w:val="0"/>
      <w:adjustRightInd w:val="0"/>
    </w:pPr>
    <w:rPr>
      <w:rFonts w:ascii="Courier New" w:eastAsia="Times New Roman" w:hAnsi="Courier New" w:cs="Courier New"/>
      <w:sz w:val="20"/>
      <w:szCs w:val="20"/>
    </w:rPr>
  </w:style>
  <w:style w:type="paragraph" w:customStyle="1" w:styleId="Default">
    <w:name w:val="Default"/>
    <w:uiPriority w:val="99"/>
    <w:rsid w:val="00DB460E"/>
    <w:pPr>
      <w:autoSpaceDE w:val="0"/>
      <w:autoSpaceDN w:val="0"/>
      <w:adjustRightInd w:val="0"/>
    </w:pPr>
    <w:rPr>
      <w:rFonts w:ascii="Times New Roman" w:eastAsia="Times New Roman" w:hAnsi="Times New Roman"/>
      <w:color w:val="000000"/>
      <w:sz w:val="24"/>
      <w:szCs w:val="24"/>
    </w:rPr>
  </w:style>
  <w:style w:type="paragraph" w:customStyle="1" w:styleId="a7">
    <w:name w:val="Обычный текст"/>
    <w:basedOn w:val="Normal"/>
    <w:uiPriority w:val="99"/>
    <w:rsid w:val="00DB460E"/>
    <w:pPr>
      <w:ind w:firstLine="709"/>
      <w:jc w:val="both"/>
    </w:pPr>
    <w:rPr>
      <w:lang w:val="en-US" w:eastAsia="ar-SA"/>
    </w:rPr>
  </w:style>
  <w:style w:type="paragraph" w:customStyle="1" w:styleId="051">
    <w:name w:val="05 Обычный"/>
    <w:basedOn w:val="Normal"/>
    <w:uiPriority w:val="99"/>
    <w:rsid w:val="00DB460E"/>
    <w:pPr>
      <w:ind w:firstLine="709"/>
      <w:jc w:val="both"/>
    </w:pPr>
    <w:rPr>
      <w:lang w:eastAsia="ar-SA"/>
    </w:rPr>
  </w:style>
  <w:style w:type="paragraph" w:customStyle="1" w:styleId="001">
    <w:name w:val="001 Основной_Текст"/>
    <w:basedOn w:val="Normal"/>
    <w:link w:val="0010"/>
    <w:uiPriority w:val="99"/>
    <w:rsid w:val="00DB460E"/>
    <w:pPr>
      <w:spacing w:line="360" w:lineRule="exact"/>
      <w:ind w:firstLine="709"/>
      <w:jc w:val="both"/>
    </w:pPr>
    <w:rPr>
      <w:rFonts w:eastAsia="Calibri"/>
      <w:sz w:val="28"/>
      <w:szCs w:val="28"/>
    </w:rPr>
  </w:style>
  <w:style w:type="character" w:customStyle="1" w:styleId="0010">
    <w:name w:val="001 Основной_Текст Знак"/>
    <w:link w:val="001"/>
    <w:uiPriority w:val="99"/>
    <w:locked/>
    <w:rsid w:val="00DB460E"/>
    <w:rPr>
      <w:rFonts w:ascii="Times New Roman" w:eastAsia="Times New Roman" w:hAnsi="Times New Roman"/>
      <w:sz w:val="28"/>
    </w:rPr>
  </w:style>
  <w:style w:type="paragraph" w:customStyle="1" w:styleId="002">
    <w:name w:val="002 ТабличныйТекст"/>
    <w:basedOn w:val="011"/>
    <w:link w:val="0020"/>
    <w:uiPriority w:val="99"/>
    <w:rsid w:val="00DB460E"/>
    <w:pPr>
      <w:spacing w:line="240" w:lineRule="exact"/>
      <w:ind w:firstLine="0"/>
      <w:jc w:val="center"/>
    </w:pPr>
    <w:rPr>
      <w:sz w:val="28"/>
      <w:szCs w:val="28"/>
    </w:rPr>
  </w:style>
  <w:style w:type="character" w:customStyle="1" w:styleId="0020">
    <w:name w:val="002 ТабличныйТекст Знак"/>
    <w:link w:val="002"/>
    <w:uiPriority w:val="99"/>
    <w:locked/>
    <w:rsid w:val="00DB460E"/>
    <w:rPr>
      <w:rFonts w:ascii="Times New Roman" w:eastAsia="Times New Roman" w:hAnsi="Times New Roman"/>
      <w:sz w:val="28"/>
    </w:rPr>
  </w:style>
  <w:style w:type="paragraph" w:customStyle="1" w:styleId="003">
    <w:name w:val="003 РАЗДЕЛЫ"/>
    <w:basedOn w:val="001"/>
    <w:link w:val="0030"/>
    <w:autoRedefine/>
    <w:uiPriority w:val="99"/>
    <w:rsid w:val="00602877"/>
    <w:pPr>
      <w:spacing w:line="240" w:lineRule="exact"/>
      <w:jc w:val="center"/>
    </w:pPr>
    <w:rPr>
      <w:b/>
    </w:rPr>
  </w:style>
  <w:style w:type="character" w:customStyle="1" w:styleId="0030">
    <w:name w:val="003 РАЗДЕЛЫ Знак"/>
    <w:link w:val="003"/>
    <w:uiPriority w:val="99"/>
    <w:locked/>
    <w:rsid w:val="00602877"/>
    <w:rPr>
      <w:rFonts w:ascii="Times New Roman" w:eastAsia="Times New Roman" w:hAnsi="Times New Roman"/>
      <w:b/>
      <w:sz w:val="28"/>
    </w:rPr>
  </w:style>
  <w:style w:type="character" w:customStyle="1" w:styleId="DocumentMapChar">
    <w:name w:val="Document Map Char"/>
    <w:basedOn w:val="DefaultParagraphFont"/>
    <w:link w:val="DocumentMap"/>
    <w:uiPriority w:val="99"/>
    <w:semiHidden/>
    <w:locked/>
    <w:rsid w:val="00DB460E"/>
    <w:rPr>
      <w:rFonts w:ascii="Tahoma" w:eastAsia="Times New Roman" w:hAnsi="Tahoma" w:cs="Tahoma"/>
      <w:sz w:val="20"/>
      <w:szCs w:val="20"/>
      <w:shd w:val="clear" w:color="auto" w:fill="000080"/>
    </w:rPr>
  </w:style>
  <w:style w:type="paragraph" w:styleId="DocumentMap">
    <w:name w:val="Document Map"/>
    <w:basedOn w:val="Normal"/>
    <w:link w:val="DocumentMapChar"/>
    <w:uiPriority w:val="99"/>
    <w:semiHidden/>
    <w:rsid w:val="00DB460E"/>
    <w:pPr>
      <w:shd w:val="clear" w:color="auto" w:fill="000080"/>
      <w:spacing w:after="200" w:line="276" w:lineRule="auto"/>
    </w:pPr>
    <w:rPr>
      <w:rFonts w:ascii="Tahoma" w:eastAsia="Calibri" w:hAnsi="Tahoma" w:cs="Tahoma"/>
      <w:sz w:val="20"/>
      <w:szCs w:val="20"/>
      <w:lang w:eastAsia="en-US"/>
    </w:rPr>
  </w:style>
  <w:style w:type="character" w:customStyle="1" w:styleId="DocumentMapChar1">
    <w:name w:val="Document Map Char1"/>
    <w:basedOn w:val="DefaultParagraphFont"/>
    <w:link w:val="DocumentMap"/>
    <w:uiPriority w:val="99"/>
    <w:semiHidden/>
    <w:rsid w:val="004D1415"/>
    <w:rPr>
      <w:rFonts w:ascii="Times New Roman" w:eastAsia="Times New Roman" w:hAnsi="Times New Roman"/>
      <w:sz w:val="0"/>
      <w:szCs w:val="0"/>
    </w:rPr>
  </w:style>
  <w:style w:type="character" w:customStyle="1" w:styleId="Bodytext0">
    <w:name w:val="Body text_"/>
    <w:link w:val="15"/>
    <w:uiPriority w:val="99"/>
    <w:locked/>
    <w:rsid w:val="006F3F02"/>
    <w:rPr>
      <w:spacing w:val="6"/>
      <w:shd w:val="clear" w:color="auto" w:fill="FFFFFF"/>
    </w:rPr>
  </w:style>
  <w:style w:type="paragraph" w:customStyle="1" w:styleId="15">
    <w:name w:val="Основной текст1"/>
    <w:basedOn w:val="Normal"/>
    <w:link w:val="Bodytext0"/>
    <w:uiPriority w:val="99"/>
    <w:rsid w:val="006F3F02"/>
    <w:pPr>
      <w:widowControl w:val="0"/>
      <w:shd w:val="clear" w:color="auto" w:fill="FFFFFF"/>
      <w:spacing w:before="480" w:line="360" w:lineRule="exact"/>
      <w:jc w:val="both"/>
    </w:pPr>
    <w:rPr>
      <w:rFonts w:ascii="Calibri" w:eastAsia="Calibri" w:hAnsi="Calibri"/>
      <w:spacing w:val="6"/>
      <w:sz w:val="20"/>
      <w:szCs w:val="20"/>
    </w:rPr>
  </w:style>
  <w:style w:type="paragraph" w:customStyle="1" w:styleId="a8">
    <w:name w:val="Заголовок к тексту"/>
    <w:basedOn w:val="Normal"/>
    <w:next w:val="BodyText"/>
    <w:uiPriority w:val="99"/>
    <w:rsid w:val="00CC02E2"/>
    <w:pPr>
      <w:suppressAutoHyphens/>
      <w:spacing w:after="480" w:line="240" w:lineRule="exact"/>
    </w:pPr>
    <w:rPr>
      <w:b/>
      <w:sz w:val="28"/>
      <w:szCs w:val="20"/>
    </w:rPr>
  </w:style>
  <w:style w:type="paragraph" w:customStyle="1" w:styleId="a9">
    <w:name w:val="Текст акта"/>
    <w:link w:val="aa"/>
    <w:uiPriority w:val="99"/>
    <w:rsid w:val="002C17CA"/>
    <w:pPr>
      <w:widowControl w:val="0"/>
      <w:ind w:firstLine="709"/>
      <w:jc w:val="both"/>
    </w:pPr>
    <w:rPr>
      <w:rFonts w:ascii="Times New Roman" w:eastAsia="Times New Roman" w:hAnsi="Times New Roman"/>
      <w:sz w:val="28"/>
      <w:szCs w:val="24"/>
    </w:rPr>
  </w:style>
  <w:style w:type="character" w:customStyle="1" w:styleId="aa">
    <w:name w:val="Текст акта Знак"/>
    <w:link w:val="a9"/>
    <w:uiPriority w:val="99"/>
    <w:locked/>
    <w:rsid w:val="002C17CA"/>
    <w:rPr>
      <w:rFonts w:ascii="Times New Roman" w:hAnsi="Times New Roman"/>
      <w:sz w:val="24"/>
      <w:lang w:eastAsia="ru-RU"/>
    </w:rPr>
  </w:style>
  <w:style w:type="table" w:styleId="TableGrid">
    <w:name w:val="Table Grid"/>
    <w:basedOn w:val="TableNormal"/>
    <w:uiPriority w:val="99"/>
    <w:rsid w:val="000E40F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western"/>
    <w:basedOn w:val="Normal"/>
    <w:uiPriority w:val="99"/>
    <w:rsid w:val="007208FE"/>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69515947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ivo.garant.ru/document?id=3824352&amp;sub=0" TargetMode="External"/><Relationship Id="rId18" Type="http://schemas.openxmlformats.org/officeDocument/2006/relationships/hyperlink" Target="http://ivo.garant.ru/document?id=2008703&amp;sub=0" TargetMode="External"/><Relationship Id="rId26"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9" Type="http://schemas.openxmlformats.org/officeDocument/2006/relationships/hyperlink" Target="http://ivo.garant.ru/document?id=10004313&amp;sub=0" TargetMode="External"/><Relationship Id="rId21" Type="http://schemas.openxmlformats.org/officeDocument/2006/relationships/hyperlink" Target="http://ivo.garant.ru/document?id=12061584&amp;sub=0" TargetMode="External"/><Relationship Id="rId34"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2" Type="http://schemas.openxmlformats.org/officeDocument/2006/relationships/hyperlink" Target="http://ivo.garant.ru/document?id=12077986&amp;sub=1000" TargetMode="External"/><Relationship Id="rId47" Type="http://schemas.openxmlformats.org/officeDocument/2006/relationships/hyperlink" Target="http://ivo.garant.ru/document?id=12019739&amp;sub=0" TargetMode="External"/><Relationship Id="rId50" Type="http://schemas.openxmlformats.org/officeDocument/2006/relationships/hyperlink" Target="http://ivo.garant.ru/document?id=89954&amp;sub=0" TargetMode="External"/><Relationship Id="rId55" Type="http://schemas.openxmlformats.org/officeDocument/2006/relationships/hyperlink" Target="http://ivo.garant.ru/document?id=12018608&amp;sub=1" TargetMode="External"/><Relationship Id="rId63" Type="http://schemas.openxmlformats.org/officeDocument/2006/relationships/hyperlink" Target="http://ivo.garant.ru/document?id=6080765&amp;sub=0" TargetMode="External"/><Relationship Id="rId68" Type="http://schemas.openxmlformats.org/officeDocument/2006/relationships/image" Target="media/image3.png"/><Relationship Id="rId7" Type="http://schemas.openxmlformats.org/officeDocument/2006/relationships/hyperlink" Target="http://ivo.garant.ru/document?id=12038258&amp;sub=14" TargetMode="Externa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ivo.garant.ru/document?id=70058960&amp;sub=0" TargetMode="External"/><Relationship Id="rId29"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hyperlink" Target="http://ivo.garant.ru/document?id=2008701&amp;sub=0" TargetMode="External"/><Relationship Id="rId32"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7"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0" Type="http://schemas.openxmlformats.org/officeDocument/2006/relationships/hyperlink" Target="http://ivo.garant.ru/document?id=10008778&amp;sub=0" TargetMode="External"/><Relationship Id="rId45" Type="http://schemas.openxmlformats.org/officeDocument/2006/relationships/hyperlink" Target="http://ivo.garant.ru/document?id=12019739&amp;sub=0" TargetMode="External"/><Relationship Id="rId53" Type="http://schemas.openxmlformats.org/officeDocument/2006/relationships/hyperlink" Target="http://ivo.garant.ru/document?id=6624298&amp;sub=1000" TargetMode="External"/><Relationship Id="rId58"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66"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hyperlink" Target="http://ivo.garant.ru/document?id=70058960&amp;sub=0" TargetMode="External"/><Relationship Id="rId23" Type="http://schemas.openxmlformats.org/officeDocument/2006/relationships/hyperlink" Target="http://ivo.garant.ru/document?id=85644&amp;sub=1000" TargetMode="External"/><Relationship Id="rId28"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6"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9" Type="http://schemas.openxmlformats.org/officeDocument/2006/relationships/hyperlink" Target="http://ivo.garant.ru/document?id=3823141&amp;sub=0" TargetMode="External"/><Relationship Id="rId57"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61"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10" Type="http://schemas.openxmlformats.org/officeDocument/2006/relationships/header" Target="header1.xml"/><Relationship Id="rId19"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1"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4" Type="http://schemas.openxmlformats.org/officeDocument/2006/relationships/hyperlink" Target="http://ivo.garant.ru/document?id=4078777&amp;sub=1000" TargetMode="External"/><Relationship Id="rId52" Type="http://schemas.openxmlformats.org/officeDocument/2006/relationships/hyperlink" Target="http://ivo.garant.ru/document?id=12061584&amp;sub=0" TargetMode="External"/><Relationship Id="rId60"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65" Type="http://schemas.openxmlformats.org/officeDocument/2006/relationships/hyperlink" Target="http://ivo.garant.ru/document?id=12029354&amp;sub=0" TargetMode="External"/><Relationship Id="rId4" Type="http://schemas.openxmlformats.org/officeDocument/2006/relationships/webSettings" Target="webSettings.xml"/><Relationship Id="rId9" Type="http://schemas.openxmlformats.org/officeDocument/2006/relationships/hyperlink" Target="http://ivo.garant.ru/document?id=95654&amp;sub=10000" TargetMode="External"/><Relationship Id="rId14" Type="http://schemas.openxmlformats.org/officeDocument/2006/relationships/hyperlink" Target="http://ivo.garant.ru/document?id=70058960&amp;sub=0" TargetMode="External"/><Relationship Id="rId22" Type="http://schemas.openxmlformats.org/officeDocument/2006/relationships/hyperlink" Target="http://ivo.garant.ru/document?id=6624298&amp;sub=1000" TargetMode="External"/><Relationship Id="rId27" Type="http://schemas.openxmlformats.org/officeDocument/2006/relationships/hyperlink" Target="http://ivo.garant.ru/document?id=2008705&amp;sub=0" TargetMode="External"/><Relationship Id="rId30"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5"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3" Type="http://schemas.openxmlformats.org/officeDocument/2006/relationships/hyperlink" Target="http://ivo.garant.ru/document?id=4079205&amp;sub=10000" TargetMode="External"/><Relationship Id="rId48" Type="http://schemas.openxmlformats.org/officeDocument/2006/relationships/hyperlink" Target="http://ivo.garant.ru/document?id=3823139&amp;sub=0" TargetMode="External"/><Relationship Id="rId56"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64" Type="http://schemas.openxmlformats.org/officeDocument/2006/relationships/hyperlink" Target="http://ivo.garant.ru/document?id=86367&amp;sub=0" TargetMode="External"/><Relationship Id="rId69" Type="http://schemas.openxmlformats.org/officeDocument/2006/relationships/image" Target="media/image4.png"/><Relationship Id="rId8" Type="http://schemas.openxmlformats.org/officeDocument/2006/relationships/hyperlink" Target="http://ivo.garant.ru/document?id=12038258&amp;sub=292" TargetMode="External"/><Relationship Id="rId51" Type="http://schemas.openxmlformats.org/officeDocument/2006/relationships/hyperlink" Target="http://ivo.garant.ru/document?id=6046698&amp;sub=0" TargetMode="External"/><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ivo.garant.ru/document?id=95661&amp;sub=10000" TargetMode="External"/><Relationship Id="rId25"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3"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8" Type="http://schemas.openxmlformats.org/officeDocument/2006/relationships/hyperlink" Target="http://ivo.garant.ru/document?id=2206247&amp;sub=0" TargetMode="External"/><Relationship Id="rId46" Type="http://schemas.openxmlformats.org/officeDocument/2006/relationships/hyperlink" Target="http://ivo.garant.ru/document?id=4077141&amp;sub=0" TargetMode="External"/><Relationship Id="rId59"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67" Type="http://schemas.openxmlformats.org/officeDocument/2006/relationships/image" Target="media/image2.jpeg"/><Relationship Id="rId20" Type="http://schemas.openxmlformats.org/officeDocument/2006/relationships/hyperlink" Target="http://ivo.garant.ru/document?id=12058477&amp;sub=10000" TargetMode="External"/><Relationship Id="rId41" Type="http://schemas.openxmlformats.org/officeDocument/2006/relationships/hyperlink" Target="http://ivo.garant.ru/document?id=4088851&amp;sub=1000" TargetMode="External"/><Relationship Id="rId54" Type="http://schemas.openxmlformats.org/officeDocument/2006/relationships/hyperlink" Target="http://ivo.garant.ru/document?id=12072032&amp;sub=0" TargetMode="External"/><Relationship Id="rId62" Type="http://schemas.openxmlformats.org/officeDocument/2006/relationships/hyperlink" Target="file:///C:\l" TargetMode="External"/><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379</TotalTime>
  <Pages>170</Pages>
  <Words>-32766</Words>
  <Characters>-32766</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53</cp:revision>
  <cp:lastPrinted>2017-10-20T07:20:00Z</cp:lastPrinted>
  <dcterms:created xsi:type="dcterms:W3CDTF">2017-10-10T05:51:00Z</dcterms:created>
  <dcterms:modified xsi:type="dcterms:W3CDTF">2017-10-20T08:52:00Z</dcterms:modified>
</cp:coreProperties>
</file>